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26d8" w14:paraId="0e126d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    52000 PAZIN,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  <w:r w:rsidRPr="00FD10DE">
        <w:t>Posl.br.: 2 St-662/16-6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Pazinu, po sucu Adrijani Labinjan Skok, u predstečajnom postupku u povodu prijedloga dužnika MAS. TECH. d.o.o. za proizvodnju i trgovinu, Labin, Rudarska 3, OIB: 302408096587, dana 22. travnja 2016.,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ab/>
        <w:t>I.</w:t>
      </w:r>
      <w:r w:rsidRPr="00FD10DE">
        <w:tab/>
        <w:t>Otvara se predstečajni postupak nad dužnikom MAS. TECH. d.o.o. za proizvodnju i trgovinu, Labin, Rudarska 3, OIB: 302408096587.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A42896">
      <w:pPr>
        <w:jc w:val="both"/>
      </w:pPr>
      <w:r w:rsidRPr="00A42896">
        <w:tab/>
        <w:t>II.</w:t>
      </w:r>
      <w:r w:rsidRPr="00A42896">
        <w:tab/>
        <w:t xml:space="preserve">Za povjerenika se imenuje </w:t>
      </w:r>
      <w:r w:rsidR="00A42896" w:rsidRPr="00A42896">
        <w:t>Ljubica Juranović Skočić iz Kastva, Ćikovići 26/11</w:t>
      </w:r>
      <w:r w:rsidRPr="00A42896">
        <w:t xml:space="preserve">, OIB: </w:t>
      </w:r>
      <w:r w:rsidR="00A42896" w:rsidRPr="00A42896">
        <w:t>88499470397</w:t>
      </w:r>
      <w:r w:rsidRPr="00A42896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tab/>
        <w:t>III.</w:t>
      </w:r>
      <w:r w:rsidRPr="00FD10DE">
        <w:tab/>
        <w:t>Pozivaju se vjerovnici dužnika MAS. TECH. d.o.o. za proizvodnju i trgovinu, Labin, Rudarska 3, OIB: 302408096587, da u roku od 15 (petnaest) dana od dana objave ovog rješenja na stranici e-Oglasna ploča, prijave svoje tražbine FINA Rijeka, Frana Kurelca 8, 51000 Rijeka.</w:t>
      </w:r>
    </w:p>
    <w:p w:rsidRDefault="005557CA" w:rsidP="005557CA" w:rsidR="005557CA" w:rsidRPr="00FD10DE">
      <w:pPr>
        <w:pStyle w:val="Odlomakpopisa"/>
        <w:spacing w:after="0"/>
      </w:pPr>
    </w:p>
    <w:p w:rsidRDefault="005557CA" w:rsidP="005557CA" w:rsidR="005557CA" w:rsidRPr="00FD10DE">
      <w:pPr>
        <w:jc w:val="both"/>
      </w:pPr>
      <w:r w:rsidRPr="00FD10DE">
        <w:tab/>
        <w:t>IV.</w:t>
      </w:r>
      <w:r w:rsidRPr="00FD10DE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dana</w:t>
      </w:r>
      <w:r w:rsidRPr="00FD10DE">
        <w:t xml:space="preserve"> 14. lipnja 2016. u 12:30 sati, kod Trgovačkog suda u Pazinu, Dršćevka 1, soba broj 5.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ab/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10DE">
      <w:pPr>
        <w:jc w:val="both"/>
      </w:pPr>
      <w:r>
        <w:lastRenderedPageBreak/>
        <w:tab/>
      </w:r>
    </w:p>
    <w:p w:rsidRDefault="005557CA" w:rsidP="005557CA" w:rsidR="005557CA" w:rsidRPr="00FD10DE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("Narodne novine" broj 71/2015: dalje: SZ). </w:t>
      </w:r>
    </w:p>
    <w:p w:rsidRDefault="005557CA" w:rsidP="00FD10DE" w:rsidR="005557CA" w:rsidRPr="00FD10DE">
      <w:pPr>
        <w:ind w:firstLine="708"/>
        <w:jc w:val="both"/>
      </w:pPr>
      <w:r w:rsidRPr="00FD10DE">
        <w:t>Uz prijedlog je dostavio isprave sukladno čl. 26. SZ-a.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Sud je utvrdio kako plan restrukturiranja sadrži sve elemente propisane čl. 27. SZ-a. </w:t>
      </w:r>
    </w:p>
    <w:p w:rsidRDefault="00FD10DE" w:rsidP="005557CA" w:rsidR="005557CA" w:rsidRPr="00FD10DE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Pr="00FD10DE">
        <w:t>donesena je odluka kao u izreci</w:t>
      </w:r>
      <w:r w:rsidR="005557CA" w:rsidRPr="00FD10DE"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FD10DE" w:rsidRPr="00FD10DE">
        <w:t>22. travnja</w:t>
      </w:r>
      <w:r w:rsidRPr="00FD10DE">
        <w:t xml:space="preserve"> 2016.</w:t>
      </w:r>
    </w:p>
    <w:p w:rsidRDefault="0009063B" w:rsidP="0009063B" w:rsidR="0009063B">
      <w:pPr>
        <w:jc w:val="center"/>
      </w:pPr>
      <w:r w:rsidRPr="00FD10DE">
        <w:t xml:space="preserve"> </w:t>
      </w:r>
    </w:p>
    <w:p w:rsidRDefault="00FD10DE" w:rsidP="0009063B" w:rsidR="00FD10DE" w:rsidRPr="00FD10D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09063B" w:rsidRPr="00FD10DE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FD10DE">
        <w:t xml:space="preserve">    </w:t>
      </w:r>
      <w:r w:rsidR="00A00233">
        <w:t xml:space="preserve">  </w:t>
      </w:r>
      <w:r w:rsidRPr="00FD10DE">
        <w:t>Adrijana Labinjan Skok,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8E4CE8" w:rsidR="008E4CE8" w:rsidRPr="00A42896">
      <w:r w:rsidRPr="00A42896">
        <w:t xml:space="preserve">- </w:t>
      </w:r>
      <w:r w:rsidR="008E4CE8" w:rsidRPr="00A42896">
        <w:t xml:space="preserve">povjerenik </w:t>
      </w:r>
      <w:r w:rsidR="00A42896">
        <w:t>Ljubica Juranović Skočić,</w:t>
      </w:r>
      <w:r w:rsidR="00A42896" w:rsidRPr="00A42896">
        <w:t xml:space="preserve"> Kasta</w:t>
      </w:r>
      <w:r w:rsidR="00A42896">
        <w:t>v</w:t>
      </w:r>
      <w:r w:rsidR="00A42896" w:rsidRPr="00A42896">
        <w:t>, Ćikovići 26/11</w:t>
      </w:r>
    </w:p>
    <w:p w:rsidRDefault="0009063B" w:rsidP="0009063B" w:rsidR="0009063B" w:rsidRPr="00FD10DE">
      <w:pPr>
        <w:jc w:val="both"/>
      </w:pPr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09063B" w:rsidR="008E4CE8">
      <w:pPr>
        <w:jc w:val="both"/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  <w:r w:rsidR="008E4CE8" w:rsidRPr="00FD10DE">
        <w:t>MAS. TECH. d.o.o. za proizvodnju i trgovinu, Labin, Rudarska 3</w:t>
      </w:r>
      <w:r w:rsidR="008E4CE8">
        <w:t xml:space="preserve">, pp </w:t>
      </w:r>
    </w:p>
    <w:p w:rsidRDefault="008E4CE8" w:rsidP="0009063B" w:rsidR="0009063B" w:rsidRPr="008E4CE8">
      <w:pPr>
        <w:jc w:val="both"/>
        <w:rPr>
          <w:lang w:val="sv-SE"/>
        </w:rPr>
      </w:pPr>
      <w:r>
        <w:t xml:space="preserve">  odvj. Goran Jovanović, Labin, Rudarska 1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EC6F43" w:rsidR="00500701" w:rsidRPr="00FD10DE"/>
    <w:sectPr w:rsidSect="00C40FD5" w:rsidR="00500701" w:rsidRPr="00FD10DE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3B" w:rsidP="0009063B" w:rsidR="0009063B">
      <w:r>
        <w:separator/>
      </w:r>
    </w:p>
  </w:endnote>
  <w:endnote w:id="0" w:type="continuationSeparator">
    <w:p w:rsidRDefault="0009063B" w:rsidP="0009063B" w:rsidR="0009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3B" w:rsidP="0009063B" w:rsidR="0009063B">
      <w:r>
        <w:separator/>
      </w:r>
    </w:p>
  </w:footnote>
  <w:footnote w:id="0" w:type="continuationSeparator">
    <w:p w:rsidRDefault="0009063B" w:rsidP="0009063B" w:rsidR="00090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6F43">
          <w:rPr>
            <w:noProof/>
          </w:rPr>
          <w:t>2</w:t>
        </w:r>
        <w:r>
          <w:fldChar w:fldCharType="end"/>
        </w:r>
        <w:r>
          <w:tab/>
        </w:r>
        <w:r w:rsidR="0009063B">
          <w:rPr>
            <w:sz w:val="23"/>
            <w:szCs w:val="23"/>
          </w:rPr>
          <w:t>Posl.br.: 2 St-662</w:t>
        </w:r>
        <w:r w:rsidR="0009063B" w:rsidRPr="004C4B9E">
          <w:rPr>
            <w:sz w:val="23"/>
            <w:szCs w:val="23"/>
          </w:rPr>
          <w:t>/1</w:t>
        </w:r>
        <w:r w:rsidR="0009063B">
          <w:rPr>
            <w:sz w:val="23"/>
            <w:szCs w:val="23"/>
          </w:rPr>
          <w:t>6</w:t>
        </w:r>
        <w:r w:rsidR="0009063B" w:rsidRPr="004C4B9E">
          <w:rPr>
            <w:sz w:val="23"/>
            <w:szCs w:val="23"/>
          </w:rPr>
          <w:t>-</w:t>
        </w:r>
        <w:r w:rsidR="0009063B">
          <w:rPr>
            <w:sz w:val="23"/>
            <w:szCs w:val="23"/>
          </w:rPr>
          <w:t>6</w:t>
        </w:r>
      </w:p>
    </w:sdtContent>
  </w:sdt>
  <w:p w:rsidRDefault="00EC6F43" w:rsidR="00DA1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554328"/>
    <w:rsid w:val="005557CA"/>
    <w:rsid w:val="00810325"/>
    <w:rsid w:val="008E4CE8"/>
    <w:rsid w:val="00985388"/>
    <w:rsid w:val="00A00233"/>
    <w:rsid w:val="00A42896"/>
    <w:rsid w:val="00C565DA"/>
    <w:rsid w:val="00EC6F43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MAS. TECH. d.o.o. LABIN zastupanog po punomoćniku Odvj. Goran Jovanović</izvorni_sadrzaj>
    <derivirana_varijabla naziv="DomainObject.Predmet.ProtustrankaFormated_1">  MAS. TECH. d.o.o. LABIN zastupanog po punomoćniku Odvj. Goran Jovanović</derivirana_varijabla>
  </DomainObject.Predmet.ProtustrankaFormated>
  <DomainObject.Predmet.ProtustrankaFormatedOIB>
    <izvorni_sadrzaj>  MAS. TECH. d.o.o. LABIN, OIB 30240809658 zastupanog po punomoćniku Odvj. Goran Jovanović</izvorni_sadrzaj>
    <derivirana_varijabla naziv="DomainObject.Predmet.ProtustrankaFormatedOIB_1">  MAS. TECH. d.o.o. LABIN, OIB 30240809658 zastupanog po punomoćniku Odvj. Goran Jovanović</derivirana_varijabla>
  </DomainObject.Predmet.ProtustrankaFormatedOIB>
  <DomainObject.Predmet.ProtustrankaFormatedWithAdress>
    <izvorni_sadrzaj> MAS. TECH. d.o.o. LABIN, Rudarska 3, 52220 Labin zastupanog po punomoćniku Odvj. Goran Jovanović</izvorni_sadrzaj>
    <derivirana_varijabla naziv="DomainObject.Predmet.ProtustrankaFormatedWithAdress_1"> MAS. TECH. d.o.o. LABIN, Rudarska 3, 52220 Labin zastupanog po punomoćniku Odvj. Goran Jovanović</derivirana_varijabla>
  </DomainObject.Predmet.ProtustrankaFormatedWithAdress>
  <DomainObject.Predmet.ProtustrankaFormatedWithAdressOIB>
    <izvorni_sadrzaj> MAS. TECH. d.o.o. LABIN, OIB 30240809658, Rudarska 3, 52220 Labin zastupanog po punomoćniku Odvj. Goran Jovanović</izvorni_sadrzaj>
    <derivirana_varijabla naziv="DomainObject.Predmet.ProtustrankaFormatedWithAdressOIB_1"> MAS. TECH. d.o.o. LABIN, OIB 30240809658, Rudarska 3, 52220 Labin zastupanog po punomoćniku Odvj. Goran Jovanović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MAS. TECH. d.o.o. LABIN</izvorni_sadrzaj>
    <derivirana_varijabla naziv="DomainObject.Predmet.StrankaFormated_1">  MAS. TECH. d.o.o. LABIN</derivirana_varijabla>
  </DomainObject.Predmet.StrankaFormated>
  <DomainObject.Predmet.StrankaFormatedOIB>
    <izvorni_sadrzaj>  MAS. TECH. d.o.o. LABIN, OIB 30240809658</izvorni_sadrzaj>
    <derivirana_varijabla naziv="DomainObject.Predmet.StrankaFormatedOIB_1">  MAS. TECH. d.o.o. LABIN, OIB 30240809658</derivirana_varijabla>
  </DomainObject.Predmet.StrankaFormatedOIB>
  <DomainObject.Predmet.StrankaFormatedWithAdress>
    <izvorni_sadrzaj> MAS. TECH. d.o.o. LABIN, Rudarska 3, 52220 Labin</izvorni_sadrzaj>
    <derivirana_varijabla naziv="DomainObject.Predmet.StrankaFormatedWithAdress_1"> MAS. TECH. d.o.o. LABIN, Rudarska 3, 52220 Labin</derivirana_varijabla>
  </DomainObject.Predmet.StrankaFormatedWithAdress>
  <DomainObject.Predmet.StrankaFormatedWithAdressOIB>
    <izvorni_sadrzaj> MAS. TECH. d.o.o. LABIN, OIB 30240809658, Rudarska 3, 52220 Labin</izvorni_sadrzaj>
    <derivirana_varijabla naziv="DomainObject.Predmet.StrankaFormatedWithAdressOIB_1"> MAS. TECH. d.o.o. LABIN, OIB 30240809658, Rudarska 3, 52220 Labin</derivirana_varijabla>
  </DomainObject.Predmet.StrankaFormatedWithAdressOIB>
  <DomainObject.Predmet.StrankaWithAdress>
    <izvorni_sadrzaj>MAS. TECH. d.o.o. LABIN Rudarska 3,52220 Labin</izvorni_sadrzaj>
    <derivirana_varijabla naziv="DomainObject.Predmet.StrankaWithAdress_1">MAS. TECH. d.o.o. LABIN Rudarska 3,52220 Labin</derivirana_varijabla>
  </DomainObject.Predmet.StrankaWithAdress>
  <DomainObject.Predmet.StrankaWithAdressOIB>
    <izvorni_sadrzaj>MAS. TECH. d.o.o. LABIN, OIB 30240809658, Rudarska 3,52220 Labin</izvorni_sadrzaj>
    <derivirana_varijabla naziv="DomainObject.Predmet.StrankaWithAdressOIB_1">MAS. TECH. d.o.o. LABIN, OIB 30240809658, Rudarska 3,52220 Labin</derivirana_varijabla>
  </DomainObject.Predmet.StrankaWithAdressOIB>
  <DomainObject.Predmet.StrankaNazivFormated>
    <izvorni_sadrzaj>MAS. TECH. d.o.o. LABIN</izvorni_sadrzaj>
    <derivirana_varijabla naziv="DomainObject.Predmet.StrankaNazivFormated_1">MAS. TECH. d.o.o. LABIN</derivirana_varijabla>
  </DomainObject.Predmet.StrankaNazivFormated>
  <DomainObject.Predmet.StrankaNazivFormatedOIB>
    <izvorni_sadrzaj>MAS. TECH. d.o.o. LABIN, OIB 30240809658</izvorni_sadrzaj>
    <derivirana_varijabla naziv="DomainObject.Predmet.StrankaNazivFormatedOIB_1">MAS. TECH. d.o.o. LABIN, OIB 30240809658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171605.43</izvorni_sadrzaj>
    <derivirana_varijabla naziv="DomainObject.Predmet.TrenutnaVrijednost_1">171605.43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MAS. TECH. d.o.o. LABIN</item>
    </izvorni_sadrzaj>
    <derivirana_varijabla naziv="DomainObject.Predmet.StrankaListFormated_1">
      <item>MAS. TECH. d.o.o. LABIN</item>
    </derivirana_varijabla>
  </DomainObject.Predmet.StrankaListFormated>
  <DomainObject.Predmet.StrankaListFormatedOIB>
    <izvorni_sadrzaj>
      <item>MAS. TECH. d.o.o. LABIN, OIB 30240809658</item>
    </izvorni_sadrzaj>
    <derivirana_varijabla naziv="DomainObject.Predmet.StrankaListFormatedOIB_1">
      <item>MAS. TECH. d.o.o. LABIN, OIB 30240809658</item>
    </derivirana_varijabla>
  </DomainObject.Predmet.StrankaListFormatedOIB>
  <DomainObject.Predmet.StrankaListFormatedWithAdress>
    <izvorni_sadrzaj>
      <item>MAS. TECH. d.o.o. LABIN, Rudarska 3, 52220 Labin</item>
    </izvorni_sadrzaj>
    <derivirana_varijabla naziv="DomainObject.Predmet.StrankaListFormatedWithAdress_1">
      <item>MAS. TECH. d.o.o. LABIN, Rudarska 3, 52220 Labin</item>
    </derivirana_varijabla>
  </DomainObject.Predmet.StrankaListFormatedWithAdress>
  <DomainObject.Predmet.StrankaListFormatedWithAdressOIB>
    <izvorni_sadrzaj>
      <item>MAS. TECH. d.o.o. LABIN, OIB 30240809658, Rudarska 3, 52220 Labin</item>
    </izvorni_sadrzaj>
    <derivirana_varijabla naziv="DomainObject.Predmet.StrankaListFormatedWithAdressOIB_1">
      <item>MAS. TECH. d.o.o. LABIN, OIB 30240809658, Rudarska 3, 52220 Labin</item>
    </derivirana_varijabla>
  </DomainObject.Predmet.StrankaListFormatedWithAdressOIB>
  <DomainObject.Predmet.StrankaListNazivFormated>
    <izvorni_sadrzaj>
      <item>MAS. TECH. d.o.o. LABIN</item>
    </izvorni_sadrzaj>
    <derivirana_varijabla naziv="DomainObject.Predmet.StrankaListNazivFormated_1">
      <item>MAS. TECH. d.o.o. LABIN</item>
    </derivirana_varijabla>
  </DomainObject.Predmet.StrankaListNazivFormated>
  <DomainObject.Predmet.StrankaListNazivFormatedOIB>
    <izvorni_sadrzaj>
      <item>MAS. TECH. d.o.o. LABIN, OIB 30240809658</item>
    </izvorni_sadrzaj>
    <derivirana_varijabla naziv="DomainObject.Predmet.StrankaListNazivFormatedOIB_1">
      <item>MAS. TECH. d.o.o. LABIN, OIB 30240809658</item>
    </derivirana_varijabla>
  </DomainObject.Predmet.StrankaListNazivFormatedOIB>
  <DomainObject.Predmet.ProtuStrankaListFormated>
    <izvorni_sadrzaj>
      <item>MAS. TECH. d.o.o. LABIN zastupanog po punomoćniku Odvj. Goran Jovanović</item>
    </izvorni_sadrzaj>
    <derivirana_varijabla naziv="DomainObject.Predmet.ProtuStrankaListFormated_1">
      <item>MAS. TECH. d.o.o. LABIN zastupanog po punomoćniku Odvj. Goran Jovanović</item>
    </derivirana_varijabla>
  </DomainObject.Predmet.ProtuStrankaListFormated>
  <DomainObject.Predmet.ProtuStrankaListFormatedOIB>
    <izvorni_sadrzaj>
      <item>MAS. TECH. d.o.o. LABIN, OIB 30240809658 zastupanog po punomoćniku Odvj. Goran Jovanović</item>
    </izvorni_sadrzaj>
    <derivirana_varijabla naziv="DomainObject.Predmet.ProtuStrankaListFormatedOIB_1">
      <item>MAS. TECH. d.o.o. LABIN, OIB 30240809658 zastupanog po punomoćniku Odvj. Goran Jovanović</item>
    </derivirana_varijabla>
  </DomainObject.Predmet.ProtuStrankaListFormatedOIB>
  <DomainObject.Predmet.ProtuStrankaListFormatedWithAdress>
    <izvorni_sadrzaj>
      <item>MAS. TECH. d.o.o. LABIN, Rudarska 3, 52220 Labin zastupanog po punomoćniku Odvj. Goran Jovanović</item>
    </izvorni_sadrzaj>
    <derivirana_varijabla naziv="DomainObject.Predmet.ProtuStrankaListFormatedWithAdress_1">
      <item>MAS. TECH. d.o.o. LABIN, Rudarska 3, 52220 Labin zastupanog po punomoćniku Odvj. Goran Jovanović</item>
    </derivirana_varijabla>
  </DomainObject.Predmet.ProtuStrankaListFormatedWithAdress>
  <DomainObject.Predmet.ProtuStrankaListFormatedWithAdressOIB>
    <izvorni_sadrzaj>
      <item>MAS. TECH. d.o.o. LABIN, OIB 30240809658, Rudarska 3, 52220 Labin zastupanog po punomoćniku Odvj. Goran Jovanović</item>
    </izvorni_sadrzaj>
    <derivirana_varijabla naziv="DomainObject.Predmet.ProtuStrankaListFormatedWithAdressOIB_1">
      <item>MAS. TECH. d.o.o. LABIN, OIB 30240809658, Rudarska 3, 52220 Labin zastupanog po punomoćniku Odvj. Goran Jovanović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>
      <item>Odvj. Goran Jovanović punomoćnik sudionika u postupku MAS. TECH. d.o.o. LABIN</item>
    </izvorni_sadrzaj>
    <derivirana_varijabla naziv="DomainObject.Predmet.OstaliListFormated_1">
      <item>Odvj. Goran Jovanović punomoćnik sudionika u postupku MAS. TECH. d.o.o. LABIN</item>
    </derivirana_varijabla>
  </DomainObject.Predmet.OstaliListFormated>
  <DomainObject.Predmet.OstaliListFormatedOIB>
    <izvorni_sadrzaj>
      <item>Odvj. Goran Jovanović punomoćnik sudionika u postupku MAS. TECH. d.o.o. LABIN</item>
    </izvorni_sadrzaj>
    <derivirana_varijabla naziv="DomainObject.Predmet.OstaliListFormatedOIB_1">
      <item>Odvj. Goran Jovanović punomoćnik sudionika u postupku MAS. TECH. d.o.o. LABIN</item>
    </derivirana_varijabla>
  </DomainObject.Predmet.OstaliListFormatedOIB>
  <DomainObject.Predmet.OstaliListFormatedWithAdress>
    <izvorni_sadrzaj>
      <item>Odvj. Goran Jovanović, Rudarska 1, 52220 Labin punomoćnik sudionika u postupku MAS. TECH. d.o.o. LABIN</item>
    </izvorni_sadrzaj>
    <derivirana_varijabla naziv="DomainObject.Predmet.OstaliListFormatedWithAdress_1">
      <item>Odvj. Goran Jovanović, Rudarska 1, 52220 Labin punomoćnik sudionika u postupku MAS. TECH. d.o.o. LABIN</item>
    </derivirana_varijabla>
  </DomainObject.Predmet.OstaliListFormatedWithAdress>
  <DomainObject.Predmet.OstaliListFormatedWithAdressOIB>
    <izvorni_sadrzaj>
      <item>Odvj. Goran Jovanović, Rudarska 1, 52220 Labin punomoćnik sudionika u postupku MAS. TECH. d.o.o. LABIN</item>
    </izvorni_sadrzaj>
    <derivirana_varijabla naziv="DomainObject.Predmet.OstaliListFormatedWithAdressOIB_1">
      <item>Odvj. Goran Jovanović, Rudarska 1, 52220 Labin punomoćnik sudionika u postupku MAS. TECH. d.o.o. LABIN</item>
    </derivirana_varijabla>
  </DomainObject.Predmet.OstaliListFormatedWithAdressOIB>
  <DomainObject.Predmet.OstaliListNazivFormated>
    <izvorni_sadrzaj>
      <item>Odvj. Goran Jovanović</item>
    </izvorni_sadrzaj>
    <derivirana_varijabla naziv="DomainObject.Predmet.OstaliListNazivFormated_1">
      <item>Odvj. Goran Jovanović</item>
    </derivirana_varijabla>
  </DomainObject.Predmet.OstaliListNazivFormated>
  <DomainObject.Predmet.OstaliListNazivFormatedOIB>
    <izvorni_sadrzaj>
      <item>Odvj. Goran Jovanović</item>
    </izvorni_sadrzaj>
    <derivirana_varijabla naziv="DomainObject.Predmet.OstaliListNazivFormatedOIB_1"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MAS. TECH. d.o.o. LABIN</izvorni_sadrzaj>
    <derivirana_varijabla naziv="DomainObject.Predmet.StrankaIDrugi_1">MAS. TECH. d.o.o. LABIN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MAS. TECH. d.o.o. LABIN, OIB 30240809658, Rudarska 3, 52220 Labin</izvorni_sadrzaj>
    <derivirana_varijabla naziv="DomainObject.Predmet.StrankaIDrugiAdressOIB_1">MAS. TECH. d.o.o. LABIN, OIB 30240809658, Rudarska 3, 52220 Labin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MAS. TECH. d.o.o. LABIN</item>
      <item>MAS. TECH. d.o.o. LABIN</item>
      <item>Odvj. Goran Jovanović</item>
    </izvorni_sadrzaj>
    <derivirana_varijabla naziv="DomainObject.Predmet.SudioniciListNaziv_1">
      <item>MAS. TECH. d.o.o. LABIN</item>
      <item>MAS. TECH. d.o.o. LABIN</item>
      <item>Odvj. Goran Jovanović</item>
    </derivirana_varijabla>
  </DomainObject.Predmet.SudioniciListNaziv>
  <DomainObject.Predmet.SudioniciListAdressOIB>
    <izvorni_sadrzaj>
      <item>MAS. TECH. d.o.o. LABIN, OIB 30240809658, Rudarska 3,52220 Labin</item>
      <item>MAS. TECH. d.o.o. LABIN, OIB 30240809658, Rudarska 3,52220 Labin</item>
      <item>Odvj. Goran Jovanović, Rudarska 1,52220 Labin</item>
    </izvorni_sadrzaj>
    <derivirana_varijabla naziv="DomainObject.Predmet.SudioniciListAdressOIB_1">
      <item>MAS. TECH. d.o.o. LABIN, OIB 30240809658, Rudarska 3,52220 Labin</item>
      <item>MAS. TECH. d.o.o. LABIN, OIB 30240809658, Rudarska 3,52220 Labin</item>
      <item>Odvj. Goran Jovanović,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30240809658</item>
      <item>, OIB 30240809658</item>
      <item>, OIB null</item>
    </izvorni_sadrzaj>
    <derivirana_varijabla naziv="DomainObject.Predmet.SudioniciListNazivOIB_1">
      <item>, OIB 30240809658</item>
      <item>, OIB 30240809658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2672</properties:Characters>
  <properties:Lines>84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2016-04-22T11:17:00Z</dcterms:created>
  <dc:creator>Jasmina Matika</dc:creator>
  <cp:lastModifiedBy>Jasmina Matika</cp:lastModifiedBy>
  <cp:lastPrinted>2016-04-22T12:09:00Z</cp:lastPrinted>
  <dcterms:modified xmlns:xsi="http://www.w3.org/2001/XMLSchema-instance" xsi:type="dcterms:W3CDTF">2016-04-22T13:22:00Z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