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ec60" w14:paraId="f4bec60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402C5A" w:rsidP="005A3393" w:rsidR="00402C5A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5A3393" w:rsidP="005A3393" w:rsidR="005A3393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402C5A" w:rsidP="0065129A" w:rsidR="00402C5A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7471A7">
        <w:t>BOŽIĆ-ČULIĆ d.o.o., Krešimirova 41, Vranjic, OIB: 14376914880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402C5A" w:rsidP="0065129A" w:rsidR="00402C5A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7471A7">
        <w:t>BOŽIĆ-ČULIĆ d.o.o., Krešimirova 41, Vranjic, OIB: 14376914880</w:t>
      </w:r>
      <w:r>
        <w:t xml:space="preserve">, zaprimljen na ovom sudu </w:t>
      </w:r>
      <w:r w:rsidR="007471A7">
        <w:t>23</w:t>
      </w:r>
      <w:r>
        <w:t>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402C5A" w:rsidP="00967806" w:rsidR="00402C5A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7471A7">
        <w:t>23</w:t>
      </w:r>
      <w:r>
        <w:t xml:space="preserve">. rujna 2015. godine podnio zahtjev za provedbu skraćenog stečajnog postupka nad dužnikom </w:t>
      </w:r>
      <w:r w:rsidR="007471A7">
        <w:t>BOŽIĆ-ČULIĆ d.o.o., Krešimirova 41, Vranjic, OIB: 14376914880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7471A7">
        <w:t>673</w:t>
      </w:r>
      <w:r>
        <w:t xml:space="preserve">-1 od </w:t>
      </w:r>
      <w:r w:rsidR="007471A7">
        <w:t>18. svibnja</w:t>
      </w:r>
      <w:r>
        <w:t xml:space="preserve"> 2015. godine  pokrenut postupak brisanja po čl. 7</w:t>
      </w:r>
      <w:r w:rsidR="00402C5A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2F2ED4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402C5A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02F2" w:rsidR="000A02F2">
      <w:r>
        <w:separator/>
      </w:r>
    </w:p>
  </w:endnote>
  <w:endnote w:id="0" w:type="continuationSeparator">
    <w:p w:rsidRDefault="000A02F2" w:rsidR="000A02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02F2" w:rsidR="000A02F2">
      <w:r>
        <w:separator/>
      </w:r>
    </w:p>
  </w:footnote>
  <w:footnote w:id="0" w:type="continuationSeparator">
    <w:p w:rsidRDefault="000A02F2" w:rsidR="000A02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8B20BD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7471A7">
      <w:t>400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7471A7">
      <w:t>400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A02F2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1E"/>
    <w:rsid w:val="003C7143"/>
    <w:rsid w:val="003D2BC5"/>
    <w:rsid w:val="003D46DE"/>
    <w:rsid w:val="003D63E6"/>
    <w:rsid w:val="003D6E2A"/>
    <w:rsid w:val="003F5BD7"/>
    <w:rsid w:val="00402C5A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A3393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471A7"/>
    <w:rsid w:val="00750BFD"/>
    <w:rsid w:val="00772D95"/>
    <w:rsid w:val="00776DE7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20B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5773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2B79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9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St-400/2015</izvorni_sadrzaj>
    <derivirana_varijabla naziv="DomainObject.Predmet.OznakaBroj_1">St-400/2015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BOŽIĆ-ČULIĆ d.o.o. za gradnju</izvorni_sadrzaj>
    <derivirana_varijabla naziv="DomainObject.Predmet.ProtustrankaFormated_1">  BOŽIĆ-ČULIĆ d.o.o. za gradnju</derivirana_varijabla>
  </DomainObject.Predmet.ProtustrankaFormated>
  <DomainObject.Predmet.ProtustrankaFormatedOIB>
    <izvorni_sadrzaj>  BOŽIĆ-ČULIĆ d.o.o. za gradnju, OIB 14376914880</izvorni_sadrzaj>
    <derivirana_varijabla naziv="DomainObject.Predmet.ProtustrankaFormatedOIB_1">  BOŽIĆ-ČULIĆ d.o.o. za gradnju, OIB 14376914880</derivirana_varijabla>
  </DomainObject.Predmet.ProtustrankaFormatedOIB>
  <DomainObject.Predmet.ProtustrankaFormatedWithAdress>
    <izvorni_sadrzaj> BOŽIĆ-ČULIĆ d.o.o. za gradnju, Krešimirova 41, 21210 Vranjic</izvorni_sadrzaj>
    <derivirana_varijabla naziv="DomainObject.Predmet.ProtustrankaFormatedWithAdress_1"> BOŽIĆ-ČULIĆ d.o.o. za gradnju, Krešimirova 41, 21210 Vranjic</derivirana_varijabla>
  </DomainObject.Predmet.ProtustrankaFormatedWithAdress>
  <DomainObject.Predmet.ProtustrankaFormatedWithAdressOIB>
    <izvorni_sadrzaj> BOŽIĆ-ČULIĆ d.o.o. za gradnju, OIB 14376914880, Krešimirova 41, 21210 Vranjic</izvorni_sadrzaj>
    <derivirana_varijabla naziv="DomainObject.Predmet.ProtustrankaFormatedWithAdressOIB_1"> BOŽIĆ-ČULIĆ d.o.o. za gradnju, OIB 14376914880, Krešimirova 41, 21210 Vranjic</derivirana_varijabla>
  </DomainObject.Predmet.ProtustrankaFormatedWithAdressOIB>
  <DomainObject.Predmet.ProtustrankaWithAdress>
    <izvorni_sadrzaj>BOŽIĆ-ČULIĆ d.o.o. za gradnju Krešimirova 41, 21210 Vranjic</izvorni_sadrzaj>
    <derivirana_varijabla naziv="DomainObject.Predmet.ProtustrankaWithAdress_1">BOŽIĆ-ČULIĆ d.o.o. za gradnju Krešimirova 41, 21210 Vranjic</derivirana_varijabla>
  </DomainObject.Predmet.ProtustrankaWithAdress>
  <DomainObject.Predmet.ProtustrankaWithAdressOIB>
    <izvorni_sadrzaj>BOŽIĆ-ČULIĆ d.o.o. za gradnju, OIB 14376914880, Krešimirova 41, 21210 Vranjic</izvorni_sadrzaj>
    <derivirana_varijabla naziv="DomainObject.Predmet.ProtustrankaWithAdressOIB_1">BOŽIĆ-ČULIĆ d.o.o. za gradnju, OIB 14376914880, Krešimirova 41, 21210 Vranjic</derivirana_varijabla>
  </DomainObject.Predmet.ProtustrankaWithAdressOIB>
  <DomainObject.Predmet.ProtustrankaNazivFormated>
    <izvorni_sadrzaj>BOŽIĆ-ČULIĆ d.o.o. za gradnju</izvorni_sadrzaj>
    <derivirana_varijabla naziv="DomainObject.Predmet.ProtustrankaNazivFormated_1">BOŽIĆ-ČULIĆ d.o.o. za gradnju</derivirana_varijabla>
  </DomainObject.Predmet.ProtustrankaNazivFormated>
  <DomainObject.Predmet.ProtustrankaNazivFormatedOIB>
    <izvorni_sadrzaj>BOŽIĆ-ČULIĆ d.o.o. za gradnju, OIB 14376914880</izvorni_sadrzaj>
    <derivirana_varijabla naziv="DomainObject.Predmet.ProtustrankaNazivFormatedOIB_1">BOŽIĆ-ČULIĆ d.o.o. za gradnju, OIB 14376914880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119353.14</izvorni_sadrzaj>
    <derivirana_varijabla naziv="DomainObject.Predmet.TrenutnaVrijednost_1">119353.14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BOŽIĆ-ČULIĆ d.o.o. za gradnju</item>
    </izvorni_sadrzaj>
    <derivirana_varijabla naziv="DomainObject.Predmet.ProtuStrankaListFormated_1">
      <item>BOŽIĆ-ČULIĆ d.o.o. za gradnju</item>
    </derivirana_varijabla>
  </DomainObject.Predmet.ProtuStrankaListFormated>
  <DomainObject.Predmet.ProtuStrankaListFormatedOIB>
    <izvorni_sadrzaj>
      <item>BOŽIĆ-ČULIĆ d.o.o. za gradnju, OIB 14376914880</item>
    </izvorni_sadrzaj>
    <derivirana_varijabla naziv="DomainObject.Predmet.ProtuStrankaListFormatedOIB_1">
      <item>BOŽIĆ-ČULIĆ d.o.o. za gradnju, OIB 14376914880</item>
    </derivirana_varijabla>
  </DomainObject.Predmet.ProtuStrankaListFormatedOIB>
  <DomainObject.Predmet.ProtuStrankaListFormatedWithAdress>
    <izvorni_sadrzaj>
      <item>BOŽIĆ-ČULIĆ d.o.o. za gradnju, Krešimirova 41, 21210 Vranjic</item>
    </izvorni_sadrzaj>
    <derivirana_varijabla naziv="DomainObject.Predmet.ProtuStrankaListFormatedWithAdress_1">
      <item>BOŽIĆ-ČULIĆ d.o.o. za gradnju, Krešimirova 41, 21210 Vranjic</item>
    </derivirana_varijabla>
  </DomainObject.Predmet.ProtuStrankaListFormatedWithAdress>
  <DomainObject.Predmet.ProtuStrankaListFormatedWithAdressOIB>
    <izvorni_sadrzaj>
      <item>BOŽIĆ-ČULIĆ d.o.o. za gradnju, OIB 14376914880, Krešimirova 41, 21210 Vranjic</item>
    </izvorni_sadrzaj>
    <derivirana_varijabla naziv="DomainObject.Predmet.ProtuStrankaListFormatedWithAdressOIB_1">
      <item>BOŽIĆ-ČULIĆ d.o.o. za gradnju, OIB 14376914880, Krešimirova 41, 21210 Vranjic</item>
    </derivirana_varijabla>
  </DomainObject.Predmet.ProtuStrankaListFormatedWithAdressOIB>
  <DomainObject.Predmet.ProtuStrankaListNazivFormated>
    <izvorni_sadrzaj>
      <item>BOŽIĆ-ČULIĆ d.o.o. za gradnju</item>
    </izvorni_sadrzaj>
    <derivirana_varijabla naziv="DomainObject.Predmet.ProtuStrankaListNazivFormated_1">
      <item>BOŽIĆ-ČULIĆ d.o.o. za gradnju</item>
    </derivirana_varijabla>
  </DomainObject.Predmet.ProtuStrankaListNazivFormated>
  <DomainObject.Predmet.ProtuStrankaListNazivFormatedOIB>
    <izvorni_sadrzaj>
      <item>BOŽIĆ-ČULIĆ d.o.o. za gradnju, OIB 14376914880</item>
    </izvorni_sadrzaj>
    <derivirana_varijabla naziv="DomainObject.Predmet.ProtuStrankaListNazivFormatedOIB_1">
      <item>BOŽIĆ-ČULIĆ d.o.o. za gradnju, OIB 14376914880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BOŽIĆ-ČULIĆ d.o.o. za gradnju</izvorni_sadrzaj>
    <derivirana_varijabla naziv="DomainObject.Predmet.ProtustrankaIDrugi_1">BOŽIĆ-ČULIĆ d.o.o. za gradnju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BOŽIĆ-ČULIĆ d.o.o. za gradnju, OIB 14376914880, Krešimirova 41, 21210 Vranjic</izvorni_sadrzaj>
    <derivirana_varijabla naziv="DomainObject.Predmet.ProtustrankaIDrugiAdressOIB_1">BOŽIĆ-ČULIĆ d.o.o. za gradnju, OIB 14376914880, Krešimirova 41, 21210 Vranjic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BOŽIĆ-ČULIĆ d.o.o. za gradnju</item>
    </izvorni_sadrzaj>
    <derivirana_varijabla naziv="DomainObject.Predmet.SudioniciListNaziv_1">
      <item>FINA SPLIT</item>
      <item>BOŽIĆ-ČULIĆ d.o.o. za gradnju</item>
    </derivirana_varijabla>
  </DomainObject.Predmet.SudioniciListNaziv>
  <DomainObject.Predmet.SudioniciListAdressOIB>
    <izvorni_sadrzaj>
      <item>FINA SPLIT, Mažuranićevo šetalište 24 b,21000 Split</item>
      <item>BOŽIĆ-ČULIĆ d.o.o. za gradnju, OIB 14376914880, Krešimirova 41,21210 Vranjic</item>
    </izvorni_sadrzaj>
    <derivirana_varijabla naziv="DomainObject.Predmet.SudioniciListAdressOIB_1">
      <item>FINA SPLIT, Mažuranićevo šetalište 24 b,21000 Split</item>
      <item>BOŽIĆ-ČULIĆ d.o.o. za gradnju, OIB 14376914880, Krešimirova 41,21210 Vranjic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14376914880</item>
    </izvorni_sadrzaj>
    <derivirana_varijabla naziv="DomainObject.Predmet.SudioniciListNazivOIB_1">
      <item>, OIB null</item>
      <item>, OIB 14376914880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B1AAEE-E719-4A66-9277-1AEF498DB5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331</properties:Words>
  <properties:Characters>1948</properties:Characters>
  <properties:Lines>60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2015-10-28T12:42:00Z</dcterms:created>
  <dc:creator>nmarkovic</dc:creator>
  <cp:lastModifiedBy>Katarina Mikulić</cp:lastModifiedBy>
  <cp:lastPrinted>2015-10-29T08:04:00Z</cp:lastPrinted>
  <dcterms:modified xmlns:xsi="http://www.w3.org/2001/XMLSchema-instance" xsi:type="dcterms:W3CDTF">2015-10-29T09:12:00Z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