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ac1c" w14:paraId="fccac1c" w:rsidRDefault="009F642B" w:rsidP="009F642B" w:rsidR="009F642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642B" w:rsidP="009F642B" w:rsidR="009F642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F642B" w:rsidP="009F642B" w:rsidR="009F642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F642B" w:rsidP="009F642B" w:rsidR="009F642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F642B" w:rsidP="009F642B" w:rsidR="009F642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F642B" w:rsidP="009F642B" w:rsidR="009F642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9F642B" w:rsidP="009F642B" w:rsidR="009F642B">
      <w:pPr>
        <w:jc w:val="center"/>
        <w:rPr>
          <w:rFonts w:cs="Times New Roman" w:eastAsia="Times New Roman"/>
          <w:szCs w:val="24"/>
        </w:rPr>
      </w:pPr>
    </w:p>
    <w:p w:rsidRDefault="009F642B" w:rsidP="009F642B" w:rsidR="009F642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9F642B" w:rsidP="009F642B" w:rsidR="009F642B">
      <w:pPr>
        <w:rPr>
          <w:rFonts w:cs="Times New Roman" w:eastAsia="Times New Roman"/>
          <w:szCs w:val="24"/>
        </w:rPr>
      </w:pPr>
    </w:p>
    <w:p w:rsidRDefault="009F642B" w:rsidP="009F642B" w:rsidR="009F64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LEONIDA j.d.o.o. Umag, Augustina Vivode 22, OIB 38028847285, MBS 130069965</w:t>
      </w:r>
      <w:r>
        <w:rPr>
          <w:rFonts w:cs="Times New Roman" w:eastAsia="Times New Roman"/>
          <w:szCs w:val="24"/>
        </w:rPr>
        <w:t>, 30. kolovoza 2018.</w:t>
      </w:r>
    </w:p>
    <w:p w:rsidRDefault="009F642B" w:rsidP="009F642B" w:rsidR="009F642B">
      <w:pPr>
        <w:rPr>
          <w:rFonts w:cs="Times New Roman" w:eastAsia="Times New Roman"/>
          <w:szCs w:val="24"/>
        </w:rPr>
      </w:pPr>
    </w:p>
    <w:p w:rsidRDefault="009F642B" w:rsidP="009F642B" w:rsidR="009F642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9F642B" w:rsidP="009F642B" w:rsidR="009F642B">
      <w:pPr>
        <w:rPr>
          <w:rFonts w:cs="Times New Roman" w:eastAsia="Times New Roman"/>
          <w:szCs w:val="24"/>
        </w:rPr>
      </w:pPr>
    </w:p>
    <w:p w:rsidRDefault="009F642B" w:rsidP="009F642B" w:rsidR="009F642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>
        <w:rPr>
          <w:rFonts w:cs="Times New Roman" w:eastAsia="Times New Roman"/>
        </w:rPr>
        <w:t>LEONIDA j.d.o.o. Umag, Augustina Vivode 22, OIB 38028847285, MBS 130069965</w:t>
      </w:r>
      <w:r>
        <w:rPr>
          <w:rFonts w:cs="Times New Roman" w:eastAsia="Times New Roman"/>
          <w:szCs w:val="24"/>
        </w:rPr>
        <w:t>.</w:t>
      </w:r>
    </w:p>
    <w:p w:rsidRDefault="009F642B" w:rsidP="009F642B" w:rsidR="009F642B">
      <w:pPr>
        <w:rPr>
          <w:rFonts w:cs="Times New Roman" w:eastAsia="Times New Roman"/>
          <w:szCs w:val="24"/>
        </w:rPr>
      </w:pPr>
    </w:p>
    <w:p w:rsidRDefault="009F642B" w:rsidP="009F642B" w:rsidR="009F642B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>
        <w:t>Mladen Novaković</w:t>
      </w:r>
      <w:r w:rsidRPr="00316A5B">
        <w:t xml:space="preserve"> iz </w:t>
      </w:r>
      <w:r>
        <w:t>Pule</w:t>
      </w:r>
      <w:r w:rsidRPr="00316A5B">
        <w:t xml:space="preserve">, </w:t>
      </w:r>
      <w:r>
        <w:t>Štinjan, Baližerka 44</w:t>
      </w:r>
      <w:r w:rsidRPr="00316A5B">
        <w:t>, OIB</w:t>
      </w:r>
      <w:r>
        <w:t>28857584241</w:t>
      </w:r>
      <w:r w:rsidRPr="00294848">
        <w:t>.</w:t>
      </w:r>
    </w:p>
    <w:p w:rsidRDefault="009F642B" w:rsidP="009F642B" w:rsidR="009F642B" w:rsidRPr="00294848">
      <w:pPr>
        <w:rPr>
          <w:rFonts w:cs="Times New Roman" w:eastAsia="Times New Roman"/>
          <w:szCs w:val="20"/>
        </w:rPr>
      </w:pPr>
    </w:p>
    <w:p w:rsidRDefault="009F642B" w:rsidP="009F642B" w:rsidR="009F642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 Zaključuje se skraćeni stečajni postupak nad dužnikom</w:t>
      </w:r>
      <w:r w:rsidRPr="002108AD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LEONIDA j.d.o.o. Umag, Augustina Vivode 22, OIB 38028847285, MBS 130069965</w:t>
      </w:r>
      <w:r>
        <w:rPr>
          <w:rFonts w:cs="Times New Roman" w:eastAsia="Times New Roman"/>
          <w:szCs w:val="24"/>
        </w:rPr>
        <w:t>.</w:t>
      </w:r>
    </w:p>
    <w:p w:rsidRDefault="009F642B" w:rsidP="009F642B" w:rsidR="009F642B">
      <w:pPr>
        <w:ind w:firstLine="709"/>
        <w:rPr>
          <w:rFonts w:cs="Times New Roman" w:eastAsia="Times New Roman"/>
          <w:szCs w:val="24"/>
        </w:rPr>
      </w:pPr>
    </w:p>
    <w:p w:rsidRDefault="009F642B" w:rsidP="009F642B" w:rsidR="009F642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</w:t>
      </w:r>
      <w:r>
        <w:rPr>
          <w:rFonts w:cs="Times New Roman" w:eastAsia="Times New Roman"/>
        </w:rPr>
        <w:t>LEONIDA j.d.o.o. Umag, Augustina Vivode 22, OIB 38028847285, MBS 130069965</w:t>
      </w:r>
      <w:r>
        <w:rPr>
          <w:rFonts w:cs="Times New Roman" w:eastAsia="Times New Roman"/>
          <w:szCs w:val="24"/>
        </w:rPr>
        <w:t>.</w:t>
      </w:r>
    </w:p>
    <w:p w:rsidRDefault="009F642B" w:rsidP="009F642B" w:rsidR="009F642B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9F642B" w:rsidP="009F642B" w:rsidR="009F642B">
      <w:pPr>
        <w:rPr>
          <w:rFonts w:cs="Times New Roman" w:eastAsia="Times New Roman"/>
          <w:szCs w:val="24"/>
        </w:rPr>
      </w:pPr>
    </w:p>
    <w:p w:rsidRDefault="009F642B" w:rsidP="009F642B" w:rsidR="009F642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9F642B" w:rsidP="009F642B" w:rsidR="009F642B">
      <w:pPr>
        <w:ind w:firstLine="708"/>
        <w:rPr>
          <w:rFonts w:cs="Times New Roman" w:eastAsia="Times New Roman"/>
          <w:szCs w:val="24"/>
        </w:rPr>
      </w:pPr>
    </w:p>
    <w:p w:rsidRDefault="009F642B" w:rsidP="009F642B" w:rsidR="009F64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4. lipnja 2018., na temelju odredbi čl. 429. st. 1. Stečajnog zakona (Narodne novine br. 71/15, 104/17, dalje SZ), zahtjev za provedbu skraćenog stečajnog postupka nad pravnom osobom (dužnikom</w:t>
      </w:r>
      <w:r w:rsidRPr="009F642B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LEONIDA j.d.o.o. Umag, Augustina Vivode 22, OIB 38028847285, MBS 130069965</w:t>
      </w:r>
      <w:r>
        <w:rPr>
          <w:rFonts w:cs="Times New Roman" w:eastAsia="Times New Roman"/>
          <w:szCs w:val="24"/>
        </w:rPr>
        <w:t>.</w:t>
      </w:r>
    </w:p>
    <w:p w:rsidRDefault="009F642B" w:rsidP="009F642B" w:rsidR="009F642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30. svibnja 2018. imao neizvršene osnove za plaćanje u neprekinutom razdoblju od 120 dana u ukupnom iznosu 14.116,02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13. lipnja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St-192/2018-3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9F642B" w:rsidP="009F642B" w:rsidR="009F64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9F642B" w:rsidP="009F642B" w:rsidR="009F64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9F642B" w:rsidP="009F642B" w:rsidR="009F642B">
      <w:pPr>
        <w:rPr>
          <w:rFonts w:cs="Times New Roman" w:eastAsia="Times New Roman"/>
          <w:szCs w:val="24"/>
        </w:rPr>
      </w:pPr>
    </w:p>
    <w:p w:rsidRDefault="009F642B" w:rsidP="009F642B" w:rsidR="009F642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kolovoza 2018. </w:t>
      </w:r>
    </w:p>
    <w:p w:rsidRDefault="009F642B" w:rsidP="009F642B" w:rsidR="009F642B">
      <w:pPr>
        <w:rPr>
          <w:rFonts w:cs="Times New Roman" w:eastAsia="Times New Roman"/>
          <w:szCs w:val="24"/>
        </w:rPr>
      </w:pPr>
    </w:p>
    <w:p w:rsidRDefault="009F642B" w:rsidP="009F642B" w:rsidR="009F642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9F642B" w:rsidP="009F642B" w:rsidR="009F642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9F642B" w:rsidP="009F642B" w:rsidR="009F642B">
      <w:pPr>
        <w:jc w:val="left"/>
        <w:rPr>
          <w:rFonts w:cs="Times New Roman" w:eastAsia="Times New Roman"/>
          <w:szCs w:val="24"/>
        </w:rPr>
      </w:pPr>
    </w:p>
    <w:p w:rsidRDefault="009F642B" w:rsidP="009F642B" w:rsidR="009F642B">
      <w:pPr>
        <w:jc w:val="left"/>
        <w:rPr>
          <w:rFonts w:cs="Times New Roman" w:eastAsia="Times New Roman"/>
          <w:szCs w:val="24"/>
        </w:rPr>
      </w:pPr>
    </w:p>
    <w:p w:rsidRDefault="009F642B" w:rsidP="009F642B" w:rsidR="009F642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F642B" w:rsidP="009F642B" w:rsidR="009F642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9F642B" w:rsidP="009F642B" w:rsidR="009F64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F642B" w:rsidP="009F642B" w:rsidR="009F642B">
      <w:pPr>
        <w:rPr>
          <w:rFonts w:cs="Times New Roman" w:eastAsia="Times New Roman"/>
          <w:szCs w:val="24"/>
        </w:rPr>
      </w:pPr>
    </w:p>
    <w:p w:rsidRDefault="009F642B" w:rsidP="009F642B" w:rsidR="009F642B" w:rsidRPr="005D578C">
      <w:pPr>
        <w:rPr>
          <w:rFonts w:cs="Times New Roman" w:eastAsia="Times New Roman"/>
          <w:szCs w:val="24"/>
        </w:rPr>
      </w:pPr>
    </w:p>
    <w:p w:rsidRDefault="009F642B" w:rsidP="009F642B" w:rsidR="009F642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F642B" w:rsidP="009F642B" w:rsidR="009F64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F642B" w:rsidP="009F642B" w:rsidR="009F642B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LEONIDA j.d.o.o. Umag, Augustina Vivode 22, </w:t>
      </w:r>
    </w:p>
    <w:p w:rsidRDefault="009F642B" w:rsidP="009F642B" w:rsidR="009F642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9F642B" w:rsidP="009F642B" w:rsidR="009F64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F642B" w:rsidP="009F642B" w:rsidR="009F642B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>
        <w:t>Mladen Novaković, Pula</w:t>
      </w:r>
      <w:r w:rsidRPr="00112494">
        <w:t>, Štinjan, Baližerka 44</w:t>
      </w:r>
      <w:r>
        <w:t xml:space="preserve">, </w:t>
      </w:r>
    </w:p>
    <w:p w:rsidRDefault="009F642B" w:rsidP="009F642B" w:rsidR="009F642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F642B" w:rsidP="009F642B" w:rsidR="009F64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F642B" w:rsidP="009F642B" w:rsidR="009F64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F642B" w:rsidP="009F642B" w:rsidR="009F642B"/>
    <w:p w:rsidRDefault="009F642B" w:rsidP="009F642B" w:rsidR="009F642B"/>
    <w:p w:rsidRDefault="009F642B" w:rsidP="009F642B" w:rsidR="009F642B"/>
    <w:p w:rsidRDefault="009F642B" w:rsidP="009F642B" w:rsidR="009F642B"/>
    <w:p w:rsidRDefault="009F642B" w:rsidP="009F642B" w:rsidR="009F642B"/>
    <w:p w:rsidRDefault="009F642B" w:rsidP="009F642B" w:rsidR="009F642B"/>
    <w:p w:rsidRDefault="009F642B" w:rsidP="009F642B" w:rsidR="009F642B"/>
    <w:p w:rsidRDefault="009F642B" w:rsidP="009F642B" w:rsidR="009F642B"/>
    <w:p w:rsidRDefault="009F642B" w:rsidP="009F642B" w:rsidR="009F642B"/>
    <w:p w:rsidRDefault="009F642B" w:rsidP="009F642B" w:rsidR="009F642B"/>
    <w:p w:rsidRDefault="009F642B" w:rsidP="009F642B" w:rsidR="009F642B"/>
    <w:p w:rsidRDefault="00714230" w:rsidR="00714230"/>
    <w:sectPr w:rsidSect="00A6778E" w:rsidR="0071423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42B" w:rsidP="009F642B" w:rsidR="009F642B">
      <w:r>
        <w:separator/>
      </w:r>
    </w:p>
  </w:endnote>
  <w:endnote w:id="0" w:type="continuationSeparator">
    <w:p w:rsidRDefault="009F642B" w:rsidP="009F642B" w:rsidR="009F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42B" w:rsidP="009F642B" w:rsidR="009F642B">
      <w:r>
        <w:separator/>
      </w:r>
    </w:p>
  </w:footnote>
  <w:footnote w:id="0" w:type="continuationSeparator">
    <w:p w:rsidRDefault="009F642B" w:rsidP="009F642B" w:rsidR="009F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9F642B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88F">
          <w:rPr>
            <w:noProof/>
          </w:rPr>
          <w:t>2</w:t>
        </w:r>
        <w:r>
          <w:fldChar w:fldCharType="end"/>
        </w:r>
        <w:r>
          <w:tab/>
        </w:r>
        <w:r>
          <w:tab/>
          <w:t>12 St-192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2B" w:rsidR="00A6778E">
    <w:pPr>
      <w:pStyle w:val="Zaglavlje"/>
    </w:pPr>
    <w:r>
      <w:tab/>
    </w:r>
    <w:r>
      <w:tab/>
      <w:t>12 St-192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42B"/>
    <w:rsid w:val="00714230"/>
    <w:rsid w:val="009F642B"/>
    <w:rsid w:val="00A7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642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64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642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6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642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64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642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88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7288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7288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7288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642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64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642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6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642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64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642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88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288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288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288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LEONIDA j.d.o.o. UMAG</izvorni_sadrzaj>
    <derivirana_varijabla naziv="DomainObject.Predmet.ProtustrankaFormated_1">  LEONIDA j.d.o.o. UMAG</derivirana_varijabla>
  </DomainObject.Predmet.ProtustrankaFormated>
  <DomainObject.Predmet.ProtustrankaFormatedOIB>
    <izvorni_sadrzaj>  LEONIDA j.d.o.o. UMAG, OIB 38028847285</izvorni_sadrzaj>
    <derivirana_varijabla naziv="DomainObject.Predmet.ProtustrankaFormatedOIB_1">  LEONIDA j.d.o.o. UMAG, OIB 38028847285</derivirana_varijabla>
  </DomainObject.Predmet.ProtustrankaFormatedOIB>
  <DomainObject.Predmet.ProtustrankaFormatedWithAdress>
    <izvorni_sadrzaj> LEONIDA j.d.o.o. UMAG, Augustina Vivode 22, 52470 Umag</izvorni_sadrzaj>
    <derivirana_varijabla naziv="DomainObject.Predmet.ProtustrankaFormatedWithAdress_1"> LEONIDA j.d.o.o. UMAG, Augustina Vivode 22, 52470 Umag</derivirana_varijabla>
  </DomainObject.Predmet.ProtustrankaFormatedWithAdress>
  <DomainObject.Predmet.ProtustrankaFormatedWithAdressOIB>
    <izvorni_sadrzaj> LEONIDA j.d.o.o. UMAG, OIB 38028847285, Augustina Vivode 22, 52470 Umag</izvorni_sadrzaj>
    <derivirana_varijabla naziv="DomainObject.Predmet.ProtustrankaFormatedWithAdressOIB_1"> LEONIDA j.d.o.o. UMAG, OIB 38028847285, Augustina Vivode 22, 52470 Umag</derivirana_varijabla>
  </DomainObject.Predmet.ProtustrankaFormatedWithAdressOIB>
  <DomainObject.Predmet.ProtustrankaWithAdress>
    <izvorni_sadrzaj>LEONIDA j.d.o.o. UMAG Augustina Vivode 22, 52470 Umag</izvorni_sadrzaj>
    <derivirana_varijabla naziv="DomainObject.Predmet.ProtustrankaWithAdress_1">LEONIDA j.d.o.o. UMAG Augustina Vivode 22, 52470 Umag</derivirana_varijabla>
  </DomainObject.Predmet.ProtustrankaWithAdress>
  <DomainObject.Predmet.ProtustrankaWithAdressOIB>
    <izvorni_sadrzaj>LEONIDA j.d.o.o. UMAG, OIB 38028847285, Augustina Vivode 22, 52470 Umag</izvorni_sadrzaj>
    <derivirana_varijabla naziv="DomainObject.Predmet.ProtustrankaWithAdressOIB_1">LEONIDA j.d.o.o. UMAG, OIB 38028847285, Augustina Vivode 22, 52470 Umag</derivirana_varijabla>
  </DomainObject.Predmet.ProtustrankaWithAdressOIB>
  <DomainObject.Predmet.ProtustrankaNazivFormated>
    <izvorni_sadrzaj>LEONIDA j.d.o.o. UMAG</izvorni_sadrzaj>
    <derivirana_varijabla naziv="DomainObject.Predmet.ProtustrankaNazivFormated_1">LEONIDA j.d.o.o. UMAG</derivirana_varijabla>
  </DomainObject.Predmet.ProtustrankaNazivFormated>
  <DomainObject.Predmet.ProtustrankaNazivFormatedOIB>
    <izvorni_sadrzaj>LEONIDA j.d.o.o. UMAG, OIB 38028847285</izvorni_sadrzaj>
    <derivirana_varijabla naziv="DomainObject.Predmet.ProtustrankaNazivFormatedOIB_1">LEONIDA j.d.o.o. UMAG, OIB 38028847285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14116.02</izvorni_sadrzaj>
    <derivirana_varijabla naziv="DomainObject.Predmet.TrenutnaVrijednost_1">14116.02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LEONIDA j.d.o.o. UMAG</item>
    </izvorni_sadrzaj>
    <derivirana_varijabla naziv="DomainObject.Predmet.ProtuStrankaListFormated_1">
      <item>LEONIDA j.d.o.o. UMAG</item>
    </derivirana_varijabla>
  </DomainObject.Predmet.ProtuStrankaListFormated>
  <DomainObject.Predmet.ProtuStrankaListFormatedOIB>
    <izvorni_sadrzaj>
      <item>LEONIDA j.d.o.o. UMAG, OIB 38028847285</item>
    </izvorni_sadrzaj>
    <derivirana_varijabla naziv="DomainObject.Predmet.ProtuStrankaListFormatedOIB_1">
      <item>LEONIDA j.d.o.o. UMAG, OIB 38028847285</item>
    </derivirana_varijabla>
  </DomainObject.Predmet.ProtuStrankaListFormatedOIB>
  <DomainObject.Predmet.ProtuStrankaListFormatedWithAdress>
    <izvorni_sadrzaj>
      <item>LEONIDA j.d.o.o. UMAG, Augustina Vivode 22, 52470 Umag</item>
    </izvorni_sadrzaj>
    <derivirana_varijabla naziv="DomainObject.Predmet.ProtuStrankaListFormatedWithAdress_1">
      <item>LEONIDA j.d.o.o. UMAG, Augustina Vivode 22, 52470 Umag</item>
    </derivirana_varijabla>
  </DomainObject.Predmet.ProtuStrankaListFormatedWithAdress>
  <DomainObject.Predmet.ProtuStrankaListFormatedWithAdressOIB>
    <izvorni_sadrzaj>
      <item>LEONIDA j.d.o.o. UMAG, OIB 38028847285, Augustina Vivode 22, 52470 Umag</item>
    </izvorni_sadrzaj>
    <derivirana_varijabla naziv="DomainObject.Predmet.ProtuStrankaListFormatedWithAdressOIB_1">
      <item>LEONIDA j.d.o.o. UMAG, OIB 38028847285, Augustina Vivode 22, 52470 Umag</item>
    </derivirana_varijabla>
  </DomainObject.Predmet.ProtuStrankaListFormatedWithAdressOIB>
  <DomainObject.Predmet.ProtuStrankaListNazivFormated>
    <izvorni_sadrzaj>
      <item>LEONIDA j.d.o.o. UMAG</item>
    </izvorni_sadrzaj>
    <derivirana_varijabla naziv="DomainObject.Predmet.ProtuStrankaListNazivFormated_1">
      <item>LEONIDA j.d.o.o. UMAG</item>
    </derivirana_varijabla>
  </DomainObject.Predmet.ProtuStrankaListNazivFormated>
  <DomainObject.Predmet.ProtuStrankaListNazivFormatedOIB>
    <izvorni_sadrzaj>
      <item>LEONIDA j.d.o.o. UMAG, OIB 38028847285</item>
    </izvorni_sadrzaj>
    <derivirana_varijabla naziv="DomainObject.Predmet.ProtuStrankaListNazivFormatedOIB_1">
      <item>LEONIDA j.d.o.o. UMAG, OIB 38028847285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LEONIDA j.d.o.o. UMAG</izvorni_sadrzaj>
    <derivirana_varijabla naziv="DomainObject.Predmet.ProtustrankaIDrugi_1">LEONIDA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LEONIDA j.d.o.o. UMAG, OIB 38028847285, Augustina Vivode 22, 52470 Umag</izvorni_sadrzaj>
    <derivirana_varijabla naziv="DomainObject.Predmet.ProtustrankaIDrugiAdressOIB_1">LEONIDA j.d.o.o. UMAG, OIB 38028847285,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LEONIDA j.d.o.o. UMAG</item>
    </izvorni_sadrzaj>
    <derivirana_varijabla naziv="DomainObject.Predmet.SudioniciListNaziv_1">
      <item>FINANCIJSKA AGENCIJA, RC RIJEKA, PODRUŽNICA PULA, PULA</item>
      <item>LEONIDA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LEONIDA j.d.o.o. UMAG, OIB 38028847285, Augustina Vivode 22,52470 Umag</item>
    </izvorni_sadrzaj>
    <derivirana_varijabla naziv="DomainObject.Predmet.SudioniciListAdressOIB_1">
      <item>FINANCIJSKA AGENCIJA, RC RIJEKA, PODRUŽNICA PULA, PULA, OIB 85821130368, F. Kurelca 8,51000 Rijeka</item>
      <item>LEONIDA j.d.o.o. UMAG, OIB 38028847285,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38028847285</item>
    </izvorni_sadrzaj>
    <derivirana_varijabla naziv="DomainObject.Predmet.SudioniciListNazivOIB_1">
      <item>, OIB 85821130368</item>
      <item>, OIB 38028847285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3655</properties:Characters>
  <properties:Lines>96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2018-08-30T06:00:00Z</dcterms:created>
  <dc:creator>Ana Valčić</dc:creator>
  <cp:lastModifiedBy>Ana Valčić</cp:lastModifiedBy>
  <cp:lastPrinted>2018-08-30T06:52:00Z</cp:lastPrinted>
  <dcterms:modified xmlns:xsi="http://www.w3.org/2001/XMLSchema-instance" xsi:type="dcterms:W3CDTF">2018-08-30T06:52:00Z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(St-192-18 Leonida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