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2814" w14:paraId="b382814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4D02B3">
        <w:t>729</w:t>
      </w:r>
      <w:r w:rsidR="00CD4711" w:rsidRPr="009B3960">
        <w:t>/</w:t>
      </w:r>
      <w:r w:rsidR="005D48FC">
        <w:t>2015</w:t>
      </w:r>
      <w:r w:rsidR="00CD4711" w:rsidRPr="009B3960">
        <w:t>-</w:t>
      </w:r>
      <w:r w:rsidR="004D02B3">
        <w:t>4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E623AF">
        <w:t xml:space="preserve"> Financijske</w:t>
      </w:r>
      <w:r w:rsidR="004D02B3">
        <w:t xml:space="preserve"> </w:t>
      </w:r>
      <w:r w:rsidR="00E623AF">
        <w:t xml:space="preserve">agencije Regionalni </w:t>
      </w:r>
      <w:r w:rsidR="00402657" w:rsidRPr="0081351D">
        <w:t>centar Zagreb, Podružnica Varaždin, Augusta Cesarca 2, Varaždin</w:t>
      </w:r>
      <w:r w:rsidRPr="00C529A6">
        <w:t>,  za otvaranje stečajnog postupka nad dužnikom</w:t>
      </w:r>
      <w:r w:rsidR="004D02B3">
        <w:t xml:space="preserve"> ANE</w:t>
      </w:r>
      <w:r w:rsidR="00D120C5" w:rsidRPr="006D4826">
        <w:rPr>
          <w:color w:val="FF0000"/>
        </w:rPr>
        <w:t xml:space="preserve"> </w:t>
      </w:r>
      <w:r w:rsidR="00D120C5" w:rsidRPr="004D02B3">
        <w:rPr>
          <w:color w:themeColor="text1" w:val="000000"/>
        </w:rPr>
        <w:t>d.o.o.</w:t>
      </w:r>
      <w:r w:rsidRPr="004D02B3">
        <w:rPr>
          <w:color w:themeColor="text1" w:val="000000"/>
        </w:rPr>
        <w:t xml:space="preserve">, </w:t>
      </w:r>
      <w:r w:rsidR="00D120C5" w:rsidRPr="004D02B3">
        <w:rPr>
          <w:color w:themeColor="text1" w:val="000000"/>
        </w:rPr>
        <w:t>Čakovec</w:t>
      </w:r>
      <w:r w:rsidR="004D02B3">
        <w:rPr>
          <w:color w:themeColor="text1" w:val="000000"/>
        </w:rPr>
        <w:t>, Zavnoh-a 24/12</w:t>
      </w:r>
      <w:r w:rsidR="004D02B3" w:rsidRPr="004D02B3">
        <w:rPr>
          <w:color w:themeColor="text1" w:val="000000"/>
        </w:rPr>
        <w:t xml:space="preserve">, </w:t>
      </w:r>
      <w:r w:rsidRPr="004D02B3">
        <w:rPr>
          <w:color w:themeColor="text1" w:val="000000"/>
        </w:rPr>
        <w:t xml:space="preserve">OIB: </w:t>
      </w:r>
      <w:r w:rsidR="004D02B3">
        <w:rPr>
          <w:color w:themeColor="text1" w:val="000000"/>
        </w:rPr>
        <w:t>05271860626</w:t>
      </w:r>
      <w:r w:rsidR="00624B88" w:rsidRPr="004D02B3">
        <w:rPr>
          <w:color w:themeColor="text1" w:val="000000"/>
        </w:rPr>
        <w:t xml:space="preserve">,  </w:t>
      </w:r>
      <w:r w:rsidR="00EC7C95" w:rsidRPr="004D02B3">
        <w:rPr>
          <w:color w:themeColor="text1" w:val="000000"/>
        </w:rPr>
        <w:t xml:space="preserve">dana </w:t>
      </w:r>
      <w:r w:rsidR="004816A5">
        <w:rPr>
          <w:color w:themeColor="text1" w:val="000000"/>
        </w:rPr>
        <w:t>28</w:t>
      </w:r>
      <w:r w:rsidR="001E56E4" w:rsidRPr="004D02B3">
        <w:rPr>
          <w:color w:themeColor="text1" w:val="000000"/>
        </w:rPr>
        <w:t xml:space="preserve">. </w:t>
      </w:r>
      <w:r w:rsidR="004D02B3">
        <w:rPr>
          <w:color w:themeColor="text1" w:val="000000"/>
        </w:rPr>
        <w:t>siječnja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4D02B3">
        <w:t xml:space="preserve"> ANE</w:t>
      </w:r>
      <w:r w:rsidR="004D02B3" w:rsidRPr="006D4826">
        <w:rPr>
          <w:color w:val="FF0000"/>
        </w:rPr>
        <w:t xml:space="preserve"> </w:t>
      </w:r>
      <w:r w:rsidR="004D02B3" w:rsidRPr="004D02B3">
        <w:rPr>
          <w:color w:themeColor="text1" w:val="000000"/>
        </w:rPr>
        <w:t>d.o.o., Čakovec</w:t>
      </w:r>
      <w:r w:rsidR="004D02B3">
        <w:rPr>
          <w:color w:themeColor="text1" w:val="000000"/>
        </w:rPr>
        <w:t>, Zavnoh-a 24/12</w:t>
      </w:r>
      <w:r w:rsidR="004D02B3" w:rsidRPr="004D02B3">
        <w:rPr>
          <w:color w:themeColor="text1" w:val="000000"/>
        </w:rPr>
        <w:t xml:space="preserve">, OIB: </w:t>
      </w:r>
      <w:r w:rsidR="004D02B3">
        <w:rPr>
          <w:color w:themeColor="text1" w:val="000000"/>
        </w:rPr>
        <w:t>05271860626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 xml:space="preserve">III Upozorava se odgovorna osoba dužnika </w:t>
      </w:r>
      <w:r w:rsidR="004D02B3">
        <w:t xml:space="preserve">Andrej Cvetković, Čakovec, Augusta Šenoe 11, OIB: 27001569738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4D02B3">
        <w:rPr>
          <w:rFonts w:eastAsia="Times New Roman"/>
          <w:color w:themeColor="text1" w:val="000000"/>
          <w:lang w:eastAsia="hr-HR"/>
        </w:rPr>
        <w:t>5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D120C5" w:rsidRPr="004D02B3">
        <w:rPr>
          <w:rFonts w:eastAsia="Times New Roman"/>
          <w:color w:themeColor="text1" w:val="000000"/>
          <w:lang w:eastAsia="hr-HR"/>
        </w:rPr>
        <w:t>studenog</w:t>
      </w:r>
      <w:r w:rsidRPr="004D02B3">
        <w:rPr>
          <w:rFonts w:eastAsia="Times New Roman"/>
          <w:color w:themeColor="text1" w:val="000000"/>
          <w:lang w:eastAsia="hr-HR"/>
        </w:rPr>
        <w:t xml:space="preserve"> 2015</w:t>
      </w:r>
      <w:r>
        <w:rPr>
          <w:rFonts w:eastAsia="Times New Roman"/>
          <w:lang w:eastAsia="hr-HR"/>
        </w:rPr>
        <w:t xml:space="preserve">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4D02B3">
        <w:rPr>
          <w:rFonts w:eastAsia="Times New Roman"/>
          <w:lang w:eastAsia="hr-HR"/>
        </w:rPr>
        <w:t xml:space="preserve"> </w:t>
      </w:r>
      <w:r w:rsidR="004D02B3">
        <w:t>ANE</w:t>
      </w:r>
      <w:r w:rsidR="004D02B3" w:rsidRPr="006D4826">
        <w:rPr>
          <w:color w:val="FF0000"/>
        </w:rPr>
        <w:t xml:space="preserve"> </w:t>
      </w:r>
      <w:r w:rsidR="004D02B3" w:rsidRPr="004D02B3">
        <w:rPr>
          <w:color w:themeColor="text1" w:val="000000"/>
        </w:rPr>
        <w:t>d.o.o., Čakovec</w:t>
      </w:r>
      <w:r w:rsidR="004D02B3">
        <w:rPr>
          <w:color w:themeColor="text1" w:val="000000"/>
        </w:rPr>
        <w:t>, Zavnoh-a 24/12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4D02B3">
        <w:rPr>
          <w:rFonts w:eastAsia="Times New Roman"/>
          <w:color w:themeColor="text1" w:val="000000"/>
          <w:lang w:eastAsia="hr-HR"/>
        </w:rPr>
        <w:t>3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D120C5" w:rsidRPr="004D02B3">
        <w:rPr>
          <w:rFonts w:eastAsia="Times New Roman"/>
          <w:color w:themeColor="text1" w:val="000000"/>
          <w:lang w:eastAsia="hr-HR"/>
        </w:rPr>
        <w:t>studenog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4D02B3">
        <w:rPr>
          <w:rFonts w:eastAsia="Times New Roman"/>
          <w:color w:themeColor="text1" w:val="000000"/>
          <w:lang w:eastAsia="hr-HR"/>
        </w:rPr>
        <w:t>70.044,08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te da dužnik ima </w:t>
      </w:r>
      <w:r w:rsidR="00727175" w:rsidRPr="004D02B3">
        <w:rPr>
          <w:rFonts w:eastAsia="Times New Roman"/>
          <w:color w:themeColor="text1" w:val="000000"/>
          <w:lang w:eastAsia="hr-HR"/>
        </w:rPr>
        <w:t>1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zapos</w:t>
      </w:r>
      <w:r w:rsidR="00402657" w:rsidRPr="004D02B3">
        <w:rPr>
          <w:rFonts w:eastAsia="Times New Roman"/>
          <w:color w:themeColor="text1" w:val="000000"/>
          <w:lang w:eastAsia="hr-HR"/>
        </w:rPr>
        <w:t>l</w:t>
      </w:r>
      <w:r w:rsidR="00727175" w:rsidRPr="004D02B3">
        <w:rPr>
          <w:rFonts w:eastAsia="Times New Roman"/>
          <w:color w:themeColor="text1" w:val="000000"/>
          <w:lang w:eastAsia="hr-HR"/>
        </w:rPr>
        <w:t>enog</w:t>
      </w:r>
      <w:r w:rsidR="00402657" w:rsidRPr="004D02B3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4816A5">
        <w:rPr>
          <w:rFonts w:eastAsia="Times New Roman"/>
          <w:color w:themeColor="text1" w:val="000000"/>
          <w:lang w:eastAsia="hr-HR"/>
        </w:rPr>
        <w:t>28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02B3">
        <w:rPr>
          <w:rFonts w:eastAsia="Times New Roman"/>
          <w:color w:themeColor="text1" w:val="000000"/>
          <w:lang w:eastAsia="hr-HR"/>
        </w:rPr>
        <w:t xml:space="preserve">siječnja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4946DD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7355C0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7355C0">
        <w:t>Andrej Cvetković, Čakovec, Augusta Šenoe 11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4816A5" w:rsidR="00190844" w:rsidRPr="00190844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7E8" w:rsidP="00CD4711" w:rsidR="001B27E8">
      <w:pPr>
        <w:spacing w:lineRule="auto" w:line="240" w:after="0"/>
      </w:pPr>
      <w:r>
        <w:separator/>
      </w:r>
    </w:p>
  </w:endnote>
  <w:endnote w:id="0" w:type="continuationSeparator">
    <w:p w:rsidRDefault="001B27E8" w:rsidP="00CD4711" w:rsidR="001B27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7E8" w:rsidP="00CD4711" w:rsidR="001B27E8">
      <w:pPr>
        <w:spacing w:lineRule="auto" w:line="240" w:after="0"/>
      </w:pPr>
      <w:r>
        <w:separator/>
      </w:r>
    </w:p>
  </w:footnote>
  <w:footnote w:id="0" w:type="continuationSeparator">
    <w:p w:rsidRDefault="001B27E8" w:rsidP="00CD4711" w:rsidR="001B27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411DF3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4D50DF">
      <w:t>broj: 2</w:t>
    </w:r>
    <w:r w:rsidR="004D02B3">
      <w:t xml:space="preserve"> St-729/2015-4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91C82"/>
    <w:rsid w:val="001A069D"/>
    <w:rsid w:val="001A2133"/>
    <w:rsid w:val="001B27E8"/>
    <w:rsid w:val="001D0A8E"/>
    <w:rsid w:val="001E56E4"/>
    <w:rsid w:val="002439D1"/>
    <w:rsid w:val="002B7ABE"/>
    <w:rsid w:val="00331BFC"/>
    <w:rsid w:val="003548DA"/>
    <w:rsid w:val="003A7B96"/>
    <w:rsid w:val="003C596F"/>
    <w:rsid w:val="00402657"/>
    <w:rsid w:val="00410548"/>
    <w:rsid w:val="00411DF3"/>
    <w:rsid w:val="00445649"/>
    <w:rsid w:val="004816A5"/>
    <w:rsid w:val="004946DD"/>
    <w:rsid w:val="004D02B3"/>
    <w:rsid w:val="004D2BBB"/>
    <w:rsid w:val="004D50DF"/>
    <w:rsid w:val="00500381"/>
    <w:rsid w:val="005325BE"/>
    <w:rsid w:val="00554D73"/>
    <w:rsid w:val="005853DA"/>
    <w:rsid w:val="005D48FC"/>
    <w:rsid w:val="00605C60"/>
    <w:rsid w:val="00624B88"/>
    <w:rsid w:val="006A4DA1"/>
    <w:rsid w:val="006C1BA0"/>
    <w:rsid w:val="006D4826"/>
    <w:rsid w:val="007050A9"/>
    <w:rsid w:val="00727175"/>
    <w:rsid w:val="007355C0"/>
    <w:rsid w:val="007705CF"/>
    <w:rsid w:val="00863162"/>
    <w:rsid w:val="008E64E7"/>
    <w:rsid w:val="008E662A"/>
    <w:rsid w:val="009A0EA4"/>
    <w:rsid w:val="009B3960"/>
    <w:rsid w:val="00A213C9"/>
    <w:rsid w:val="00AE101B"/>
    <w:rsid w:val="00B24210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F0648"/>
    <w:rsid w:val="00E01330"/>
    <w:rsid w:val="00E24435"/>
    <w:rsid w:val="00E623A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11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D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11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D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D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D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D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 društvo s ograničenom odgovornošću za prijevoz, trgovinu i usluge</izvorni_sadrzaj>
    <derivirana_varijabla naziv="DomainObject.Predmet.ProtustrankaFormated_1">  ANE društvo s ograničenom odgovornošću za prijevoz, trgovinu i usluge</derivirana_varijabla>
  </DomainObject.Predmet.ProtustrankaFormated>
  <DomainObject.Predmet.ProtustrankaFormatedOIB>
    <izvorni_sadrzaj>  ANE društvo s ograničenom odgovornošću za prijevoz, trgovinu i usluge, OIB 05271860626</izvorni_sadrzaj>
    <derivirana_varijabla naziv="DomainObject.Predmet.ProtustrankaFormatedOIB_1">  ANE društvo s ograničenom odgovornošću za prijevoz, trgovinu i usluge, OIB 05271860626</derivirana_varijabla>
  </DomainObject.Predmet.ProtustrankaFormatedOIB>
  <DomainObject.Predmet.ProtustrankaFormatedWithAdress>
    <izvorni_sadrzaj> ANE društvo s ograničenom odgovornošću za prijevoz, trgovinu i usluge, ZAVNOH-a 24/12, 40000 Čakovec</izvorni_sadrzaj>
    <derivirana_varijabla naziv="DomainObject.Predmet.ProtustrankaFormatedWithAdress_1"> ANE društvo s ograničenom odgovornošću za prijevoz, trgovinu i usluge, ZAVNOH-a 24/12, 40000 Čakovec</derivirana_varijabla>
  </DomainObject.Predmet.ProtustrankaFormatedWithAdress>
  <DomainObject.Predmet.ProtustrankaFormatedWithAdressOIB>
    <izvorni_sadrzaj> ANE društvo s ograničenom odgovornošću za prijevoz, trgovinu i usluge, OIB 05271860626, ZAVNOH-a 24/12, 40000 Čakovec</izvorni_sadrzaj>
    <derivirana_varijabla naziv="DomainObject.Predmet.ProtustrankaFormatedWithAdressOIB_1"> ANE društvo s ograničenom odgovornošću za prijevoz, trgovinu i usluge, OIB 05271860626, ZAVNOH-a 24/12, 40000 Čakovec</derivirana_varijabla>
  </DomainObject.Predmet.ProtustrankaFormatedWithAdressOIB>
  <DomainObject.Predmet.ProtustrankaWithAdress>
    <izvorni_sadrzaj>ANE društvo s ograničenom odgovornošću za prijevoz, trgovinu i usluge ZAVNOH-a 24/12, 40000 Čakovec</izvorni_sadrzaj>
    <derivirana_varijabla naziv="DomainObject.Predmet.ProtustrankaWithAdress_1">ANE društvo s ograničenom odgovornošću za prijevoz, trgovinu i usluge ZAVNOH-a 24/12, 40000 Čakovec</derivirana_varijabla>
  </DomainObject.Predmet.ProtustrankaWithAdress>
  <DomainObject.Predmet.ProtustrankaWithAdressOIB>
    <izvorni_sadrzaj>ANE društvo s ograničenom odgovornošću za prijevoz, trgovinu i usluge, OIB 05271860626, ZAVNOH-a 24/12, 40000 Čakovec</izvorni_sadrzaj>
    <derivirana_varijabla naziv="DomainObject.Predmet.ProtustrankaWithAdressOIB_1">ANE društvo s ograničenom odgovornošću za prijevoz, trgovinu i usluge, OIB 05271860626, ZAVNOH-a 24/12, 40000 Čakovec</derivirana_varijabla>
  </DomainObject.Predmet.ProtustrankaWithAdressOIB>
  <DomainObject.Predmet.ProtustrankaNazivFormated>
    <izvorni_sadrzaj>ANE društvo s ograničenom odgovornošću za prijevoz, trgovinu i usluge</izvorni_sadrzaj>
    <derivirana_varijabla naziv="DomainObject.Predmet.ProtustrankaNazivFormated_1">ANE društvo s ograničenom odgovornošću za prijevoz, trgovinu i usluge</derivirana_varijabla>
  </DomainObject.Predmet.ProtustrankaNazivFormated>
  <DomainObject.Predmet.ProtustrankaNazivFormatedOIB>
    <izvorni_sadrzaj>ANE društvo s ograničenom odgovornošću za prijevoz, trgovinu i usluge, OIB 05271860626</izvorni_sadrzaj>
    <derivirana_varijabla naziv="DomainObject.Predmet.ProtustrankaNazivFormatedOIB_1">ANE društvo s ograničenom odgovornošću za prijevoz, trgovinu i usluge, OIB 05271860626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70044.08</izvorni_sadrzaj>
    <derivirana_varijabla naziv="DomainObject.Predmet.TrenutnaVrijednost_1">70044.08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 društvo s ograničenom odgovornošću za prijevoz, trgovinu i usluge</item>
    </izvorni_sadrzaj>
    <derivirana_varijabla naziv="DomainObject.Predmet.ProtuStrankaListFormated_1">
      <item>ANE društvo s ograničenom odgovornošću za prijevoz, trgovinu i usluge</item>
    </derivirana_varijabla>
  </DomainObject.Predmet.ProtuStrankaListFormated>
  <DomainObject.Predmet.ProtuStrankaListFormatedOIB>
    <izvorni_sadrzaj>
      <item>ANE društvo s ograničenom odgovornošću za prijevoz, trgovinu i usluge, OIB 05271860626</item>
    </izvorni_sadrzaj>
    <derivirana_varijabla naziv="DomainObject.Predmet.ProtuStrankaListFormatedOIB_1">
      <item>ANE društvo s ograničenom odgovornošću za prijevoz, trgovinu i usluge, OIB 05271860626</item>
    </derivirana_varijabla>
  </DomainObject.Predmet.ProtuStrankaListFormatedOIB>
  <DomainObject.Predmet.ProtuStrankaListFormatedWithAdress>
    <izvorni_sadrzaj>
      <item>ANE društvo s ograničenom odgovornošću za prijevoz, trgovinu i usluge, ZAVNOH-a 24/12, 40000 Čakovec</item>
    </izvorni_sadrzaj>
    <derivirana_varijabla naziv="DomainObject.Predmet.ProtuStrankaListFormatedWithAdress_1">
      <item>ANE društvo s ograničenom odgovornošću za prijevoz, trgovinu i usluge, ZAVNOH-a 24/12, 40000 Čakovec</item>
    </derivirana_varijabla>
  </DomainObject.Predmet.ProtuStrankaListFormatedWithAdress>
  <DomainObject.Predmet.ProtuStrankaListFormatedWithAdressOIB>
    <izvorni_sadrzaj>
      <item>ANE društvo s ograničenom odgovornošću za prijevoz, trgovinu i usluge, OIB 05271860626, ZAVNOH-a 24/12, 40000 Čakovec</item>
    </izvorni_sadrzaj>
    <derivirana_varijabla naziv="DomainObject.Predmet.ProtuStrankaListFormatedWithAdressOIB_1">
      <item>ANE društvo s ograničenom odgovornošću za prijevoz, trgovinu i usluge, OIB 05271860626, ZAVNOH-a 24/12, 40000 Čakovec</item>
    </derivirana_varijabla>
  </DomainObject.Predmet.ProtuStrankaListFormatedWithAdressOIB>
  <DomainObject.Predmet.ProtuStrankaListNazivFormated>
    <izvorni_sadrzaj>
      <item>ANE društvo s ograničenom odgovornošću za prijevoz, trgovinu i usluge</item>
    </izvorni_sadrzaj>
    <derivirana_varijabla naziv="DomainObject.Predmet.ProtuStrankaListNazivFormated_1">
      <item>ANE društvo s ograničenom odgovornošću za prijevoz, trgovinu i usluge</item>
    </derivirana_varijabla>
  </DomainObject.Predmet.ProtuStrankaListNazivFormated>
  <DomainObject.Predmet.ProtuStrankaListNazivFormatedOIB>
    <izvorni_sadrzaj>
      <item>ANE društvo s ograničenom odgovornošću za prijevoz, trgovinu i usluge, OIB 05271860626</item>
    </izvorni_sadrzaj>
    <derivirana_varijabla naziv="DomainObject.Predmet.ProtuStrankaListNazivFormatedOIB_1">
      <item>ANE društvo s ograničenom odgovornošću za prijevoz, trgovinu i usluge, OIB 05271860626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 društvo s ograničenom odgovornošću za prijevoz, trgovinu i usluge</izvorni_sadrzaj>
    <derivirana_varijabla naziv="DomainObject.Predmet.ProtustrankaIDrugi_1">ANE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ANE društvo s ograničenom odgovornošću za prijevoz, trgovinu i usluge, OIB 05271860626, ZAVNOH-a 24/12, 40000 Čakovec</izvorni_sadrzaj>
    <derivirana_varijabla naziv="DomainObject.Predmet.ProtustrankaIDrugiAdressOIB_1">ANE društvo s ograničenom odgovornošću za prijevoz, trgovinu i usluge, OIB 05271860626, ZAVNOH-a 24/12,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 društvo s ograničenom odgovornošću za prijevoz, trgovinu i usluge</item>
      <item>Sudski registar, Trgovački sud u Varaždinu</item>
    </izvorni_sadrzaj>
    <derivirana_varijabla naziv="DomainObject.Predmet.SudioniciListNaziv_1">
      <item>Financijska agencija</item>
      <item>ANE društvo s ograničenom odgovornošću za prijevoz,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ANE društvo s ograničenom odgovornošću za prijevoz, trgovinu i usluge, OIB 05271860626, ZAVNOH-a 24/12,40000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ANE društvo s ograničenom odgovornošću za prijevoz, trgovinu i usluge, OIB 05271860626, ZAVNOH-a 24/12,40000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05271860626</item>
      <item>, OIB null</item>
    </izvorni_sadrzaj>
    <derivirana_varijabla naziv="DomainObject.Predmet.SudioniciListNazivOIB_1">
      <item>, OIB 85821130368</item>
      <item>, OIB 05271860626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1A50E-9799-4F9B-9E7E-C24686828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2267</properties:Characters>
  <properties:Lines>74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2016-01-25T09:53:00Z</dcterms:created>
  <dc:creator>Maja Valušnig</dc:creator>
  <cp:lastModifiedBy>Maja Marčec</cp:lastModifiedBy>
  <cp:lastPrinted>2016-01-28T08:35:00Z</cp:lastPrinted>
  <dcterms:modified xmlns:xsi="http://www.w3.org/2001/XMLSchema-instance" xsi:type="dcterms:W3CDTF">2016-01-28T12:27:00Z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