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eede27f" w14:paraId="eede27f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741D4B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741D4B">
              <w:rPr>
                <w:rFonts w:cs="Times New Roman" w:eastAsia="Times New Roman"/>
                <w:kern w:val="0"/>
                <w:lang w:bidi="ar-SA" w:eastAsia="hr-HR"/>
              </w:rPr>
              <w:t>283/2018-7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F01826">
        <w:rPr>
          <w:rFonts w:cs="Times New Roman"/>
        </w:rPr>
        <w:t xml:space="preserve"> </w:t>
      </w:r>
      <w:r w:rsidR="00741D4B" w:rsidRPr="00741D4B">
        <w:rPr>
          <w:rFonts w:cs="Times New Roman"/>
        </w:rPr>
        <w:t>DRVENA GALANTERIJA VRAŽIĆ j.d.o.o., Donji Kraljevec, Ludbreška 44, OIB: 55695218995</w:t>
      </w:r>
      <w:r w:rsidR="007C087D">
        <w:rPr>
          <w:rFonts w:cs="Times New Roman"/>
          <w:kern w:val="2"/>
        </w:rPr>
        <w:t>, 30</w:t>
      </w:r>
      <w:r w:rsidR="00FE35AF">
        <w:rPr>
          <w:rFonts w:cs="Times New Roman"/>
        </w:rPr>
        <w:t>. siječnja 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741D4B" w:rsidP="00741D4B" w:rsidR="00741D4B" w:rsidRPr="00741D4B">
      <w:pPr>
        <w:suppressAutoHyphens w:val="false"/>
        <w:snapToGrid w:val="false"/>
        <w:ind w:firstLine="720"/>
        <w:jc w:val="both"/>
        <w:rPr>
          <w:rFonts w:cs="Times New Roman" w:eastAsia="Times New Roman"/>
          <w:kern w:val="0"/>
          <w:szCs w:val="20"/>
          <w:lang w:bidi="ar-SA" w:eastAsia="en-US"/>
        </w:rPr>
      </w:pPr>
      <w:r w:rsidRPr="00741D4B">
        <w:rPr>
          <w:rFonts w:cs="Times New Roman" w:eastAsia="Times New Roman"/>
          <w:kern w:val="0"/>
          <w:szCs w:val="20"/>
          <w:lang w:bidi="ar-SA" w:eastAsia="en-US"/>
        </w:rPr>
        <w:t xml:space="preserve">Pozivaju se osobe koje imaju pravni interes za provedbom ovog stečajnog postupka nad stečajnim dužnikom </w:t>
      </w:r>
      <w:r w:rsidRPr="00741D4B">
        <w:rPr>
          <w:rFonts w:cs="Times New Roman"/>
          <w:kern w:val="2"/>
          <w:szCs w:val="20"/>
        </w:rPr>
        <w:t xml:space="preserve">DRVENA GALANTERIJA VRAŽIĆ j.d.o.o., Donji Kraljevec, Ludbreška 44, OIB: 55695218995, </w:t>
      </w:r>
      <w:r w:rsidRPr="00741D4B">
        <w:rPr>
          <w:rFonts w:cs="Times New Roman" w:eastAsia="Times New Roman"/>
          <w:kern w:val="0"/>
          <w:szCs w:val="20"/>
          <w:lang w:bidi="ar-SA" w:eastAsia="en-US"/>
        </w:rPr>
        <w:t>da u roku od 15 dana od objave na mrežnoj stranici e-Oglasna ploča suda, uplate predujam za namirenje tro</w:t>
      </w:r>
      <w:r w:rsidRPr="00741D4B">
        <w:rPr>
          <w:rFonts w:cs="Goudy Old Style" w:eastAsia="Times New Roman"/>
          <w:kern w:val="0"/>
          <w:szCs w:val="20"/>
          <w:lang w:bidi="ar-SA" w:eastAsia="en-US"/>
        </w:rPr>
        <w:t>š</w:t>
      </w:r>
      <w:r w:rsidRPr="00741D4B">
        <w:rPr>
          <w:rFonts w:cs="Times New Roman" w:eastAsia="Times New Roman"/>
          <w:kern w:val="0"/>
          <w:szCs w:val="20"/>
          <w:lang w:bidi="ar-SA" w:eastAsia="en-US"/>
        </w:rPr>
        <w:t>kova prethodnog i otvorenog stečajnog postupka u iznosu od 5.000,00 kn, na račun ovoga suda koji se vodi kod Hrvatske poštanske banke d.d. Zagreb, IBAN: HR40 2390 0011 3000 0275 4, model: 02, s pozivom na poslovni broj spisa St-283/2018,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C087D">
        <w:rPr>
          <w:rFonts w:cs="Times New Roman"/>
        </w:rPr>
        <w:t>30</w:t>
      </w:r>
      <w:r w:rsidR="00FE35AF">
        <w:rPr>
          <w:rFonts w:cs="Times New Roman"/>
        </w:rPr>
        <w:t>. siječnja 2019</w:t>
      </w:r>
      <w:r w:rsidR="00CE6118">
        <w:rPr>
          <w:rFonts w:cs="Times New Roman"/>
        </w:rPr>
        <w:t>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5DD" w:rsidP="00BA0147" w:rsidR="00AB55DD">
      <w:r>
        <w:separator/>
      </w:r>
    </w:p>
  </w:endnote>
  <w:endnote w:id="0" w:type="continuationSeparator">
    <w:p w:rsidRDefault="00AB55DD" w:rsidP="00BA0147" w:rsidR="00AB5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5DD" w:rsidP="00BA0147" w:rsidR="00AB55DD">
      <w:r>
        <w:separator/>
      </w:r>
    </w:p>
  </w:footnote>
  <w:footnote w:id="0" w:type="continuationSeparator">
    <w:p w:rsidRDefault="00AB55DD" w:rsidP="00BA0147" w:rsidR="00AB5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5BAE"/>
    <w:rsid w:val="00193562"/>
    <w:rsid w:val="001D0412"/>
    <w:rsid w:val="001D2BCB"/>
    <w:rsid w:val="00207CCC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774F1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835D0"/>
    <w:rsid w:val="004D15D7"/>
    <w:rsid w:val="004D5ACB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6E73CA"/>
    <w:rsid w:val="00720601"/>
    <w:rsid w:val="00724390"/>
    <w:rsid w:val="0072529F"/>
    <w:rsid w:val="007410CE"/>
    <w:rsid w:val="00741D4B"/>
    <w:rsid w:val="00742B02"/>
    <w:rsid w:val="0076577E"/>
    <w:rsid w:val="0079114C"/>
    <w:rsid w:val="007945AC"/>
    <w:rsid w:val="007C087D"/>
    <w:rsid w:val="007D0CE4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A32"/>
    <w:rsid w:val="00953C7E"/>
    <w:rsid w:val="009668AE"/>
    <w:rsid w:val="00970E9C"/>
    <w:rsid w:val="00997629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B55DD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F7F"/>
    <w:rsid w:val="00ED3491"/>
    <w:rsid w:val="00EF04AA"/>
    <w:rsid w:val="00EF51DF"/>
    <w:rsid w:val="00F001B5"/>
    <w:rsid w:val="00F01826"/>
    <w:rsid w:val="00F04E7C"/>
    <w:rsid w:val="00F07400"/>
    <w:rsid w:val="00F83C1C"/>
    <w:rsid w:val="00FD3D33"/>
    <w:rsid w:val="00FE1871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77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4F1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3774F1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3774F1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3774F1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77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4F1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3774F1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3774F1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3774F1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613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DRVENA GALANTERIJA VRAŽIĆ jednostavno društvo s ograničenom odgovornošću za proizvodnju i trgovinu zastupanog po punomoćniku Valentin Vražić</izvorni_sadrzaj>
    <derivirana_varijabla naziv="DomainObject.Predmet.ProtustrankaFormated_1">  DRVENA GALANTERIJA VRAŽIĆ jednostavno društvo s ograničenom odgovornošću za proizvodnju i trgovinu zastupanog po punomoćniku Valentin Vražić</derivirana_varijabla>
  </DomainObject.Predmet.ProtustrankaFormated>
  <DomainObject.Predmet.ProtustrankaFormatedOIB>
    <izvorni_sadrzaj>  DRVENA GALANTERIJA VRAŽIĆ jednostavno društvo s ograničenom odgovornošću za proizvodnju i trgovinu, OIB 55695218995 zastupanog po punomoćniku Valentin Vražić</izvorni_sadrzaj>
    <derivirana_varijabla naziv="DomainObject.Predmet.ProtustrankaFormatedOIB_1">  DRVENA GALANTERIJA VRAŽIĆ jednostavno društvo s ograničenom odgovornošću za proizvodnju i trgovinu, OIB 55695218995 zastupanog po punomoćniku Valentin Vražić</derivirana_varijabla>
  </DomainObject.Predmet.ProtustrankaFormatedOIB>
  <DomainObject.Predmet.ProtustrankaFormatedWithAdress>
    <izvorni_sadrzaj> DRVENA GALANTERIJA VRAŽIĆ jednostavno društvo s ograničenom odgovornošću za proizvodnju i trgovinu, Ludbreška 44, 40320 Donji Kraljevec zastupanog po punomoćniku Valentin Vražić</izvorni_sadrzaj>
    <derivirana_varijabla naziv="DomainObject.Predmet.ProtustrankaFormatedWithAdress_1"> DRVENA GALANTERIJA VRAŽIĆ jednostavno društvo s ograničenom odgovornošću za proizvodnju i trgovinu, Ludbreška 44, 40320 Donji Kraljevec zastupanog po punomoćniku Valentin Vražić</derivirana_varijabla>
  </DomainObject.Predmet.ProtustrankaFormatedWithAdress>
  <DomainObject.Predmet.ProtustrankaFormatedWithAdressOIB>
    <izvorni_sadrzaj> DRVENA GALANTERIJA VRAŽIĆ jednostavno društvo s ograničenom odgovornošću za proizvodnju i trgovinu, OIB 55695218995, Ludbreška 44, 40320 Donji Kraljevec zastupanog po punomoćniku Valentin Vražić</izvorni_sadrzaj>
    <derivirana_varijabla naziv="DomainObject.Predmet.ProtustrankaFormatedWithAdressOIB_1"> DRVENA GALANTERIJA VRAŽIĆ jednostavno društvo s ograničenom odgovornošću za proizvodnju i trgovinu, OIB 55695218995, Ludbreška 44, 40320 Donji Kraljevec zastupanog po punomoćniku Valentin Vražić</derivirana_varijabla>
  </DomainObject.Predmet.ProtustrankaFormatedWithAdressOIB>
  <DomainObject.Predmet.ProtustrankaWithAdress>
    <izvorni_sadrzaj>DRVENA GALANTERIJA VRAŽIĆ jednostavno društvo s ograničenom odgovornošću za proizvodnju i trgovinu Ludbreška 44, 40320 Donji Kraljevec</izvorni_sadrzaj>
    <derivirana_varijabla naziv="DomainObject.Predmet.ProtustrankaWithAdress_1">DRVENA GALANTERIJA VRAŽIĆ jednostavno društvo s ograničenom odgovornošću za proizvodnju i trgovinu Ludbreška 44, 40320 Donji Kraljevec</derivirana_varijabla>
  </DomainObject.Predmet.ProtustrankaWithAdress>
  <DomainObject.Predmet.ProtustrankaWithAdressOIB>
    <izvorni_sadrzaj>DRVENA GALANTERIJA VRAŽIĆ jednostavno društvo s ograničenom odgovornošću za proizvodnju i trgovinu, OIB 55695218995, Ludbreška 44, 40320 Donji Kraljevec</izvorni_sadrzaj>
    <derivirana_varijabla naziv="DomainObject.Predmet.ProtustrankaWithAdressOIB_1">DRVENA GALANTERIJA VRAŽIĆ jednostavno društvo s ograničenom odgovornošću za proizvodnju i trgovinu, OIB 55695218995, Ludbreška 44, 40320 Donji Kraljevec</derivirana_varijabla>
  </DomainObject.Predmet.ProtustrankaWithAdressOIB>
  <DomainObject.Predmet.ProtustrankaNazivFormated>
    <izvorni_sadrzaj>DRVENA GALANTERIJA VRAŽIĆ jednostavno društvo s ograničenom odgovornošću za proizvodnju i trgovinu</izvorni_sadrzaj>
    <derivirana_varijabla naziv="DomainObject.Predmet.ProtustrankaNazivFormated_1">DRVENA GALANTERIJA VRAŽIĆ jednostavno društvo s ograničenom odgovornošću za proizvodnju i trgovinu</derivirana_varijabla>
  </DomainObject.Predmet.ProtustrankaNazivFormated>
  <DomainObject.Predmet.ProtustrankaNazivFormatedOIB>
    <izvorni_sadrzaj>DRVENA GALANTERIJA VRAŽIĆ jednostavno društvo s ograničenom odgovornošću za proizvodnju i trgovinu, OIB 55695218995</izvorni_sadrzaj>
    <derivirana_varijabla naziv="DomainObject.Predmet.ProtustrankaNazivFormatedOIB_1">DRVENA GALANTERIJA VRAŽIĆ jednostavno društvo s ograničenom odgovornošću za proizvodnju i trgovinu, OIB 55695218995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14658.70</izvorni_sadrzaj>
    <derivirana_varijabla naziv="DomainObject.Predmet.TrenutnaVrijednost_1">14658.70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DRVENA GALANTERIJA VRAŽIĆ jednostavno društvo s ograničenom odgovornošću za proizvodnju i trgovinu zastupanog po punomoćniku Valentin Vražić</item>
    </izvorni_sadrzaj>
    <derivirana_varijabla naziv="DomainObject.Predmet.ProtuStrankaListFormated_1">
      <item>DRVENA GALANTERIJA VRAŽIĆ jednostavno društvo s ograničenom odgovornošću za proizvodnju i trgovinu zastupanog po punomoćniku Valentin Vražić</item>
    </derivirana_varijabla>
  </DomainObject.Predmet.ProtuStrankaListFormated>
  <DomainObject.Predmet.ProtuStrankaListFormatedOIB>
    <izvorni_sadrzaj>
      <item>DRVENA GALANTERIJA VRAŽIĆ jednostavno društvo s ograničenom odgovornošću za proizvodnju i trgovinu, OIB 55695218995 zastupanog po punomoćniku Valentin Vražić</item>
    </izvorni_sadrzaj>
    <derivirana_varijabla naziv="DomainObject.Predmet.ProtuStrankaListFormatedOIB_1">
      <item>DRVENA GALANTERIJA VRAŽIĆ jednostavno društvo s ograničenom odgovornošću za proizvodnju i trgovinu, OIB 55695218995 zastupanog po punomoćniku Valentin Vražić</item>
    </derivirana_varijabla>
  </DomainObject.Predmet.ProtuStrankaListFormatedOIB>
  <DomainObject.Predmet.ProtuStrankaListFormatedWithAdress>
    <izvorni_sadrzaj>
      <item>DRVENA GALANTERIJA VRAŽIĆ jednostavno društvo s ograničenom odgovornošću za proizvodnju i trgovinu, Ludbreška 44, 40320 Donji Kraljevec zastupanog po punomoćniku Valentin Vražić</item>
    </izvorni_sadrzaj>
    <derivirana_varijabla naziv="DomainObject.Predmet.ProtuStrankaListFormatedWithAdress_1">
      <item>DRVENA GALANTERIJA VRAŽIĆ jednostavno društvo s ograničenom odgovornošću za proizvodnju i trgovinu, Ludbreška 44, 40320 Donji Kraljevec zastupanog po punomoćniku Valentin Vražić</item>
    </derivirana_varijabla>
  </DomainObject.Predmet.ProtuStrankaListFormatedWithAdress>
  <DomainObject.Predmet.ProtuStrankaListFormatedWithAdressOIB>
    <izvorni_sadrzaj>
      <item>DRVENA GALANTERIJA VRAŽIĆ jednostavno društvo s ograničenom odgovornošću za proizvodnju i trgovinu, OIB 55695218995, Ludbreška 44, 40320 Donji Kraljevec zastupanog po punomoćniku Valentin Vražić</item>
    </izvorni_sadrzaj>
    <derivirana_varijabla naziv="DomainObject.Predmet.ProtuStrankaListFormatedWithAdressOIB_1">
      <item>DRVENA GALANTERIJA VRAŽIĆ jednostavno društvo s ograničenom odgovornošću za proizvodnju i trgovinu, OIB 55695218995, Ludbreška 44, 40320 Donji Kraljevec zastupanog po punomoćniku Valentin Vražić</item>
    </derivirana_varijabla>
  </DomainObject.Predmet.ProtuStrankaListFormatedWithAdressOIB>
  <DomainObject.Predmet.ProtuStrankaListNazivFormated>
    <izvorni_sadrzaj>
      <item>DRVENA GALANTERIJA VRAŽIĆ jednostavno društvo s ograničenom odgovornošću za proizvodnju i trgovinu</item>
    </izvorni_sadrzaj>
    <derivirana_varijabla naziv="DomainObject.Predmet.ProtuStrankaListNazivFormated_1">
      <item>DRVENA GALANTERIJA VRAŽIĆ jednostavno društvo s ograničenom odgovornošću za proizvodnju i trgovinu</item>
    </derivirana_varijabla>
  </DomainObject.Predmet.ProtuStrankaListNazivFormated>
  <DomainObject.Predmet.ProtuStrankaListNazivFormatedOIB>
    <izvorni_sadrzaj>
      <item>DRVENA GALANTERIJA VRAŽIĆ jednostavno društvo s ograničenom odgovornošću za proizvodnju i trgovinu, OIB 55695218995</item>
    </izvorni_sadrzaj>
    <derivirana_varijabla naziv="DomainObject.Predmet.ProtuStrankaListNazivFormatedOIB_1">
      <item>DRVENA GALANTERIJA VRAŽIĆ jednostavno društvo s ograničenom odgovornošću za proizvodnju i trgovinu, OIB 55695218995</item>
    </derivirana_varijabla>
  </DomainObject.Predmet.ProtuStrankaListNazivFormatedOIB>
  <DomainObject.Predmet.OstaliListFormated>
    <izvorni_sadrzaj>
      <item>Sudski registar</item>
      <item>Valentin Vražić punomoćnik sudionika u postupku DRVENA GALANTERIJA VRAŽIĆ jednostavno društvo s ograničenom odgovornošću za proizvodnju i trgovinu</item>
    </izvorni_sadrzaj>
    <derivirana_varijabla naziv="DomainObject.Predmet.OstaliListFormated_1">
      <item>Sudski registar</item>
      <item>Valentin Vražić punomoćnik sudionika u postupku DRVENA GALANTERIJA VRAŽIĆ jednostavno društvo s ograničenom odgovornošću za proizvodnju i trgovinu</item>
    </derivirana_varijabla>
  </DomainObject.Predmet.OstaliListFormated>
  <DomainObject.Predmet.OstaliListFormatedOIB>
    <izvorni_sadrzaj>
      <item>Sudski registar</item>
      <item>Valentin Vražić, OIB 34912606518 punomoćnik sudionika u postupku DRVENA GALANTERIJA VRAŽIĆ jednostavno društvo s ograničenom odgovornošću za proizvodnju i trgovinu</item>
    </izvorni_sadrzaj>
    <derivirana_varijabla naziv="DomainObject.Predmet.OstaliListFormatedOIB_1">
      <item>Sudski registar</item>
      <item>Valentin Vražić, OIB 34912606518 punomoćnik sudionika u postupku DRVENA GALANTERIJA VRAŽIĆ jednostavno društvo s ograničenom odgovornošću za proizvodnju i trgovinu</item>
    </derivirana_varijabla>
  </DomainObject.Predmet.OstaliListFormatedOIB>
  <DomainObject.Predmet.OstaliListFormatedWithAdress>
    <izvorni_sadrzaj>
      <item>Sudski registar</item>
      <item>Valentin Vražić, Ludbreška 44, 40320 Donji Kraljevec punomoćnik sudionika u postupku DRVENA GALANTERIJA VRAŽIĆ jednostavno društvo s ograničenom odgovornošću za proizvodnju i trgovinu</item>
    </izvorni_sadrzaj>
    <derivirana_varijabla naziv="DomainObject.Predmet.OstaliListFormatedWithAdress_1">
      <item>Sudski registar</item>
      <item>Valentin Vražić, Ludbreška 44, 40320 Donji Kraljevec punomoćnik sudionika u postupku DRVENA GALANTERIJA VRAŽIĆ jednostavno društvo s ograničenom odgovornošću za proizvodnju i trgovinu</item>
    </derivirana_varijabla>
  </DomainObject.Predmet.OstaliListFormatedWithAdress>
  <DomainObject.Predmet.OstaliListFormatedWithAdressOIB>
    <izvorni_sadrzaj>
      <item>Sudski registar</item>
      <item>Valentin Vražić, OIB 34912606518, Ludbreška 44, 40320 Donji Kraljevec punomoćnik sudionika u postupku DRVENA GALANTERIJA VRAŽIĆ jednostavno društvo s ograničenom odgovornošću za proizvodnju i trgovinu</item>
    </izvorni_sadrzaj>
    <derivirana_varijabla naziv="DomainObject.Predmet.OstaliListFormatedWithAdressOIB_1">
      <item>Sudski registar</item>
      <item>Valentin Vražić, OIB 34912606518, Ludbreška 44, 40320 Donji Kraljevec punomoćnik sudionika u postupku DRVENA GALANTERIJA VRAŽIĆ jednostavno društvo s ograničenom odgovornošću za proizvodnju i trgovinu</item>
    </derivirana_varijabla>
  </DomainObject.Predmet.OstaliListFormatedWithAdressOIB>
  <DomainObject.Predmet.OstaliListNazivFormated>
    <izvorni_sadrzaj>
      <item>Sudski registar</item>
      <item>Valentin Vražić</item>
    </izvorni_sadrzaj>
    <derivirana_varijabla naziv="DomainObject.Predmet.OstaliListNazivFormated_1">
      <item>Sudski registar</item>
      <item>Valentin Vražić</item>
    </derivirana_varijabla>
  </DomainObject.Predmet.OstaliListNazivFormated>
  <DomainObject.Predmet.OstaliListNazivFormatedOIB>
    <izvorni_sadrzaj>
      <item>Sudski registar</item>
      <item>Valentin Vražić, OIB 34912606518</item>
    </izvorni_sadrzaj>
    <derivirana_varijabla naziv="DomainObject.Predmet.OstaliListNazivFormatedOIB_1">
      <item>Sudski registar</item>
      <item>Valentin Vražić, OIB 34912606518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DRVENA GALANTERIJA VRAŽIĆ jednostavno društvo s ograničenom odgovornošću za proizvodnju i trgovinu</izvorni_sadrzaj>
    <derivirana_varijabla naziv="DomainObject.Predmet.ProtustrankaIDrugi_1">DRVENA GALANTERIJA VRAŽIĆ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DRVENA GALANTERIJA VRAŽIĆ jednostavno društvo s ograničenom odgovornošću za proizvodnju i trgovinu, OIB 55695218995, Ludbreška 44, 40320 Donji Kraljevec</izvorni_sadrzaj>
    <derivirana_varijabla naziv="DomainObject.Predmet.ProtustrankaIDrugiAdressOIB_1">DRVENA GALANTERIJA VRAŽIĆ jednostavno društvo s ograničenom odgovornošću za proizvodnju i trgovinu, OIB 55695218995, Ludbreška 44,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DRVENA GALANTERIJA VRAŽIĆ jednostavno društvo s ograničenom odgovornošću za proizvodnju i trgovinu</item>
      <item>Sudski registar</item>
      <item>Valentin Vražić</item>
    </izvorni_sadrzaj>
    <derivirana_varijabla naziv="DomainObject.Predmet.SudioniciListNaziv_1">
      <item>Financijska agencija</item>
      <item>DRVENA GALANTERIJA VRAŽIĆ jednostavno društvo s ograničenom odgovornošću za proizvodnju i trgovinu</item>
      <item>Sudski registar</item>
      <item>Valentin Vražić</item>
    </derivirana_varijabla>
  </DomainObject.Predmet.SudioniciListNaziv>
  <DomainObject.Predmet.SudioniciListAdressOIB>
    <izvorni_sadrzaj>
      <item>Financijska agencija, OIB 85821130368, A. Cesarca 2,42000 Varaždin</item>
      <item>DRVENA GALANTERIJA VRAŽIĆ jednostavno društvo s ograničenom odgovornošću za proizvodnju i trgovinu, OIB 55695218995, Ludbreška 44,40320 Donji Kraljevec</item>
      <item>Sudski registar</item>
      <item>Valentin Vražić, OIB 34912606518, Ludbreška 44,40320 Donji Kraljevec</item>
    </izvorni_sadrzaj>
    <derivirana_varijabla naziv="DomainObject.Predmet.SudioniciListAdressOIB_1">
      <item>Financijska agencija, OIB 85821130368, A. Cesarca 2,42000 Varaždin</item>
      <item>DRVENA GALANTERIJA VRAŽIĆ jednostavno društvo s ograničenom odgovornošću za proizvodnju i trgovinu, OIB 55695218995, Ludbreška 44,40320 Donji Kraljevec</item>
      <item>Sudski registar</item>
      <item>Valentin Vražić, OIB 34912606518, Ludbreška 44,40320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55695218995</item>
      <item>, OIB null</item>
      <item>, OIB 34912606518</item>
    </izvorni_sadrzaj>
    <derivirana_varijabla naziv="DomainObject.Predmet.SudioniciListNazivOIB_1">
      <item>, OIB 85821130368</item>
      <item>, OIB 55695218995</item>
      <item>, OIB null</item>
      <item>, OIB 34912606518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55420-840A-4B74-9E54-8BC2E8F28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1132</properties:Characters>
  <properties:Lines>43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2019-01-30T11:51:00Z</cp:lastPrinted>
  <dcterms:modified xmlns:xsi="http://www.w3.org/2001/XMLSchema-instance" xsi:type="dcterms:W3CDTF">2019-01-30T11:55:00Z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(ST-283-18-7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