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a651" w14:paraId="f4da651" w:rsidRDefault="00560633" w:rsidP="001940FB" w:rsidR="00B9321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  <w:r>
        <w:rPr>
          <w:rFonts w:cs="Calibri" w:eastAsia="Calibri" w:hAnsi="Calibri" w:ascii="Calibri"/>
          <w:b/>
          <w:lang w:val="hr-HR"/>
        </w:rPr>
        <w:t xml:space="preserve"> </w:t>
      </w:r>
      <w:r w:rsidR="00B9321D">
        <w:rPr>
          <w:rFonts w:cs="Calibri" w:eastAsia="Calibri" w:hAnsi="Calibri" w:ascii="Calibri"/>
          <w:b/>
          <w:lang w:val="hr-HR"/>
        </w:rPr>
        <w:t xml:space="preserve"> </w:t>
      </w:r>
    </w:p>
    <w:p w:rsidRDefault="00C655B4" w:rsidP="00B9321D" w:rsidR="001065A0" w:rsidRPr="00B9321D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2E6CC7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B9321D" w:rsidR="001065A0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60633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9321D" w:rsidP="00AA6BCF" w:rsidR="00B9321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9321D" w:rsidP="00B9321D" w:rsidR="00B9321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B9321D" w:rsidP="00B9321D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B9321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B9321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72D08" w:rsidRPr="00172D08">
        <w:rPr>
          <w:rFonts w:cs="Calibri" w:hAnsi="Calibri" w:ascii="Calibri"/>
        </w:rPr>
        <w:t>BALETA LJUBOMIR</w:t>
      </w:r>
      <w:r w:rsidR="00172D08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6709E">
        <w:rPr>
          <w:rFonts w:cs="Calibri" w:eastAsia="Arial Unicode MS" w:hAnsi="Calibri" w:ascii="Calibri"/>
          <w:kern w:val="1"/>
          <w:lang w:eastAsia="ar-SA" w:val="hr-HR"/>
        </w:rPr>
        <w:t>o</w:t>
      </w:r>
      <w:r w:rsidR="00B9321D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172D08" w:rsidRPr="00172D08">
        <w:rPr>
          <w:rFonts w:cs="Calibri" w:hAnsi="Calibri" w:ascii="Calibri"/>
        </w:rPr>
        <w:t>914.577,57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6709E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72D08" w:rsidRPr="00172D08">
        <w:rPr>
          <w:rFonts w:cs="Calibri" w:hAnsi="Calibri" w:ascii="Calibri"/>
        </w:rPr>
        <w:t>836.777,57 kn</w:t>
      </w:r>
      <w:r w:rsidR="002E6CC7">
        <w:rPr>
          <w:rFonts w:cs="Calibri" w:hAnsi="Calibri" w:ascii="Calibri"/>
        </w:rPr>
        <w:t xml:space="preserve">,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72D08" w:rsidRPr="00172D08">
        <w:rPr>
          <w:rFonts w:cs="Calibri" w:hAnsi="Calibri" w:ascii="Calibri"/>
        </w:rPr>
        <w:t>77.800,00 kn</w:t>
      </w:r>
      <w:r w:rsidR="00172D08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B9321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B9321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B9321D" w:rsidRPr="00B9321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B9321D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72D08" w:rsidP="001D182A" w:rsidR="00172D0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503D6" w:rsidP="001D182A" w:rsidR="000503D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72D0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72D08">
              <w:rPr>
                <w:rFonts w:cs="Calibri" w:hAnsi="Calibri" w:ascii="Calibri"/>
              </w:rPr>
              <w:t>BALETA LJUBOMIR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172D08">
              <w:rPr>
                <w:rFonts w:cs="Calibri" w:hAnsi="Calibri" w:ascii="Calibri"/>
              </w:rPr>
              <w:t>Pojišanska 12,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172D08">
              <w:rPr>
                <w:rFonts w:cs="Calibri" w:hAnsi="Calibri" w:ascii="Calibri"/>
              </w:rPr>
              <w:t>92374551159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72D08" w:rsidP="004948B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72D08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72D0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72D08">
              <w:rPr>
                <w:rFonts w:cs="Calibri" w:hAnsi="Calibri" w:ascii="Calibri"/>
              </w:rPr>
              <w:t>914.577,57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72D08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72D08">
              <w:rPr>
                <w:rFonts w:cs="Calibri" w:hAnsi="Calibri" w:ascii="Calibri"/>
              </w:rPr>
              <w:t>836.777,57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72D08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72D08">
              <w:rPr>
                <w:rFonts w:cs="Calibri" w:hAnsi="Calibri" w:ascii="Calibri"/>
              </w:rPr>
              <w:t>77.800,00 kn</w:t>
            </w:r>
          </w:p>
        </w:tc>
      </w:tr>
    </w:tbl>
    <w:p w:rsidRDefault="00B9321D" w:rsidP="00AA6BCF" w:rsidR="00B9321D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15F07" w:rsidP="00015F07" w:rsidR="00015F07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16BB6" w:rsidP="00015F07" w:rsidR="00015F0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F07" w:rsidP="00015F07" w:rsidR="00015F0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15F07" w:rsidP="00015F07" w:rsidR="00015F0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15F07" w:rsidP="00015F07" w:rsidR="00015F0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015F07" w:rsidP="00015F07" w:rsidR="00015F07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015F07" w:rsidP="00015F07" w:rsidR="00015F07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F" w:rsidR="00841B5F">
      <w:pPr>
        <w:spacing w:after="0"/>
      </w:pPr>
      <w:r>
        <w:separator/>
      </w:r>
    </w:p>
  </w:endnote>
  <w:endnote w:id="0" w:type="continuationSeparator">
    <w:p w:rsidRDefault="00841B5F" w:rsidR="00841B5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B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F" w:rsidR="00841B5F">
      <w:pPr>
        <w:spacing w:after="0"/>
      </w:pPr>
      <w:r>
        <w:separator/>
      </w:r>
    </w:p>
  </w:footnote>
  <w:footnote w:id="0" w:type="continuationSeparator">
    <w:p w:rsidRDefault="00841B5F" w:rsidR="00841B5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B5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15F07"/>
    <w:rsid w:val="00025272"/>
    <w:rsid w:val="00034684"/>
    <w:rsid w:val="00037CEA"/>
    <w:rsid w:val="000435D2"/>
    <w:rsid w:val="00045402"/>
    <w:rsid w:val="000458A5"/>
    <w:rsid w:val="00046246"/>
    <w:rsid w:val="0004639E"/>
    <w:rsid w:val="000503D6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033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2D08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4B8"/>
    <w:rsid w:val="00290EE8"/>
    <w:rsid w:val="002930A7"/>
    <w:rsid w:val="002931D3"/>
    <w:rsid w:val="002A1010"/>
    <w:rsid w:val="002A3FD1"/>
    <w:rsid w:val="002A5B73"/>
    <w:rsid w:val="002B0E46"/>
    <w:rsid w:val="002C48B8"/>
    <w:rsid w:val="002D1978"/>
    <w:rsid w:val="002D6F3E"/>
    <w:rsid w:val="002E671A"/>
    <w:rsid w:val="002E6CC7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8690C"/>
    <w:rsid w:val="00492DFC"/>
    <w:rsid w:val="004948B8"/>
    <w:rsid w:val="00497107"/>
    <w:rsid w:val="004A307B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0633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B5159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B5F2E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E5A51"/>
    <w:rsid w:val="007F5BF3"/>
    <w:rsid w:val="007F78D2"/>
    <w:rsid w:val="00802B76"/>
    <w:rsid w:val="0080786E"/>
    <w:rsid w:val="008103AF"/>
    <w:rsid w:val="00811A33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1B5F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2FCD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64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21D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0B54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09E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6BB6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1FED"/>
    <w:rsid w:val="00FD602E"/>
    <w:rsid w:val="00FD65FE"/>
    <w:rsid w:val="00FE0618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10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B5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B5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B5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B5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10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B5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B5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B5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B5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BACE8-DA80-43E9-BF23-D76335FDC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1444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St-651/2017-100 / Podnesak - Podnesak (-100.docx)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