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b333" w14:paraId="c68b333" w:rsidRDefault="00282726" w:rsidP="009015C2" w:rsidR="00282726">
      <w:pPr>
        <w:jc w:val="both"/>
        <w15:collapsed w:val="false"/>
      </w:pPr>
      <w:bookmarkStart w:name="_GoBack" w:id="0"/>
      <w:bookmarkEnd w:id="0"/>
    </w:p>
    <w:p w:rsidRDefault="00282726" w:rsidP="009015C2" w:rsidR="00282726">
      <w:pPr>
        <w:jc w:val="both"/>
      </w:pPr>
      <w:r>
        <w:t xml:space="preserve">   </w:t>
      </w:r>
      <w:r w:rsidR="00062460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</w:p>
    <w:p w:rsidRDefault="00282726" w:rsidP="009015C2" w:rsidR="00282726">
      <w:pPr>
        <w:jc w:val="both"/>
      </w:pPr>
      <w:r>
        <w:t>REPUBLIKA HRVATSKA</w:t>
      </w:r>
    </w:p>
    <w:p w:rsidRDefault="00282726" w:rsidP="009015C2" w:rsidR="00282726">
      <w:pPr>
        <w:jc w:val="both"/>
      </w:pPr>
      <w:r>
        <w:t>Trgovački sud u Zagrebu</w:t>
      </w:r>
    </w:p>
    <w:p w:rsidRDefault="00282726" w:rsidP="009015C2" w:rsidR="00282726">
      <w:pPr>
        <w:jc w:val="both"/>
      </w:pPr>
      <w:r>
        <w:t>Zagreb, Amruševa 2/II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St-923/2019</w:t>
      </w:r>
    </w:p>
    <w:p w:rsidRDefault="00282726" w:rsidP="009015C2" w:rsidR="00282726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282726" w:rsidP="009015C2" w:rsidR="0028272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282726" w:rsidP="009015C2" w:rsidR="0028272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82726" w:rsidP="009015C2" w:rsidR="00282726">
      <w:pPr>
        <w:jc w:val="both"/>
      </w:pPr>
    </w:p>
    <w:p w:rsidRDefault="00282726" w:rsidP="00C46C7E" w:rsidR="00282726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</w:t>
      </w:r>
      <w:r w:rsidR="00C46C7E" w:rsidRPr="00C46C7E">
        <w:t xml:space="preserve"> SUPER KOKOS j.d.o.o., OIB 21588</w:t>
      </w:r>
      <w:r w:rsidR="00C46C7E">
        <w:t>119954, Zagreb, Tkalčićeva 32,</w:t>
      </w:r>
      <w:r>
        <w:t xml:space="preserve"> 16. svibnja 2019.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</w:p>
    <w:p w:rsidRDefault="00282726" w:rsidP="00C46C7E" w:rsidR="00282726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C46C7E" w:rsidRPr="00C46C7E">
        <w:t>SUPER KOKOS j.d.o.o., OIB 21588119954,</w:t>
      </w:r>
      <w:r w:rsidR="00C46C7E">
        <w:t xml:space="preserve"> Zagreb, Tkalčićeva 32, u </w:t>
      </w:r>
      <w:r>
        <w:t>roku 15 dana predujmiti iznos od  6.331,00 kn za pokriće troškova prethodnog i stečajnog postupka na račun Trgovačkog suda u Zagrebu otvoren pri Hrvatskoj poštanskoj banci d.d. Zagreb, broj IBAN HR9223900011300000460, model 05, poziv na broj 923-2019.</w:t>
      </w:r>
    </w:p>
    <w:p w:rsidRDefault="00282726" w:rsidP="009015C2" w:rsidR="00282726">
      <w:pPr>
        <w:jc w:val="both"/>
      </w:pPr>
    </w:p>
    <w:p w:rsidRDefault="00282726" w:rsidP="00C46C7E" w:rsidR="00282726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Obrazloženje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</w:p>
    <w:p w:rsidRDefault="00282726" w:rsidP="009015C2" w:rsidR="00282726">
      <w:pPr>
        <w:ind w:firstLine="708"/>
        <w:jc w:val="both"/>
      </w:pPr>
      <w:r>
        <w:t xml:space="preserve">Na temelju prijedloga Financijske agencije za otvaranje stečajnog postupka nad </w:t>
      </w:r>
      <w:r w:rsidR="009015C2">
        <w:t>dužnikom, sud je rješenjem od 15</w:t>
      </w:r>
      <w:r>
        <w:t>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 (ZIS) utvrdio da dužnik nije evidentiran kao vlasnik nekretnina  </w:t>
      </w:r>
      <w:r>
        <w:lastRenderedPageBreak/>
        <w:t xml:space="preserve">(list 4 spisa), dok je na temelju Uvjerenja Stanice </w:t>
      </w:r>
      <w:r w:rsidR="009015C2">
        <w:t>za tehnički pregled vozila od 23</w:t>
      </w:r>
      <w:r>
        <w:t xml:space="preserve">. travnja 2019. utvrdio da na dan izdavanja uvjerenja dužnik nije evidentiran kao vlasnik vozila. </w:t>
      </w:r>
    </w:p>
    <w:p w:rsidRDefault="009015C2" w:rsidP="009015C2" w:rsidR="009015C2">
      <w:pPr>
        <w:jc w:val="both"/>
      </w:pPr>
    </w:p>
    <w:p w:rsidRDefault="00282726" w:rsidP="009015C2" w:rsidR="00282726">
      <w:pPr>
        <w:jc w:val="both"/>
      </w:pPr>
      <w:r>
        <w:tab/>
        <w:t xml:space="preserve"> Nadalje, iz potvrde Financijske agencije od 18. travnja 2019. proizlazi da je dužnik na dan izdavanja potvrde imao evidentirane neizvršene osnove za plaćanje</w:t>
      </w:r>
      <w:r w:rsidR="009015C2">
        <w:t xml:space="preserve"> u neprekinutom razdoblju od 132</w:t>
      </w:r>
      <w:r>
        <w:t xml:space="preserve"> dana u iznosu od </w:t>
      </w:r>
      <w:r w:rsidR="009015C2">
        <w:t>24.119,35</w:t>
      </w:r>
      <w:r>
        <w:t xml:space="preserve"> kn.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Sberbank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Sberbank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ab/>
        <w:t xml:space="preserve">Slijedom navedenog, ukupni troškovi prethodnoga i otvorenoga stečajnog postupka utemeljeni na trajanju postupka od 6 mjeseci iznosi bi 6.331,00 kn. Budući da iz obavijesti Financijske agencije </w:t>
      </w:r>
      <w:r w:rsidR="00E3132C">
        <w:t xml:space="preserve">(list 12. spisa) </w:t>
      </w:r>
      <w:r>
        <w:t>proizlazi da nisu zaplijenjena sredstava na ime predujma za namirenje troškova stečajnog postupka u smislu odredbe čl. 112. st. 5. SZ-a navedeni iznos troškova nije mogao biti umanjen.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282726" w:rsidP="009015C2" w:rsidR="00282726">
      <w:pPr>
        <w:jc w:val="both"/>
      </w:pPr>
    </w:p>
    <w:p w:rsidRDefault="00507F14" w:rsidP="009015C2" w:rsidR="00507F14">
      <w:pPr>
        <w:jc w:val="both"/>
      </w:pPr>
    </w:p>
    <w:p w:rsidRDefault="00507F14" w:rsidP="009015C2" w:rsidR="00507F14">
      <w:pPr>
        <w:jc w:val="both"/>
      </w:pPr>
    </w:p>
    <w:p w:rsidRDefault="00282726" w:rsidP="009015C2" w:rsidR="00282726">
      <w:pPr>
        <w:jc w:val="both"/>
      </w:pPr>
      <w:r>
        <w:lastRenderedPageBreak/>
        <w:t xml:space="preserve">    </w:t>
      </w:r>
      <w:r>
        <w:tab/>
      </w:r>
      <w:r>
        <w:tab/>
      </w:r>
      <w:r>
        <w:tab/>
      </w:r>
      <w:r>
        <w:tab/>
      </w:r>
      <w:r w:rsidR="006B3228">
        <w:t xml:space="preserve">   </w:t>
      </w:r>
      <w:r>
        <w:t xml:space="preserve"> U Zagrebu 16. svibnja 2019.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 xml:space="preserve">                                                                                                                         </w:t>
      </w:r>
      <w:r w:rsidR="006B3228">
        <w:t xml:space="preserve">  </w:t>
      </w:r>
      <w:r>
        <w:t xml:space="preserve">  Sudac </w:t>
      </w:r>
    </w:p>
    <w:p w:rsidRDefault="00282726" w:rsidP="009015C2" w:rsidR="0028272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Danijela Uzelac, v.r.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282726" w:rsidP="009015C2" w:rsidR="00282726">
      <w:pPr>
        <w:jc w:val="both"/>
      </w:pPr>
    </w:p>
    <w:p w:rsidRDefault="00282726" w:rsidP="009015C2" w:rsidR="0028272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otpravka:</w:t>
      </w:r>
    </w:p>
    <w:p w:rsidRDefault="00282726" w:rsidP="009015C2" w:rsidR="00282726">
      <w:pPr>
        <w:ind w:firstLine="708" w:left="6372"/>
        <w:jc w:val="both"/>
      </w:pPr>
      <w:r>
        <w:t>Katarina Franjić</w:t>
      </w:r>
    </w:p>
    <w:p w:rsidRDefault="00282726" w:rsidP="009015C2" w:rsidR="00282726">
      <w:pPr>
        <w:jc w:val="both"/>
      </w:pPr>
    </w:p>
    <w:p w:rsidRDefault="007463AA" w:rsidP="009015C2" w:rsidR="007463AA">
      <w:pPr>
        <w:jc w:val="both"/>
      </w:pPr>
    </w:p>
    <w:sectPr w:rsidR="007463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60E"/>
    <w:rsid w:val="00062460"/>
    <w:rsid w:val="000931FC"/>
    <w:rsid w:val="001962CF"/>
    <w:rsid w:val="001B3BD4"/>
    <w:rsid w:val="0020660E"/>
    <w:rsid w:val="00282726"/>
    <w:rsid w:val="00507F14"/>
    <w:rsid w:val="006B3228"/>
    <w:rsid w:val="007463AA"/>
    <w:rsid w:val="009015C2"/>
    <w:rsid w:val="00C46C7E"/>
    <w:rsid w:val="00E3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7F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7F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7F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7F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St-923/2019</izvorni_sadrzaj>
    <derivirana_varijabla naziv="DomainObject.Predmet.OznakaBroj_1">St-923/2019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KOKOS j.d.o.o. za usluge i trgovinu zastupanog po punomoćniku Tin Miletić</izvorni_sadrzaj>
    <derivirana_varijabla naziv="DomainObject.Predmet.ProtustrankaFormated_1">  SUPER KOKOS j.d.o.o. za usluge i trgovinu zastupanog po punomoćniku Tin Miletić</derivirana_varijabla>
  </DomainObject.Predmet.ProtustrankaFormated>
  <DomainObject.Predmet.ProtustrankaFormatedOIB>
    <izvorni_sadrzaj>  SUPER KOKOS j.d.o.o. za usluge i trgovinu, OIB 21588119954 zastupanog po punomoćniku Tin Miletić</izvorni_sadrzaj>
    <derivirana_varijabla naziv="DomainObject.Predmet.ProtustrankaFormatedOIB_1">  SUPER KOKOS j.d.o.o. za usluge i trgovinu, OIB 21588119954 zastupanog po punomoćniku Tin Miletić</derivirana_varijabla>
  </DomainObject.Predmet.ProtustrankaFormatedOIB>
  <DomainObject.Predmet.ProtustrankaFormatedWithAdress>
    <izvorni_sadrzaj> SUPER KOKOS j.d.o.o. za usluge i trgovinu, Tkalčićeva 32, 10000 Zagreb zastupanog po punomoćniku Tin Miletić</izvorni_sadrzaj>
    <derivirana_varijabla naziv="DomainObject.Predmet.ProtustrankaFormatedWithAdress_1"> SUPER KOKOS j.d.o.o. za usluge i trgovinu, Tkalčićeva 32, 10000 Zagreb zastupanog po punomoćniku Tin Miletić</derivirana_varijabla>
  </DomainObject.Predmet.ProtustrankaFormatedWithAdress>
  <DomainObject.Predmet.ProtustrankaFormatedWithAdressOIB>
    <izvorni_sadrzaj> SUPER KOKOS j.d.o.o. za usluge i trgovinu, OIB 21588119954, Tkalčićeva 32, 10000 Zagreb zastupanog po punomoćniku Tin Miletić</izvorni_sadrzaj>
    <derivirana_varijabla naziv="DomainObject.Predmet.ProtustrankaFormatedWithAdressOIB_1"> SUPER KOKOS j.d.o.o. za usluge i trgovinu, OIB 21588119954, Tkalčićeva 32, 10000 Zagreb zastupanog po punomoćniku Tin Miletić</derivirana_varijabla>
  </DomainObject.Predmet.ProtustrankaFormatedWithAdressOIB>
  <DomainObject.Predmet.ProtustrankaWithAdress>
    <izvorni_sadrzaj>SUPER KOKOS j.d.o.o. za usluge i trgovinu Tkalčićeva 32, 10000 Zagreb</izvorni_sadrzaj>
    <derivirana_varijabla naziv="DomainObject.Predmet.ProtustrankaWithAdress_1">SUPER KOKOS j.d.o.o. za usluge i trgovinu Tkalčićeva 32, 10000 Zagreb</derivirana_varijabla>
  </DomainObject.Predmet.ProtustrankaWithAdress>
  <DomainObject.Predmet.ProtustrankaWithAdressOIB>
    <izvorni_sadrzaj>SUPER KOKOS j.d.o.o. za usluge i trgovinu, OIB 21588119954, Tkalčićeva 32, 10000 Zagreb</izvorni_sadrzaj>
    <derivirana_varijabla naziv="DomainObject.Predmet.ProtustrankaWithAdressOIB_1">SUPER KOKOS j.d.o.o. za usluge i trgovinu, OIB 21588119954, Tkalčićeva 32, 10000 Zagreb</derivirana_varijabla>
  </DomainObject.Predmet.ProtustrankaWithAdressOIB>
  <DomainObject.Predmet.ProtustrankaNazivFormated>
    <izvorni_sadrzaj>SUPER KOKOS j.d.o.o. za usluge i trgovinu</izvorni_sadrzaj>
    <derivirana_varijabla naziv="DomainObject.Predmet.ProtustrankaNazivFormated_1">SUPER KOKOS j.d.o.o. za usluge i trgovinu</derivirana_varijabla>
  </DomainObject.Predmet.ProtustrankaNazivFormated>
  <DomainObject.Predmet.ProtustrankaNazivFormatedOIB>
    <izvorni_sadrzaj>SUPER KOKOS j.d.o.o. za usluge i trgovinu, OIB 21588119954</izvorni_sadrzaj>
    <derivirana_varijabla naziv="DomainObject.Predmet.ProtustrankaNazivFormatedOIB_1">SUPER KOKOS j.d.o.o. za usluge i trgovinu, OIB 21588119954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SUPER KOKOS j.d.o.o. za usluge i trgovinu zastupanog po punomoćniku Tin Miletić</item>
    </izvorni_sadrzaj>
    <derivirana_varijabla naziv="DomainObject.Predmet.ProtuStrankaListFormated_1">
      <item>SUPER KOKOS j.d.o.o. za usluge i trgovinu zastupanog po punomoćniku Tin Miletić</item>
    </derivirana_varijabla>
  </DomainObject.Predmet.ProtuStrankaListFormated>
  <DomainObject.Predmet.ProtuStrankaListFormatedOIB>
    <izvorni_sadrzaj>
      <item>SUPER KOKOS j.d.o.o. za usluge i trgovinu, OIB 21588119954 zastupanog po punomoćniku Tin Miletić</item>
    </izvorni_sadrzaj>
    <derivirana_varijabla naziv="DomainObject.Predmet.ProtuStrankaListFormatedOIB_1">
      <item>SUPER KOKOS j.d.o.o. za usluge i trgovinu, OIB 21588119954 zastupanog po punomoćniku Tin Miletić</item>
    </derivirana_varijabla>
  </DomainObject.Predmet.ProtuStrankaListFormatedOIB>
  <DomainObject.Predmet.ProtuStrankaListFormatedWithAdress>
    <izvorni_sadrzaj>
      <item>SUPER KOKOS j.d.o.o. za usluge i trgovinu, Tkalčićeva 32, 10000 Zagreb zastupanog po punomoćniku Tin Miletić</item>
    </izvorni_sadrzaj>
    <derivirana_varijabla naziv="DomainObject.Predmet.ProtuStrankaListFormatedWithAdress_1">
      <item>SUPER KOKOS j.d.o.o. za usluge i trgovinu, Tkalčićeva 32, 10000 Zagreb zastupanog po punomoćniku Tin Miletić</item>
    </derivirana_varijabla>
  </DomainObject.Predmet.ProtuStrankaListFormatedWithAdress>
  <DomainObject.Predmet.ProtuStrankaListFormatedWithAdressOIB>
    <izvorni_sadrzaj>
      <item>SUPER KOKOS j.d.o.o. za usluge i trgovinu, OIB 21588119954, Tkalčićeva 32, 10000 Zagreb zastupanog po punomoćniku Tin Miletić</item>
    </izvorni_sadrzaj>
    <derivirana_varijabla naziv="DomainObject.Predmet.ProtuStrankaListFormatedWithAdressOIB_1">
      <item>SUPER KOKOS j.d.o.o. za usluge i trgovinu, OIB 21588119954, Tkalčićeva 32, 10000 Zagreb zastupanog po punomoćniku Tin Miletić</item>
    </derivirana_varijabla>
  </DomainObject.Predmet.ProtuStrankaListFormatedWithAdressOIB>
  <DomainObject.Predmet.ProtuStrankaListNazivFormated>
    <izvorni_sadrzaj>
      <item>SUPER KOKOS j.d.o.o. za usluge i trgovinu</item>
    </izvorni_sadrzaj>
    <derivirana_varijabla naziv="DomainObject.Predmet.ProtuStrankaListNazivFormated_1">
      <item>SUPER KOKOS j.d.o.o. za usluge i trgovinu</item>
    </derivirana_varijabla>
  </DomainObject.Predmet.ProtuStrankaListNazivFormated>
  <DomainObject.Predmet.ProtuStrankaListNazivFormatedOIB>
    <izvorni_sadrzaj>
      <item>SUPER KOKOS j.d.o.o. za usluge i trgovinu, OIB 21588119954</item>
    </izvorni_sadrzaj>
    <derivirana_varijabla naziv="DomainObject.Predmet.ProtuStrankaListNazivFormatedOIB_1">
      <item>SUPER KOKOS j.d.o.o. za usluge i trgovinu, OIB 21588119954</item>
    </derivirana_varijabla>
  </DomainObject.Predmet.ProtuStrankaListNazivFormatedOIB>
  <DomainObject.Predmet.OstaliListFormated>
    <izvorni_sadrzaj>
      <item>Privredna banka Zagreb d.d.</item>
      <item>Tin Miletić punomoćnik sudionika u postupku SUPER KOKOS j.d.o.o. za usluge i trgovinu</item>
    </izvorni_sadrzaj>
    <derivirana_varijabla naziv="DomainObject.Predmet.OstaliListFormated_1">
      <item>Privredna banka Zagreb d.d.</item>
      <item>Tin Miletić punomoćnik sudionika u postupku SUPER KOKOS j.d.o.o. za usluge i trgovinu</item>
    </derivirana_varijabla>
  </DomainObject.Predmet.OstaliListFormated>
  <DomainObject.Predmet.OstaliListFormatedOIB>
    <izvorni_sadrzaj>
      <item>Privredna banka Zagreb d.d.</item>
      <item>Tin Miletić punomoćnik sudionika u postupku SUPER KOKOS j.d.o.o. za usluge i trgovinu</item>
    </izvorni_sadrzaj>
    <derivirana_varijabla naziv="DomainObject.Predmet.OstaliListFormatedOIB_1">
      <item>Privredna banka Zagreb d.d.</item>
      <item>Tin Miletić punomoćnik sudionika u postupku SUPER KOKOS j.d.o.o. za usluge i trgovinu</item>
    </derivirana_varijabla>
  </DomainObject.Predmet.OstaliListFormatedOIB>
  <DomainObject.Predmet.OstaliListFormatedWithAdress>
    <izvorni_sadrzaj>
      <item>Privredna banka Zagreb d.d., Radnička cesta 50, 10000 Zagreb</item>
      <item>Tin Miletić, Tkalčićeva ulica 32/1, 10000 Zagreb punomoćnik sudionika u postupku SUPER KOKOS j.d.o.o. za usluge i trgovinu</item>
    </izvorni_sadrzaj>
    <derivirana_varijabla naziv="DomainObject.Predmet.OstaliListFormatedWithAdress_1">
      <item>Privredna banka Zagreb d.d., Radnička cesta 50, 10000 Zagreb</item>
      <item>Tin Miletić, Tkalčićeva ulica 32/1, 10000 Zagreb punomoćnik sudionika u postupku SUPER KOKOS j.d.o.o. za usluge i trgovinu</item>
    </derivirana_varijabla>
  </DomainObject.Predmet.OstaliListFormatedWithAdress>
  <DomainObject.Predmet.OstaliListFormatedWithAdressOIB>
    <izvorni_sadrzaj>
      <item>Privredna banka Zagreb d.d., Radnička cesta 50, 10000 Zagreb</item>
      <item>Tin Miletić, Tkalčićeva ulica 32/1, 10000 Zagreb punomoćnik sudionika u postupku SUPER KOKOS j.d.o.o. za usluge i trgovinu</item>
    </izvorni_sadrzaj>
    <derivirana_varijabla naziv="DomainObject.Predmet.OstaliListFormatedWithAdressOIB_1">
      <item>Privredna banka Zagreb d.d., Radnička cesta 50, 10000 Zagreb</item>
      <item>Tin Miletić, Tkalčićeva ulica 32/1, 10000 Zagreb punomoćnik sudionika u postupku SUPER KOKOS j.d.o.o. za usluge i trgovinu</item>
    </derivirana_varijabla>
  </DomainObject.Predmet.OstaliListFormatedWithAdressOIB>
  <DomainObject.Predmet.OstaliListNazivFormated>
    <izvorni_sadrzaj>
      <item>Privredna banka Zagreb d.d.</item>
      <item>Tin Miletić</item>
    </izvorni_sadrzaj>
    <derivirana_varijabla naziv="DomainObject.Predmet.OstaliListNazivFormated_1">
      <item>Privredna banka Zagreb d.d.</item>
      <item>Tin Miletić</item>
    </derivirana_varijabla>
  </DomainObject.Predmet.OstaliListNazivFormated>
  <DomainObject.Predmet.OstaliListNazivFormatedOIB>
    <izvorni_sadrzaj>
      <item>Privredna banka Zagreb d.d.</item>
      <item>Tin Miletić</item>
    </izvorni_sadrzaj>
    <derivirana_varijabla naziv="DomainObject.Predmet.OstaliListNazivFormatedOIB_1">
      <item>Privredna banka Zagreb d.d.</item>
      <item>Tin Miletić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SUPER KOKOS j.d.o.o. za usluge i trgovinu</izvorni_sadrzaj>
    <derivirana_varijabla naziv="DomainObject.Predmet.ProtustrankaIDrugi_1">SUPER KOKOS j.d.o.o.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SUPER KOKOS j.d.o.o. za usluge i trgovinu, OIB 21588119954, Tkalčićeva 32, 10000 Zagreb</izvorni_sadrzaj>
    <derivirana_varijabla naziv="DomainObject.Predmet.ProtustrankaIDrugiAdressOIB_1">SUPER KOKOS j.d.o.o. za usluge i trgovinu, OIB 21588119954, Tkalčićeva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KOKOS j.d.o.o. za usluge i trgovinu</item>
      <item>FINANCIJSKA AGENCIJA, RC Zagreb</item>
      <item>Privredna banka Zagreb d.d.</item>
      <item>Tin Miletić</item>
    </izvorni_sadrzaj>
    <derivirana_varijabla naziv="DomainObject.Predmet.SudioniciListNaziv_1">
      <item>SUPER KOKOS j.d.o.o. za usluge i trgovinu</item>
      <item>FINANCIJSKA AGENCIJA, RC Zagreb</item>
      <item>Privredna banka Zagreb d.d.</item>
      <item>Tin Miletić</item>
    </derivirana_varijabla>
  </DomainObject.Predmet.SudioniciListNaziv>
  <DomainObject.Predmet.SudioniciListAdressOIB>
    <izvorni_sadrzaj>
      <item>SUPER KOKOS j.d.o.o. za usluge i trgovinu, OIB 21588119954, Tkalčićeva 32,10000 Zagreb</item>
      <item>FINANCIJSKA AGENCIJA, RC Zagreb, OIB 85821130368, Trg svibanjskih žrtava 1995. 1,10000 Zagreb</item>
      <item>Privredna banka Zagreb d.d., Radnička cesta 50,10000 Zagreb</item>
      <item>Tin Miletić, Tkalčićeva ulica 32/1,10000 Zagreb</item>
    </izvorni_sadrzaj>
    <derivirana_varijabla naziv="DomainObject.Predmet.SudioniciListAdressOIB_1">
      <item>SUPER KOKOS j.d.o.o. za usluge i trgovinu, OIB 21588119954, Tkalčićeva 32,10000 Zagreb</item>
      <item>FINANCIJSKA AGENCIJA, RC Zagreb, OIB 85821130368, Trg svibanjskih žrtava 1995. 1,10000 Zagreb</item>
      <item>Privredna banka Zagreb d.d., Radnička cesta 50,10000 Zagreb</item>
      <item>Tin Miletić, Tkalčićeva ulica 32/1,10000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21588119954</item>
      <item>, OIB 85821130368</item>
      <item>, OIB null</item>
      <item>, OIB null</item>
    </izvorni_sadrzaj>
    <derivirana_varijabla naziv="DomainObject.Predmet.SudioniciListNazivOIB_1">
      <item>, OIB 21588119954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St-923/2019-6</izvorni_sadrzaj>
    <derivirana_varijabla naziv="DomainObject.PredzadnjaOdlukaIzPredmeta.Oznaka_1">St-923/2019-6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FDBA1-2D66-4090-A0A2-3DFE7C3F1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884</properties:Words>
  <properties:Characters>4821</properties:Characters>
  <properties:Lines>109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2019-05-16T07:23:00Z</dcterms:created>
  <dc:creator>Danijela Uzelac</dc:creator>
  <dc:description/>
  <cp:keywords/>
  <cp:lastModifiedBy>Katarina Franjić</cp:lastModifiedBy>
  <cp:lastPrinted>2019-05-16T11:04:00Z</cp:lastPrinted>
  <dcterms:modified xmlns:xsi="http://www.w3.org/2001/XMLSchema-instance" xsi:type="dcterms:W3CDTF">2019-05-16T11:11:00Z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(st-923-19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