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f0fe5f" w14:paraId="2f0fe5f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2C5C91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2C5C91">
              <w:t>203/17-24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493670" w:rsidR="00B665D2" w:rsidRPr="003E076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76F">
        <w:rPr>
          <w:rFonts w:hAnsi="Times New Roman" w:ascii="Times New Roman"/>
          <w:sz w:val="24"/>
          <w:szCs w:val="24"/>
        </w:rPr>
        <w:t>Trgovački sud u Varaždinu, po sucu toga suda Kseniji Flack-Makitan, u stečajnom predmetu nad stečajnim dužnikom</w:t>
      </w:r>
      <w:r w:rsidR="003E076F" w:rsidRPr="003E076F">
        <w:rPr>
          <w:rFonts w:hAnsi="Times New Roman" w:ascii="Times New Roman"/>
          <w:sz w:val="24"/>
          <w:szCs w:val="24"/>
        </w:rPr>
        <w:t xml:space="preserve"> </w:t>
      </w:r>
      <w:r w:rsidR="002C5C91">
        <w:rPr>
          <w:rFonts w:hAnsi="Times New Roman" w:ascii="Times New Roman"/>
          <w:sz w:val="24"/>
          <w:szCs w:val="24"/>
        </w:rPr>
        <w:t xml:space="preserve">ZLATNA RIBICA d.o.o. u stečaju, Matije Gupca 18, Novi Marof, OIB: 21399440915, 1. prosinca </w:t>
      </w:r>
      <w:r w:rsidRPr="003E076F">
        <w:rPr>
          <w:rFonts w:hAnsi="Times New Roman" w:ascii="Times New Roman"/>
          <w:sz w:val="24"/>
          <w:szCs w:val="24"/>
        </w:rPr>
        <w:t>2017. donio je</w:t>
      </w:r>
      <w:r w:rsidR="00B665D2" w:rsidRPr="003E076F">
        <w:rPr>
          <w:rFonts w:eastAsia="Times New Roman" w:hAnsi="Times New Roman" w:ascii="Times New Roman"/>
          <w:sz w:val="24"/>
          <w:szCs w:val="24"/>
          <w:lang w:eastAsia="hr-HR"/>
        </w:rPr>
        <w:t xml:space="preserve"> sljedeći</w:t>
      </w:r>
    </w:p>
    <w:p w:rsidRDefault="0004207D" w:rsidP="00DC70E5" w:rsidR="0004207D" w:rsidRPr="000B54E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2E3B" w:rsidP="0049749B" w:rsidR="00902E3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7404E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2E3B" w:rsidP="0049749B" w:rsidR="00902E3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C5C91" w:rsidP="000671F5" w:rsidR="000671F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Nalaže se dosadašnjem stečajnom upravitelju Svenu Pirkeru iz Varaždina, Trg kralja Tomislava 2, da u roku od 3 dana preda svoje dužnosti, potrebne isprave, te imovinu stečajnog dužnika koju ima u posjedu novoimenovanom stečajnom upravitelju Slavici Orehovec iz Čakovca, F. Prešerna 11b, u skladu sa čl. 87. st. 7. i 8. Stečajnog zakona (Narodne novine broj 71/15 i 104/17).</w:t>
      </w:r>
    </w:p>
    <w:p w:rsidRDefault="002C5C91" w:rsidP="000671F5" w:rsidR="002C5C91" w:rsidRPr="000671F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0671F5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493670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493670">
        <w:rPr>
          <w:rFonts w:hAnsi="Times New Roman" w:ascii="Times New Roman"/>
          <w:sz w:val="24"/>
          <w:szCs w:val="24"/>
        </w:rPr>
        <w:t xml:space="preserve">, </w:t>
      </w:r>
      <w:r w:rsidR="002C5C91">
        <w:rPr>
          <w:rFonts w:hAnsi="Times New Roman" w:ascii="Times New Roman"/>
          <w:sz w:val="24"/>
          <w:szCs w:val="24"/>
        </w:rPr>
        <w:t xml:space="preserve">1. prosinca </w:t>
      </w:r>
      <w:r w:rsidR="000671F5" w:rsidRPr="000671F5">
        <w:rPr>
          <w:rFonts w:hAnsi="Times New Roman" w:ascii="Times New Roman"/>
          <w:sz w:val="24"/>
          <w:szCs w:val="24"/>
        </w:rPr>
        <w:t>2017.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902E3B" w:rsidP="000671F5" w:rsidR="00902E3B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902E3B" w:rsidR="00902E3B" w:rsidRPr="00902E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902E3B" w:rsidP="00902E3B" w:rsidR="00902E3B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0671F5" w:rsidP="000671F5" w:rsid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0671F5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DNA:</w:t>
      </w:r>
    </w:p>
    <w:p w:rsidRDefault="00B665D2" w:rsidP="000671F5" w:rsidR="00B665D2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2C5C91" w:rsidP="00B665D2" w:rsidR="002C5C91">
      <w:pPr>
        <w:numPr>
          <w:ilvl w:val="0"/>
          <w:numId w:val="5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E-oglasna ploča kao dostava za: </w:t>
      </w:r>
    </w:p>
    <w:p w:rsidRDefault="002C5C91" w:rsidP="002C5C91" w:rsidR="00B665D2" w:rsidRPr="00B665D2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B665D2" w:rsidRPr="00B665D2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Sven Pirker iz Varaždina, Trg kralja Tomislava 2,</w:t>
      </w:r>
    </w:p>
    <w:p w:rsidRDefault="002C5C91" w:rsidP="002C5C91" w:rsidR="0056514C">
      <w:pPr>
        <w:spacing w:lineRule="auto" w:line="240" w:after="0"/>
        <w:ind w:firstLine="3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-Stečajni upravitelj Slavica Orehovec, Čakovec, F. Prešerna 11b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6A92" w:rsidP="00501147" w:rsidR="00D86A92">
      <w:pPr>
        <w:spacing w:lineRule="auto" w:line="240" w:after="0"/>
      </w:pPr>
      <w:r>
        <w:separator/>
      </w:r>
    </w:p>
  </w:endnote>
  <w:endnote w:id="0" w:type="continuationSeparator">
    <w:p w:rsidRDefault="00D86A92" w:rsidP="00501147" w:rsidR="00D86A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6A92" w:rsidP="00501147" w:rsidR="00D86A92">
      <w:pPr>
        <w:spacing w:lineRule="auto" w:line="240" w:after="0"/>
      </w:pPr>
      <w:r>
        <w:separator/>
      </w:r>
    </w:p>
  </w:footnote>
  <w:footnote w:id="0" w:type="continuationSeparator">
    <w:p w:rsidRDefault="00D86A92" w:rsidP="00501147" w:rsidR="00D86A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E076F">
      <w:rPr>
        <w:rFonts w:hAnsi="Times New Roman" w:ascii="Times New Roman"/>
        <w:noProof/>
        <w:sz w:val="24"/>
        <w:szCs w:val="24"/>
      </w:rPr>
      <w:t>Poslovni broj: 5 St-882/16-17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B665D2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7404E"/>
    <w:rsid w:val="00087C43"/>
    <w:rsid w:val="000B54E4"/>
    <w:rsid w:val="0016193F"/>
    <w:rsid w:val="001873EC"/>
    <w:rsid w:val="00194888"/>
    <w:rsid w:val="001A68CF"/>
    <w:rsid w:val="001E3C62"/>
    <w:rsid w:val="001F6DF0"/>
    <w:rsid w:val="00237FCE"/>
    <w:rsid w:val="002971D6"/>
    <w:rsid w:val="002C5C91"/>
    <w:rsid w:val="002D2FC4"/>
    <w:rsid w:val="002E3DDB"/>
    <w:rsid w:val="002F4206"/>
    <w:rsid w:val="002F61DE"/>
    <w:rsid w:val="00340399"/>
    <w:rsid w:val="00341823"/>
    <w:rsid w:val="00342CFC"/>
    <w:rsid w:val="00345212"/>
    <w:rsid w:val="003503D1"/>
    <w:rsid w:val="00367E59"/>
    <w:rsid w:val="00385BF0"/>
    <w:rsid w:val="003949AF"/>
    <w:rsid w:val="00394A8C"/>
    <w:rsid w:val="003A4477"/>
    <w:rsid w:val="003E076F"/>
    <w:rsid w:val="00450291"/>
    <w:rsid w:val="00493670"/>
    <w:rsid w:val="0049749B"/>
    <w:rsid w:val="00497CDE"/>
    <w:rsid w:val="004A0BD1"/>
    <w:rsid w:val="004E1C60"/>
    <w:rsid w:val="00501147"/>
    <w:rsid w:val="00521E8A"/>
    <w:rsid w:val="0056514C"/>
    <w:rsid w:val="005E1D89"/>
    <w:rsid w:val="005F633B"/>
    <w:rsid w:val="00685195"/>
    <w:rsid w:val="00741600"/>
    <w:rsid w:val="00757A30"/>
    <w:rsid w:val="00757E48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02E3B"/>
    <w:rsid w:val="0091670A"/>
    <w:rsid w:val="0092437B"/>
    <w:rsid w:val="00957093"/>
    <w:rsid w:val="0096157B"/>
    <w:rsid w:val="0096563D"/>
    <w:rsid w:val="00975368"/>
    <w:rsid w:val="00A31425"/>
    <w:rsid w:val="00A31587"/>
    <w:rsid w:val="00A65E60"/>
    <w:rsid w:val="00A9082D"/>
    <w:rsid w:val="00AA1295"/>
    <w:rsid w:val="00AD4721"/>
    <w:rsid w:val="00AF28D9"/>
    <w:rsid w:val="00B00B9A"/>
    <w:rsid w:val="00B43087"/>
    <w:rsid w:val="00B43741"/>
    <w:rsid w:val="00B665D2"/>
    <w:rsid w:val="00B92B86"/>
    <w:rsid w:val="00BC5568"/>
    <w:rsid w:val="00BE76E7"/>
    <w:rsid w:val="00C470B6"/>
    <w:rsid w:val="00C50709"/>
    <w:rsid w:val="00CB0DAC"/>
    <w:rsid w:val="00CE3864"/>
    <w:rsid w:val="00D228AD"/>
    <w:rsid w:val="00D43FE4"/>
    <w:rsid w:val="00D50D29"/>
    <w:rsid w:val="00D86A92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7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72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7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7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7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72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7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7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RIBICA d.o.o. za trgovinu i usluge zastupanog po punomoćniku ODVJETNIK TOMISLAV PROFOZIĆ</izvorni_sadrzaj>
    <derivirana_varijabla naziv="DomainObject.Predmet.ProtustrankaFormated_1">  ZLATNA RIBICA d.o.o. za trgovinu i usluge zastupanog po punomoćniku ODVJETNIK TOMISLAV PROFOZIĆ</derivirana_varijabla>
  </DomainObject.Predmet.ProtustrankaFormated>
  <DomainObject.Predmet.ProtustrankaFormatedOIB>
    <izvorni_sadrzaj>  ZLATNA RIBICA d.o.o. za trgovinu i usluge, OIB 21399440915 zastupanog po punomoćniku ODVJETNIK TOMISLAV PROFOZIĆ</izvorni_sadrzaj>
    <derivirana_varijabla naziv="DomainObject.Predmet.ProtustrankaFormatedOIB_1">  ZLATNA RIBICA d.o.o. za trgovinu i usluge, OIB 21399440915 zastupanog po punomoćniku ODVJETNIK TOMISLAV PROFOZIĆ</derivirana_varijabla>
  </DomainObject.Predmet.ProtustrankaFormatedOIB>
  <DomainObject.Predmet.ProtustrankaFormatedWithAdress>
    <izvorni_sadrzaj> ZLATNA RIBICA d.o.o. za trgovinu i usluge, Matije Gupca 18, 42220 Novi Marof zastupanog po punomoćniku ODVJETNIK TOMISLAV PROFOZIĆ</izvorni_sadrzaj>
    <derivirana_varijabla naziv="DomainObject.Predmet.ProtustrankaFormatedWithAdress_1"> ZLATNA RIBICA d.o.o. za trgovinu i usluge, Matije Gupca 18, 42220 Novi Marof zastupanog po punomoćniku ODVJETNIK TOMISLAV PROFOZIĆ</derivirana_varijabla>
  </DomainObject.Predmet.ProtustrankaFormatedWithAdress>
  <DomainObject.Predmet.ProtustrankaFormatedWithAdressOIB>
    <izvorni_sadrzaj> ZLATNA RIBICA d.o.o. za trgovinu i usluge, OIB 21399440915, Matije Gupca 18, 42220 Novi Marof zastupanog po punomoćniku ODVJETNIK TOMISLAV PROFOZIĆ</izvorni_sadrzaj>
    <derivirana_varijabla naziv="DomainObject.Predmet.ProtustrankaFormatedWithAdressOIB_1"> ZLATNA RIBICA d.o.o. za trgovinu i usluge, OIB 21399440915, Matije Gupca 18, 42220 Novi Marof zastupanog po punomoćniku ODVJETNIK TOMISLAV PROFOZIĆ</derivirana_varijabla>
  </DomainObject.Predmet.ProtustrankaFormatedWithAdressOIB>
  <DomainObject.Predmet.ProtustrankaWithAdress>
    <izvorni_sadrzaj>ZLATNA RIBICA d.o.o. za trgovinu i usluge Matije Gupca 18, 42220 Novi Marof</izvorni_sadrzaj>
    <derivirana_varijabla naziv="DomainObject.Predmet.ProtustrankaWithAdress_1">ZLATNA RIBICA d.o.o. za trgovinu i usluge Matije Gupca 18, 42220 Novi Marof</derivirana_varijabla>
  </DomainObject.Predmet.ProtustrankaWithAdress>
  <DomainObject.Predmet.ProtustrankaWithAdressOIB>
    <izvorni_sadrzaj>ZLATNA RIBICA d.o.o. za trgovinu i usluge, OIB 21399440915, Matije Gupca 18, 42220 Novi Marof</izvorni_sadrzaj>
    <derivirana_varijabla naziv="DomainObject.Predmet.ProtustrankaWithAdressOIB_1">ZLATNA RIBICA d.o.o. za trgovinu i usluge, OIB 21399440915, Matije Gupca 18, 42220 Novi Marof</derivirana_varijabla>
  </DomainObject.Predmet.ProtustrankaWithAdressOIB>
  <DomainObject.Predmet.ProtustrankaNazivFormated>
    <izvorni_sadrzaj>ZLATNA RIBICA d.o.o. za trgovinu i usluge</izvorni_sadrzaj>
    <derivirana_varijabla naziv="DomainObject.Predmet.ProtustrankaNazivFormated_1">ZLATNA RIBICA d.o.o. za trgovinu i usluge</derivirana_varijabla>
  </DomainObject.Predmet.ProtustrankaNazivFormated>
  <DomainObject.Predmet.ProtustrankaNazivFormatedOIB>
    <izvorni_sadrzaj>ZLATNA RIBICA d.o.o. za trgovinu i usluge, OIB 21399440915</izvorni_sadrzaj>
    <derivirana_varijabla naziv="DomainObject.Predmet.ProtustrankaNazivFormatedOIB_1">ZLATNA RIBICA d.o.o. za trgovinu i usluge, OIB 21399440915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510276.05</izvorni_sadrzaj>
    <derivirana_varijabla naziv="DomainObject.Predmet.TrenutnaVrijednost_1">510276.05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ZLATNA RIBICA d.o.o. za trgovinu i usluge zastupanog po punomoćniku ODVJETNIK TOMISLAV PROFOZIĆ</item>
    </izvorni_sadrzaj>
    <derivirana_varijabla naziv="DomainObject.Predmet.ProtuStrankaListFormated_1">
      <item>ZLATNA RIBICA d.o.o. za trgovinu i usluge zastupanog po punomoćniku ODVJETNIK TOMISLAV PROFOZIĆ</item>
    </derivirana_varijabla>
  </DomainObject.Predmet.ProtuStrankaListFormated>
  <DomainObject.Predmet.ProtuStrankaListFormatedOIB>
    <izvorni_sadrzaj>
      <item>ZLATNA RIBICA d.o.o. za trgovinu i usluge, OIB 21399440915 zastupanog po punomoćniku ODVJETNIK TOMISLAV PROFOZIĆ</item>
    </izvorni_sadrzaj>
    <derivirana_varijabla naziv="DomainObject.Predmet.ProtuStrankaListFormatedOIB_1">
      <item>ZLATNA RIBICA d.o.o. za trgovinu i usluge, OIB 21399440915 zastupanog po punomoćniku ODVJETNIK TOMISLAV PROFOZIĆ</item>
    </derivirana_varijabla>
  </DomainObject.Predmet.ProtuStrankaListFormatedOIB>
  <DomainObject.Predmet.ProtuStrankaListFormatedWithAdress>
    <izvorni_sadrzaj>
      <item>ZLATNA RIBICA d.o.o. za trgovinu i usluge, Matije Gupca 18, 42220 Novi Marof zastupanog po punomoćniku ODVJETNIK TOMISLAV PROFOZIĆ</item>
    </izvorni_sadrzaj>
    <derivirana_varijabla naziv="DomainObject.Predmet.ProtuStrankaListFormatedWithAdress_1">
      <item>ZLATNA RIBICA d.o.o. za trgovinu i usluge, Matije Gupca 18, 42220 Novi Marof zastupanog po punomoćniku ODVJETNIK TOMISLAV PROFOZIĆ</item>
    </derivirana_varijabla>
  </DomainObject.Predmet.ProtuStrankaListFormatedWithAdress>
  <DomainObject.Predmet.ProtuStrankaListFormatedWithAdressOIB>
    <izvorni_sadrzaj>
      <item>ZLATNA RIBICA d.o.o. za trgovinu i usluge, OIB 21399440915, Matije Gupca 18, 42220 Novi Marof zastupanog po punomoćniku ODVJETNIK TOMISLAV PROFOZIĆ</item>
    </izvorni_sadrzaj>
    <derivirana_varijabla naziv="DomainObject.Predmet.ProtuStrankaListFormatedWithAdressOIB_1">
      <item>ZLATNA RIBICA d.o.o. za trgovinu i usluge, OIB 21399440915, Matije Gupca 18, 42220 Novi Marof zastupanog po punomoćniku ODVJETNIK TOMISLAV PROFOZIĆ</item>
    </derivirana_varijabla>
  </DomainObject.Predmet.ProtuStrankaListFormatedWithAdressOIB>
  <DomainObject.Predmet.ProtuStrankaListNazivFormated>
    <izvorni_sadrzaj>
      <item>ZLATNA RIBICA d.o.o. za trgovinu i usluge</item>
    </izvorni_sadrzaj>
    <derivirana_varijabla naziv="DomainObject.Predmet.ProtuStrankaListNazivFormated_1">
      <item>ZLATNA RIBICA d.o.o. za trgovinu i usluge</item>
    </derivirana_varijabla>
  </DomainObject.Predmet.ProtuStrankaListNazivFormated>
  <DomainObject.Predmet.ProtuStrankaListNazivFormatedOIB>
    <izvorni_sadrzaj>
      <item>ZLATNA RIBICA d.o.o. za trgovinu i usluge, OIB 21399440915</item>
    </izvorni_sadrzaj>
    <derivirana_varijabla naziv="DomainObject.Predmet.ProtuStrankaListNazivFormatedOIB_1">
      <item>ZLATNA RIBICA d.o.o. za trgovinu i usluge, OIB 21399440915</item>
    </derivirana_varijabla>
  </DomainObject.Predmet.ProtuStrankaListNazivFormatedOIB>
  <DomainObject.Predmet.OstaliListFormated>
    <izvorni_sadrzaj>
      <item>Sudski registar</item>
      <item>e-oglasna ploča</item>
      <item>LUYAO SHAN</item>
      <item>XIUQUN SHAN</item>
      <item>ODVJETNIK TOMISLAV PROFOZIĆ punomoćnik sudionika u postupku ZLATNA RIBICA d.o.o. za trgovinu i usluge</item>
    </izvorni_sadrzaj>
    <derivirana_varijabla naziv="DomainObject.Predmet.OstaliListFormated_1">
      <item>Sudski registar</item>
      <item>e-oglasna ploča</item>
      <item>LUYAO SHAN</item>
      <item>XIUQUN SHAN</item>
      <item>ODVJETNIK TOMISLAV PROFOZIĆ punomoćnik sudionika u postupku ZLATNA RIBICA d.o.o. za trgovinu i usluge</item>
    </derivirana_varijabla>
  </DomainObject.Predmet.OstaliListFormated>
  <DomainObject.Predmet.OstaliListFormatedOIB>
    <izvorni_sadrzaj>
      <item>Sudski registar</item>
      <item>e-oglasna ploča</item>
      <item>LUYAO SHAN, OIB 44704938081</item>
      <item>XIUQUN SHAN, OIB 46523532613</item>
      <item>ODVJETNIK TOMISLAV PROFOZIĆ punomoćnik sudionika u postupku ZLATNA RIBICA d.o.o. za trgovinu i usluge</item>
    </izvorni_sadrzaj>
    <derivirana_varijabla naziv="DomainObject.Predmet.OstaliListFormatedOIB_1">
      <item>Sudski registar</item>
      <item>e-oglasna ploča</item>
      <item>LUYAO SHAN, OIB 44704938081</item>
      <item>XIUQUN SHAN, OIB 46523532613</item>
      <item>ODVJETNIK TOMISLAV PROFOZIĆ punomoćnik sudionika u postupku ZLATNA RIBICA d.o.o. za trgovinu i usluge</item>
    </derivirana_varijabla>
  </DomainObject.Predmet.OstaliListFormatedOIB>
  <DomainObject.Predmet.OstaliListFormatedWithAdress>
    <izvorni_sadrzaj>
      <item>Sudski registar</item>
      <item>e-oglasna ploča</item>
      <item>LUYAO SHAN, Matije Gupca 18, 42220 Novi Marof</item>
      <item>XIUQUN SHAN, Matije Gupca 18, 42220 Novi Marof</item>
      <item>ODVJETNIK TOMISLAV PROFOZIĆ, Trnjanska cesta 65, 10000 Zagreb punomoćnik sudionika u postupku ZLATNA RIBICA d.o.o. za trgovinu i usluge</item>
    </izvorni_sadrzaj>
    <derivirana_varijabla naziv="DomainObject.Predmet.OstaliListFormatedWithAdress_1">
      <item>Sudski registar</item>
      <item>e-oglasna ploča</item>
      <item>LUYAO SHAN, Matije Gupca 18, 42220 Novi Marof</item>
      <item>XIUQUN SHAN, Matije Gupca 18, 42220 Novi Marof</item>
      <item>ODVJETNIK TOMISLAV PROFOZIĆ, Trnjanska cesta 65, 10000 Zagreb punomoćnik sudionika u postupku ZLATNA RIBICA d.o.o. za trgovinu i usluge</item>
    </derivirana_varijabla>
  </DomainObject.Predmet.OstaliListFormatedWithAdress>
  <DomainObject.Predmet.OstaliListFormatedWithAdressOIB>
    <izvorni_sadrzaj>
      <item>Sudski registar</item>
      <item>e-oglasna ploča</item>
      <item>LUYAO SHAN, OIB 44704938081, Matije Gupca 18, 42220 Novi Marof</item>
      <item>XIUQUN SHAN, OIB 46523532613, Matije Gupca 18, 42220 Novi Marof</item>
      <item>ODVJETNIK TOMISLAV PROFOZIĆ, Trnjanska cesta 65, 10000 Zagreb punomoćnik sudionika u postupku ZLATNA RIBICA d.o.o. za trgovinu i usluge</item>
    </izvorni_sadrzaj>
    <derivirana_varijabla naziv="DomainObject.Predmet.OstaliListFormatedWithAdressOIB_1">
      <item>Sudski registar</item>
      <item>e-oglasna ploča</item>
      <item>LUYAO SHAN, OIB 44704938081, Matije Gupca 18, 42220 Novi Marof</item>
      <item>XIUQUN SHAN, OIB 46523532613, Matije Gupca 18, 42220 Novi Marof</item>
      <item>ODVJETNIK TOMISLAV PROFOZIĆ, Trnjanska cesta 65, 10000 Zagreb punomoćnik sudionika u postupku ZLATNA RIBICA d.o.o. za trgovinu i usluge</item>
    </derivirana_varijabla>
  </DomainObject.Predmet.OstaliListFormatedWithAdressOIB>
  <DomainObject.Predmet.OstaliListNazivFormated>
    <izvorni_sadrzaj>
      <item>Sudski registar</item>
      <item>e-oglasna ploča</item>
      <item>LUYAO SHAN</item>
      <item>XIUQUN SHAN</item>
      <item>ODVJETNIK TOMISLAV PROFOZIĆ</item>
    </izvorni_sadrzaj>
    <derivirana_varijabla naziv="DomainObject.Predmet.OstaliListNazivFormated_1">
      <item>Sudski registar</item>
      <item>e-oglasna ploča</item>
      <item>LUYAO SHAN</item>
      <item>XIUQUN SHAN</item>
      <item>ODVJETNIK TOMISLAV PROFOZIĆ</item>
    </derivirana_varijabla>
  </DomainObject.Predmet.OstaliListNazivFormated>
  <DomainObject.Predmet.OstaliListNazivFormatedOIB>
    <izvorni_sadrzaj>
      <item>Sudski registar</item>
      <item>e-oglasna ploča</item>
      <item>LUYAO SHAN, OIB 44704938081</item>
      <item>XIUQUN SHAN, OIB 46523532613</item>
      <item>ODVJETNIK TOMISLAV PROFOZIĆ</item>
    </izvorni_sadrzaj>
    <derivirana_varijabla naziv="DomainObject.Predmet.OstaliListNazivFormatedOIB_1">
      <item>Sudski registar</item>
      <item>e-oglasna ploča</item>
      <item>LUYAO SHAN, OIB 44704938081</item>
      <item>XIUQUN SHAN, OIB 46523532613</item>
      <item>ODVJETNIK TOMISLAV PROFOZIĆ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ZLATNA RIBICA d.o.o. za trgovinu i usluge</izvorni_sadrzaj>
    <derivirana_varijabla naziv="DomainObject.Predmet.ProtustrankaIDrugi_1">ZLATNA RIBICA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ZLATNA RIBICA d.o.o. za trgovinu i usluge, OIB 21399440915, Matije Gupca 18, 42220 Novi Marof</izvorni_sadrzaj>
    <derivirana_varijabla naziv="DomainObject.Predmet.ProtustrankaIDrugiAdressOIB_1">ZLATNA RIBICA d.o.o. za trgovinu i usluge, OIB 21399440915, Matije Gupca 18,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ZLATNA RIBICA d.o.o. za trgovinu i usluge</item>
      <item>Sudski registar</item>
      <item>e-oglasna ploča</item>
      <item>LUYAO SHAN</item>
      <item>XIUQUN SHAN</item>
      <item>ODVJETNIK TOMISLAV PROFOZIĆ</item>
    </izvorni_sadrzaj>
    <derivirana_varijabla naziv="DomainObject.Predmet.SudioniciListNaziv_1">
      <item>Financijska agencija</item>
      <item>ZLATNA RIBICA d.o.o. za trgovinu i usluge</item>
      <item>Sudski registar</item>
      <item>e-oglasna ploča</item>
      <item>LUYAO SHAN</item>
      <item>XIUQUN SHAN</item>
      <item>ODVJETNIK TOMISLAV PROFOZIĆ</item>
    </derivirana_varijabla>
  </DomainObject.Predmet.SudioniciListNaziv>
  <DomainObject.Predmet.SudioniciListAdressOIB>
    <izvorni_sadrzaj>
      <item>Financijska agencija, OIB 85821130368, Ulica grada Vukovara 70,10000 Zagreb</item>
      <item>ZLATNA RIBICA d.o.o. za trgovinu i usluge, OIB 21399440915, Matije Gupca 18,42220 Novi Marof</item>
      <item>Sudski registar</item>
      <item>e-oglasna ploča</item>
      <item>LUYAO SHAN, OIB 44704938081, Matije Gupca 18,42220 Novi Marof</item>
      <item>XIUQUN SHAN, OIB 46523532613, Matije Gupca 18,42220 Novi Marof</item>
      <item>ODVJETNIK TOMISLAV PROFOZIĆ, Trnjanska cesta 65,10000 Zagreb</item>
    </izvorni_sadrzaj>
    <derivirana_varijabla naziv="DomainObject.Predmet.SudioniciListAdressOIB_1">
      <item>Financijska agencija, OIB 85821130368, Ulica grada Vukovara 70,10000 Zagreb</item>
      <item>ZLATNA RIBICA d.o.o. za trgovinu i usluge, OIB 21399440915, Matije Gupca 18,42220 Novi Marof</item>
      <item>Sudski registar</item>
      <item>e-oglasna ploča</item>
      <item>LUYAO SHAN, OIB 44704938081, Matije Gupca 18,42220 Novi Marof</item>
      <item>XIUQUN SHAN, OIB 46523532613, Matije Gupca 18,42220 Novi Marof</item>
      <item>ODVJETNIK TOMISLAV PROFOZIĆ, Trnjanska cesta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21399440915</item>
      <item>, OIB null</item>
      <item>, OIB null</item>
      <item>, OIB 44704938081</item>
      <item>, OIB 46523532613</item>
      <item>, OIB null</item>
    </izvorni_sadrzaj>
    <derivirana_varijabla naziv="DomainObject.Predmet.SudioniciListNazivOIB_1">
      <item>, OIB 85821130368</item>
      <item>, OIB 21399440915</item>
      <item>, OIB null</item>
      <item>, OIB null</item>
      <item>, OIB 44704938081</item>
      <item>, OIB 46523532613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E85169-A871-4E68-B33F-779436A4D6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931</properties:Characters>
  <properties:Lines>46</properties:Lines>
  <properties:Paragraphs>17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2017-12-01T08:56:00Z</cp:lastPrinted>
  <dcterms:modified xmlns:xsi="http://www.w3.org/2001/XMLSchema-instance" xsi:type="dcterms:W3CDTF">2017-12-01T09:08:00Z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