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8446" w14:paraId="1218446" w:rsidRDefault="00B20FB7" w:rsidP="00E47FD1" w:rsidR="00B20FB7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5544CE" w:rsidP="00E47FD1" w:rsidR="005544CE">
      <w:pPr>
        <w:ind w:firstLine="708"/>
        <w:rPr>
          <w:noProof/>
          <w:lang w:eastAsia="hr-HR" w:val="hr-HR"/>
        </w:rPr>
      </w:pPr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D4027A" w:rsidP="00D4027A" w:rsidR="00D4027A" w:rsidRPr="00E95649">
      <w:pPr>
        <w:rPr>
          <w:lang w:val="hr-HR"/>
        </w:rPr>
      </w:pPr>
    </w:p>
    <w:p w:rsidRDefault="00F35310" w:rsidP="00F35310" w:rsidR="00F35310" w:rsidRPr="00E95649">
      <w:pPr>
        <w:pStyle w:val="Naslov1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403F01" w:rsidP="00403F01" w:rsidR="00403F01" w:rsidRPr="00E95649">
      <w:pPr>
        <w:rPr>
          <w:lang w:eastAsia="hr-HR" w:val="hr-HR"/>
        </w:rPr>
      </w:pPr>
    </w:p>
    <w:p w:rsidRDefault="00E14AE2" w:rsidP="00D4027A" w:rsidR="00D4027A" w:rsidRPr="00E95649">
      <w:pPr>
        <w:pStyle w:val="Naslov2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D4027A" w:rsidR="00D4027A" w:rsidRPr="00E95649">
      <w:pPr>
        <w:rPr>
          <w:lang w:val="hr-HR"/>
        </w:rPr>
      </w:pP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3C6A19">
        <w:rPr>
          <w:lang w:val="hr-HR"/>
        </w:rPr>
        <w:t>DUARE poljoprivredna-ugostiteljska zadruga</w:t>
      </w:r>
      <w:r w:rsidR="005A4641" w:rsidRPr="00E95649">
        <w:rPr>
          <w:lang w:val="hr-HR"/>
        </w:rPr>
        <w:t>,</w:t>
      </w:r>
      <w:r w:rsidR="003C6A19">
        <w:rPr>
          <w:lang w:val="hr-HR"/>
        </w:rPr>
        <w:t xml:space="preserve"> Zadvarje 226,</w:t>
      </w:r>
      <w:r w:rsidR="005A4641" w:rsidRPr="00E95649">
        <w:rPr>
          <w:lang w:val="hr-HR"/>
        </w:rPr>
        <w:t xml:space="preserve"> </w:t>
      </w:r>
      <w:r w:rsidR="003C6A19" w:rsidRPr="003C6A19">
        <w:rPr>
          <w:lang w:val="hr-HR"/>
        </w:rPr>
        <w:t>Zadvarje</w:t>
      </w:r>
      <w:r w:rsidR="003C6A19">
        <w:rPr>
          <w:lang w:val="hr-HR"/>
        </w:rPr>
        <w:t>,</w:t>
      </w:r>
      <w:r w:rsidR="003C6A19" w:rsidRPr="003C6A19">
        <w:rPr>
          <w:lang w:val="hr-HR"/>
        </w:rPr>
        <w:t xml:space="preserve"> </w:t>
      </w:r>
      <w:r w:rsidR="003C6A19">
        <w:rPr>
          <w:lang w:val="hr-HR"/>
        </w:rPr>
        <w:t xml:space="preserve">OIB: 66242092986, </w:t>
      </w:r>
      <w:r w:rsidR="005A4641" w:rsidRPr="00E95649">
        <w:rPr>
          <w:lang w:val="hr-HR"/>
        </w:rPr>
        <w:t xml:space="preserve">dana </w:t>
      </w:r>
      <w:r w:rsidR="00683A29">
        <w:rPr>
          <w:lang w:val="hr-HR"/>
        </w:rPr>
        <w:t>4</w:t>
      </w:r>
      <w:r w:rsidR="00E95649" w:rsidRPr="00E95649">
        <w:rPr>
          <w:lang w:val="hr-HR"/>
        </w:rPr>
        <w:t>. veljače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B20FB7" w:rsidR="00D4027A" w:rsidRPr="00E95649">
      <w:pPr>
        <w:spacing w:after="240" w:before="24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3C6A19" w:rsidRPr="003C6A19">
        <w:rPr>
          <w:lang w:val="hr-HR"/>
        </w:rPr>
        <w:t>DUARE poljoprivredna-ugostiteljska zadruga, Zadvarje 226, Zadvarje, OIB: 66242092986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>dana 2.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</w:t>
      </w:r>
      <w:r w:rsidR="003C6A19" w:rsidRPr="003C6A19">
        <w:rPr>
          <w:lang w:val="hr-HR"/>
        </w:rPr>
        <w:t>DUARE poljoprivredna-ugostiteljska zadruga, Zadvarje 226, Zadvarje, OIB: 66242092986</w:t>
      </w:r>
      <w:r w:rsidR="003C6A1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B20FB7" w:rsidR="00E95649" w:rsidRPr="00E95649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B20FB7" w:rsidR="00E95649" w:rsidRPr="00E95649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B20FB7" w:rsidR="00E95649" w:rsidRPr="00E95649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3C6A19">
        <w:rPr>
          <w:lang w:val="hr-HR"/>
        </w:rPr>
        <w:t>16/404-1</w:t>
      </w:r>
      <w:r w:rsidR="00B20FB7">
        <w:rPr>
          <w:lang w:val="hr-HR"/>
        </w:rPr>
        <w:t xml:space="preserve"> od </w:t>
      </w:r>
      <w:r w:rsidR="003C6A19">
        <w:rPr>
          <w:lang w:val="hr-HR"/>
        </w:rPr>
        <w:t>25</w:t>
      </w:r>
      <w:r w:rsidR="0001397E">
        <w:rPr>
          <w:lang w:val="hr-HR"/>
        </w:rPr>
        <w:t>. siječnja 2016</w:t>
      </w:r>
      <w:r w:rsidRPr="00683A29">
        <w:rPr>
          <w:lang w:val="hr-HR"/>
        </w:rPr>
        <w:t>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83A29">
        <w:rPr>
          <w:lang w:val="hr-HR"/>
        </w:rPr>
        <w:t>4</w:t>
      </w:r>
      <w:r w:rsidR="00E95649">
        <w:rPr>
          <w:lang w:val="hr-HR"/>
        </w:rPr>
        <w:t>. veljače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DA2761" w:rsidP="00DA2761" w:rsidR="00DA2761" w:rsidRPr="00E95649">
      <w:pPr>
        <w:jc w:val="both"/>
        <w:rPr>
          <w:lang w:val="hr-HR"/>
        </w:rPr>
      </w:pPr>
      <w:r w:rsidRP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1B2A84" w:rsidP="00D4027A" w:rsidR="001B2A84">
      <w:pPr>
        <w:jc w:val="both"/>
        <w:rPr>
          <w:lang w:val="hr-HR"/>
        </w:rPr>
      </w:pP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A2A13" w:rsidRPr="009A2A13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3C6A19">
      <w:t>1000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3C6A19">
      <w:t>1000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97E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3C6A19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A2A13"/>
    <w:rsid w:val="009C3B0A"/>
    <w:rsid w:val="009D46D2"/>
    <w:rsid w:val="00A31ADC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St-1000/2015</izvorni_sadrzaj>
    <derivirana_varijabla naziv="DomainObject.Predmet.OznakaBroj_1">St-1000/2015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DUARE, poljoprivredna-ugostiteljska zadruga</izvorni_sadrzaj>
    <derivirana_varijabla naziv="DomainObject.Predmet.ProtustrankaFormated_1">  DUARE, poljoprivredna-ugostiteljska zadruga</derivirana_varijabla>
  </DomainObject.Predmet.ProtustrankaFormated>
  <DomainObject.Predmet.ProtustrankaFormatedOIB>
    <izvorni_sadrzaj>  DUARE, poljoprivredna-ugostiteljska zadruga, OIB 66242092986</izvorni_sadrzaj>
    <derivirana_varijabla naziv="DomainObject.Predmet.ProtustrankaFormatedOIB_1">  DUARE, poljoprivredna-ugostiteljska zadruga, OIB 66242092986</derivirana_varijabla>
  </DomainObject.Predmet.ProtustrankaFormatedOIB>
  <DomainObject.Predmet.ProtustrankaFormatedWithAdress>
    <izvorni_sadrzaj> DUARE, poljoprivredna-ugostiteljska zadruga, Zadvarje 226, 21255 Zadvarje</izvorni_sadrzaj>
    <derivirana_varijabla naziv="DomainObject.Predmet.ProtustrankaFormatedWithAdress_1"> DUARE, poljoprivredna-ugostiteljska zadruga, Zadvarje 226, 21255 Zadvarje</derivirana_varijabla>
  </DomainObject.Predmet.ProtustrankaFormatedWithAdress>
  <DomainObject.Predmet.ProtustrankaFormatedWithAdressOIB>
    <izvorni_sadrzaj> DUARE, poljoprivredna-ugostiteljska zadruga, OIB 66242092986, Zadvarje 226, 21255 Zadvarje</izvorni_sadrzaj>
    <derivirana_varijabla naziv="DomainObject.Predmet.ProtustrankaFormatedWithAdressOIB_1"> DUARE, poljoprivredna-ugostiteljska zadruga, OIB 66242092986, Zadvarje 226, 21255 Zadvarje</derivirana_varijabla>
  </DomainObject.Predmet.ProtustrankaFormatedWithAdressOIB>
  <DomainObject.Predmet.ProtustrankaWithAdress>
    <izvorni_sadrzaj>DUARE, poljoprivredna-ugostiteljska zadruga Zadvarje 226, 21255 Zadvarje</izvorni_sadrzaj>
    <derivirana_varijabla naziv="DomainObject.Predmet.ProtustrankaWithAdress_1">DUARE, poljoprivredna-ugostiteljska zadruga Zadvarje 226, 21255 Zadvarje</derivirana_varijabla>
  </DomainObject.Predmet.ProtustrankaWithAdress>
  <DomainObject.Predmet.ProtustrankaWithAdressOIB>
    <izvorni_sadrzaj>DUARE, poljoprivredna-ugostiteljska zadruga, OIB 66242092986, Zadvarje 226, 21255 Zadvarje</izvorni_sadrzaj>
    <derivirana_varijabla naziv="DomainObject.Predmet.ProtustrankaWithAdressOIB_1">DUARE, poljoprivredna-ugostiteljska zadruga, OIB 66242092986, Zadvarje 226, 21255 Zadvarje</derivirana_varijabla>
  </DomainObject.Predmet.ProtustrankaWithAdressOIB>
  <DomainObject.Predmet.ProtustrankaNazivFormated>
    <izvorni_sadrzaj>DUARE, poljoprivredna-ugostiteljska zadruga</izvorni_sadrzaj>
    <derivirana_varijabla naziv="DomainObject.Predmet.ProtustrankaNazivFormated_1">DUARE, poljoprivredna-ugostiteljska zadruga</derivirana_varijabla>
  </DomainObject.Predmet.ProtustrankaNazivFormated>
  <DomainObject.Predmet.ProtustrankaNazivFormatedOIB>
    <izvorni_sadrzaj>DUARE, poljoprivredna-ugostiteljska zadruga, OIB 66242092986</izvorni_sadrzaj>
    <derivirana_varijabla naziv="DomainObject.Predmet.ProtustrankaNazivFormatedOIB_1">DUARE, poljoprivredna-ugostiteljska zadruga, OIB 66242092986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23606.25</izvorni_sadrzaj>
    <derivirana_varijabla naziv="DomainObject.Predmet.TrenutnaVrijednost_1">23606.25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DUARE, poljoprivredna-ugostiteljska zadruga</item>
    </izvorni_sadrzaj>
    <derivirana_varijabla naziv="DomainObject.Predmet.ProtuStrankaListFormated_1">
      <item>DUARE, poljoprivredna-ugostiteljska zadruga</item>
    </derivirana_varijabla>
  </DomainObject.Predmet.ProtuStrankaListFormated>
  <DomainObject.Predmet.ProtuStrankaListFormatedOIB>
    <izvorni_sadrzaj>
      <item>DUARE, poljoprivredna-ugostiteljska zadruga, OIB 66242092986</item>
    </izvorni_sadrzaj>
    <derivirana_varijabla naziv="DomainObject.Predmet.ProtuStrankaListFormatedOIB_1">
      <item>DUARE, poljoprivredna-ugostiteljska zadruga, OIB 66242092986</item>
    </derivirana_varijabla>
  </DomainObject.Predmet.ProtuStrankaListFormatedOIB>
  <DomainObject.Predmet.ProtuStrankaListFormatedWithAdress>
    <izvorni_sadrzaj>
      <item>DUARE, poljoprivredna-ugostiteljska zadruga, Zadvarje 226, 21255 Zadvarje</item>
    </izvorni_sadrzaj>
    <derivirana_varijabla naziv="DomainObject.Predmet.ProtuStrankaListFormatedWithAdress_1">
      <item>DUARE, poljoprivredna-ugostiteljska zadruga, Zadvarje 226, 21255 Zadvarje</item>
    </derivirana_varijabla>
  </DomainObject.Predmet.ProtuStrankaListFormatedWithAdress>
  <DomainObject.Predmet.ProtuStrankaListFormatedWithAdressOIB>
    <izvorni_sadrzaj>
      <item>DUARE, poljoprivredna-ugostiteljska zadruga, OIB 66242092986, Zadvarje 226, 21255 Zadvarje</item>
    </izvorni_sadrzaj>
    <derivirana_varijabla naziv="DomainObject.Predmet.ProtuStrankaListFormatedWithAdressOIB_1">
      <item>DUARE, poljoprivredna-ugostiteljska zadruga, OIB 66242092986, Zadvarje 226, 21255 Zadvarje</item>
    </derivirana_varijabla>
  </DomainObject.Predmet.ProtuStrankaListFormatedWithAdressOIB>
  <DomainObject.Predmet.ProtuStrankaListNazivFormated>
    <izvorni_sadrzaj>
      <item>DUARE, poljoprivredna-ugostiteljska zadruga</item>
    </izvorni_sadrzaj>
    <derivirana_varijabla naziv="DomainObject.Predmet.ProtuStrankaListNazivFormated_1">
      <item>DUARE, poljoprivredna-ugostiteljska zadruga</item>
    </derivirana_varijabla>
  </DomainObject.Predmet.ProtuStrankaListNazivFormated>
  <DomainObject.Predmet.ProtuStrankaListNazivFormatedOIB>
    <izvorni_sadrzaj>
      <item>DUARE, poljoprivredna-ugostiteljska zadruga, OIB 66242092986</item>
    </izvorni_sadrzaj>
    <derivirana_varijabla naziv="DomainObject.Predmet.ProtuStrankaListNazivFormatedOIB_1">
      <item>DUARE, poljoprivredna-ugostiteljska zadruga, OIB 66242092986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DUARE, poljoprivredna-ugostiteljska zadruga</izvorni_sadrzaj>
    <derivirana_varijabla naziv="DomainObject.Predmet.ProtustrankaIDrugi_1">DUARE, poljoprivredna-ugostiteljska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DUARE, poljoprivredna-ugostiteljska zadruga, OIB 66242092986, Zadvarje 226, 21255 Zadvarje</izvorni_sadrzaj>
    <derivirana_varijabla naziv="DomainObject.Predmet.ProtustrankaIDrugiAdressOIB_1">DUARE, poljoprivredna-ugostiteljska zadruga, OIB 66242092986, Zadvarje 226, 21255 Zadvarje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DUARE, poljoprivredna-ugostiteljska zadruga</item>
    </izvorni_sadrzaj>
    <derivirana_varijabla naziv="DomainObject.Predmet.SudioniciListNaziv_1">
      <item>FINANCIJSKA AGENCIJA, RC SPLIT</item>
      <item>DUARE, poljoprivredna-ugostiteljska zadruga</item>
    </derivirana_varijabla>
  </DomainObject.Predmet.SudioniciListNaziv>
  <DomainObject.Predmet.SudioniciListAdressOIB>
    <izvorni_sadrzaj>
      <item>FINANCIJSKA AGENCIJA, RC SPLIT, OIB 85821130368, Mažuranićevo šetalište 24 b,21000 Split</item>
      <item>DUARE, poljoprivredna-ugostiteljska zadruga, OIB 66242092986, Zadvarje 226,21255 Zadvarje</item>
    </izvorni_sadrzaj>
    <derivirana_varijabla naziv="DomainObject.Predmet.SudioniciListAdressOIB_1">
      <item>FINANCIJSKA AGENCIJA, RC SPLIT, OIB 85821130368, Mažuranićevo šetalište 24 b,21000 Split</item>
      <item>DUARE, poljoprivredna-ugostiteljska zadruga, OIB 66242092986, Zadvarje 226,21255 Zadvarje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66242092986</item>
    </izvorni_sadrzaj>
    <derivirana_varijabla naziv="DomainObject.Predmet.SudioniciListNazivOIB_1">
      <item>, OIB 85821130368</item>
      <item>, OIB 66242092986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323EC-1600-4312-9F1C-D832E3141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372</properties:Words>
  <properties:Characters>2127</properties:Characters>
  <properties:Lines>63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2016-02-03T13:29:00Z</dcterms:created>
  <dc:creator>wsadmin</dc:creator>
  <cp:lastModifiedBy>Ana Golub Gruić</cp:lastModifiedBy>
  <cp:lastPrinted>2016-02-03T13:29:00Z</cp:lastPrinted>
  <dcterms:modified xmlns:xsi="http://www.w3.org/2001/XMLSchema-instance" xsi:type="dcterms:W3CDTF">2016-02-04T12:41:00Z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