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086a" w14:paraId="ed6086a" w:rsidRDefault="001B4A7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1562100</wp:posOffset>
            </wp:positionH>
            <wp:positionV relativeFrom="page">
              <wp:posOffset>777240</wp:posOffset>
            </wp:positionV>
            <wp:extent cy="841375" cx="63055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1375" cx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B4A72" w:rsidP="001B4A72" w:rsidR="001B4A72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1B4A72" w:rsidP="001B4A72" w:rsidR="001B4A72">
      <w:pPr>
        <w:spacing w:after="0"/>
        <w:jc w:val="both"/>
      </w:pPr>
      <w:r>
        <w:t xml:space="preserve">           Republika Hrvatska</w:t>
      </w:r>
    </w:p>
    <w:p w:rsidRDefault="001B4A72" w:rsidP="001B4A72" w:rsidR="001B4A7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B4A72" w:rsidP="001B4A72" w:rsidR="001B4A72" w:rsidRPr="001B4A72">
      <w:pPr>
        <w:spacing w:after="0"/>
        <w:jc w:val="both"/>
      </w:pPr>
      <w:r>
        <w:t>Bjelov</w:t>
      </w:r>
      <w:r>
        <w:t xml:space="preserve">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noProof/>
          <w:szCs w:val="20"/>
          <w:lang w:eastAsia="hr-HR"/>
        </w:rPr>
      </w:pPr>
      <w:r w:rsidRPr="001B4A72">
        <w:rPr>
          <w:rFonts w:cs="Times New Roman" w:eastAsia="Times New Roman"/>
          <w:noProof/>
          <w:szCs w:val="20"/>
          <w:lang w:eastAsia="hr-HR"/>
        </w:rPr>
        <w:t>Poslovni broj: 5. St-485/2017-5</w:t>
      </w: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B4A7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1B4A7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1B4A72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1B4A72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PETRUŠIĆ GRADNJA društvo s ograničenom odgovornošću za gradnju, usluge i trgovinu, Zagreb, Celovečki odvojak 3. 11, MBS: 080479303, OIB: 32391851247, 5. ožujka 2018.</w:t>
      </w:r>
      <w:r w:rsidRPr="001B4A72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2"/>
          <w:lang w:eastAsia="hr-HR"/>
        </w:rPr>
      </w:pPr>
      <w:r w:rsidRPr="001B4A72">
        <w:rPr>
          <w:rFonts w:cs="Times New Roman" w:eastAsia="Times New Roman"/>
          <w:szCs w:val="20"/>
          <w:lang w:eastAsia="hr-HR"/>
        </w:rPr>
        <w:t>r i j e š i o   j e</w:t>
      </w: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4A72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PETRUŠIĆ GRADNJA društvo s ograničenom odgovornošću za gradnju, usluge i trgovinu, Zagreb, Celovečki odvojak 3. 11,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1B4A72">
        <w:rPr>
          <w:rFonts w:cs="Times New Roman" w:eastAsia="Times New Roman"/>
          <w:noProof/>
          <w:szCs w:val="20"/>
          <w:lang w:eastAsia="hr-HR"/>
        </w:rPr>
        <w:t xml:space="preserve"> model HR05 540-485-17.         </w:t>
      </w: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4A72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2"/>
          <w:lang w:eastAsia="hr-HR"/>
        </w:rPr>
      </w:pP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B4A72">
        <w:rPr>
          <w:rFonts w:cs="Times New Roman" w:eastAsia="Times New Roman"/>
          <w:szCs w:val="20"/>
          <w:lang w:eastAsia="hr-HR"/>
        </w:rPr>
        <w:t>Obrazloženje</w:t>
      </w: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4A72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17. svibnja 2016. Trgovačkom sudu u Zagrebu podnijela prijedlog za otvaranje stečajnog postupka nad dužnikom</w:t>
      </w:r>
      <w:r w:rsidRPr="001B4A72">
        <w:rPr>
          <w:rFonts w:cs="Times New Roman" w:eastAsia="Times New Roman"/>
          <w:szCs w:val="20"/>
          <w:lang w:eastAsia="hr-HR"/>
        </w:rPr>
        <w:t xml:space="preserve"> PETRUŠIĆ GRADNJA društvo s ograničenom odgovornošću za gradnju, usluge i trgovinu, Zagreb, Celovečki odvojak 3. 11.</w:t>
      </w: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1B4A72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814 dana, u ukupnom iznosu od 138.060,73 kn, u koji iznos je uračunata kamata i naknada Financijske agencije za provedbu ovrhe na novčanim sredstvima. Prema podacima koje je FINI dostavio Hrvatski zavod za mirovinsko osiguranje </w:t>
      </w:r>
      <w:r w:rsidRPr="001B4A72">
        <w:rPr>
          <w:rFonts w:cs="Times New Roman" w:eastAsia="Times New Roman"/>
          <w:noProof/>
          <w:szCs w:val="20"/>
          <w:lang w:eastAsia="hr-HR"/>
        </w:rPr>
        <w:t>dužnik ima 4 zaposlena.</w:t>
      </w: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4A72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St-4377/2016 ustupljen je Trgovačkom sudu u Bjelovaru na daljnji postupak. </w:t>
      </w: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4A72">
        <w:rPr>
          <w:rFonts w:cs="Times New Roman" w:eastAsia="Times New Roman"/>
          <w:szCs w:val="20"/>
          <w:lang w:eastAsia="hr-HR"/>
        </w:rPr>
        <w:lastRenderedPageBreak/>
        <w:t>Temeljem čl.115. st.1. SZ-a sud je 17. listopada</w:t>
      </w:r>
      <w:r w:rsidRPr="001B4A72">
        <w:rPr>
          <w:rFonts w:cs="Times New Roman" w:eastAsia="Times New Roman"/>
          <w:noProof/>
          <w:szCs w:val="20"/>
          <w:lang w:eastAsia="hr-HR"/>
        </w:rPr>
        <w:t xml:space="preserve"> 2017. donio </w:t>
      </w:r>
      <w:r w:rsidRPr="001B4A72">
        <w:rPr>
          <w:rFonts w:cs="Times New Roman" w:eastAsia="Times New Roman"/>
          <w:szCs w:val="20"/>
          <w:lang w:eastAsia="hr-HR"/>
        </w:rPr>
        <w:t xml:space="preserve">rješenje o pokretanju prethodnog postupka radi utvrđivanja pretpostavki za otvaranje stečajnog postupka, kojim je sukladno čl.123. st.1. i čl.128. st.1. i 5. SZ-a zakazano ročište radi izjašnjenja o prijedlogu i rasprave o uvjetima za otvaranje stečajnog postupka, na koje su pozvani predlagatelj Financijska agencija i zakonski zastupnik dužnika Zoran </w:t>
      </w:r>
      <w:proofErr w:type="spellStart"/>
      <w:r w:rsidRPr="001B4A72">
        <w:rPr>
          <w:rFonts w:cs="Times New Roman" w:eastAsia="Times New Roman"/>
          <w:szCs w:val="20"/>
          <w:lang w:eastAsia="hr-HR"/>
        </w:rPr>
        <w:t>Petrušić</w:t>
      </w:r>
      <w:proofErr w:type="spellEnd"/>
      <w:r w:rsidRPr="001B4A72">
        <w:rPr>
          <w:rFonts w:cs="Times New Roman" w:eastAsia="Times New Roman"/>
          <w:szCs w:val="20"/>
          <w:lang w:eastAsia="hr-HR"/>
        </w:rPr>
        <w:t xml:space="preserve">, kojem je sukladno čl.117. st.2. SZ, naloženo da sastavi i podnese sudu pisano izvješće o financijsko-gospodarskom stanju dužnika. </w:t>
      </w: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4A72">
        <w:rPr>
          <w:rFonts w:cs="Times New Roman" w:eastAsia="Calibri"/>
          <w:szCs w:val="20"/>
          <w:lang w:eastAsia="hr-HR"/>
        </w:rPr>
        <w:t>Z</w:t>
      </w:r>
      <w:r w:rsidRPr="001B4A72">
        <w:rPr>
          <w:rFonts w:cs="Times New Roman" w:eastAsia="Times New Roman"/>
          <w:szCs w:val="20"/>
          <w:lang w:eastAsia="hr-HR"/>
        </w:rPr>
        <w:t>akonski zastupnik dužnika je na ročištu 9. studenog 2017. naveo da je račun dužnika i nadalje blokiran, da dužnik ne obavlja nikakvu poslovnu aktivnost unazad tri godine i nema više zaposlenih. Nadalje je naveo da dužnik nema u vlasništvu niti nekretnine niti pokretnine.</w:t>
      </w: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4A72">
        <w:rPr>
          <w:rFonts w:cs="Times New Roman" w:eastAsia="Times New Roman"/>
          <w:szCs w:val="20"/>
          <w:lang w:eastAsia="hr-HR"/>
        </w:rPr>
        <w:t xml:space="preserve"> </w:t>
      </w: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4A72">
        <w:rPr>
          <w:rFonts w:cs="Times New Roman" w:eastAsia="Times New Roman"/>
          <w:szCs w:val="20"/>
          <w:lang w:eastAsia="hr-HR"/>
        </w:rPr>
        <w:t>Imajući u vidu navode zakonskog zastupnika dužnika i javno dostupne podatke sud zaključuje da dužnik ne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2"/>
          <w:lang w:eastAsia="hr-HR"/>
        </w:rPr>
      </w:pP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B4A72">
        <w:rPr>
          <w:rFonts w:cs="Times New Roman" w:eastAsia="Times New Roman"/>
          <w:szCs w:val="20"/>
          <w:lang w:eastAsia="hr-HR"/>
        </w:rPr>
        <w:t>Slijedom navedenog je sud,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B4A72">
        <w:rPr>
          <w:rFonts w:cs="Times New Roman" w:eastAsia="Times New Roman"/>
          <w:lang w:eastAsia="hr-HR"/>
        </w:rPr>
        <w:t xml:space="preserve">  </w:t>
      </w: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B4A72">
        <w:rPr>
          <w:rFonts w:cs="Times New Roman" w:eastAsia="Times New Roman"/>
          <w:lang w:eastAsia="hr-HR"/>
        </w:rPr>
        <w:t>Slijedom navedenog riješeno je kao u izreci.</w:t>
      </w: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B4A72">
        <w:rPr>
          <w:rFonts w:cs="Times New Roman" w:eastAsia="Times New Roman"/>
          <w:lang w:eastAsia="hr-HR"/>
        </w:rPr>
        <w:t>U Bjelovaru 5. ožujka 2018.</w:t>
      </w: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B4A72">
        <w:rPr>
          <w:rFonts w:cs="Times New Roman" w:eastAsia="Times New Roman"/>
          <w:lang w:eastAsia="hr-HR"/>
        </w:rPr>
        <w:t xml:space="preserve">                                                                                Stečajna sutkinja</w:t>
      </w: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B4A72">
        <w:rPr>
          <w:rFonts w:cs="Times New Roman" w:eastAsia="Times New Roman"/>
          <w:lang w:eastAsia="hr-HR"/>
        </w:rPr>
        <w:t xml:space="preserve">                                                                            Marija Petrina Kubica v.r.</w:t>
      </w: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B4A72" w:rsidP="001B4A72" w:rsidR="001B4A72" w:rsidRPr="001B4A7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969"/>
        <w:rPr>
          <w:rFonts w:cs="Times New Roman" w:eastAsia="Times New Roman"/>
          <w:noProof/>
          <w:szCs w:val="20"/>
          <w:lang w:eastAsia="hr-HR"/>
        </w:rPr>
      </w:pPr>
      <w:r w:rsidRPr="001B4A72">
        <w:rPr>
          <w:rFonts w:cs="Times New Roman" w:eastAsia="Times New Roman"/>
          <w:noProof/>
          <w:szCs w:val="20"/>
          <w:lang w:eastAsia="hr-HR"/>
        </w:rPr>
        <w:t xml:space="preserve">   Za točnost otpravka - ovlašteni službenik</w:t>
      </w:r>
    </w:p>
    <w:p w:rsidRDefault="001B4A72" w:rsidP="001B4A72" w:rsidR="001B4A72" w:rsidRPr="001B4A7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969"/>
        <w:rPr>
          <w:rFonts w:cs="Times New Roman" w:eastAsia="Times New Roman"/>
          <w:noProof/>
          <w:szCs w:val="20"/>
          <w:lang w:eastAsia="hr-HR"/>
        </w:rPr>
      </w:pPr>
      <w:r w:rsidRPr="001B4A72">
        <w:rPr>
          <w:rFonts w:cs="Times New Roman" w:eastAsia="Times New Roman"/>
          <w:noProof/>
          <w:szCs w:val="20"/>
          <w:lang w:eastAsia="hr-HR"/>
        </w:rPr>
        <w:t xml:space="preserve">                    Željka Vitez</w:t>
      </w: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B4A72" w:rsidP="001B4A72" w:rsidR="001B4A72" w:rsidRPr="001B4A7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B4A72">
        <w:rPr>
          <w:rFonts w:cs="Times New Roman" w:eastAsia="Times New Roman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1B4A7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1401900"/>
      <w:docPartObj>
        <w:docPartGallery w:val="Page Numbers (Top of Page)"/>
        <w:docPartUnique/>
      </w:docPartObj>
    </w:sdtPr>
    <w:sdtContent>
      <w:p w:rsidRDefault="001B4A72" w:rsidP="001B4A72" w:rsidR="001B4A7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B4A72" w:rsidP="001B4A72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noProof/>
        <w:szCs w:val="20"/>
        <w:lang w:eastAsia="hr-HR"/>
      </w:rPr>
    </w:pPr>
    <w:r w:rsidRPr="001B4A72">
      <w:rPr>
        <w:rFonts w:cs="Times New Roman" w:eastAsia="Times New Roman"/>
        <w:noProof/>
        <w:szCs w:val="20"/>
        <w:lang w:eastAsia="hr-HR"/>
      </w:rPr>
      <w:t>Poslovni broj: 5. St-485/2017-5</w:t>
    </w:r>
  </w:p>
  <w:p w:rsidRDefault="001B4A72" w:rsidP="001B4A72" w:rsidR="001B4A72" w:rsidRPr="001B4A72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A72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71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St-485/2017-5</izvorni_sadrzaj>
    <derivirana_varijabla naziv="DomainObject.Oznaka_1">St-485/2017-5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St-485/2017</izvorni_sadrzaj>
    <derivirana_varijabla naziv="DomainObject.Predmet.OznakaBroj_1">St-485/2017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PETRUŠIĆ GRADNJA d.o.o. zastupanog po punomoćniku Zoran Petrušić</izvorni_sadrzaj>
    <derivirana_varijabla naziv="DomainObject.Predmet.ProtustrankaFormated_1">  PETRUŠIĆ GRADNJA d.o.o. zastupanog po punomoćniku Zoran Petrušić</derivirana_varijabla>
  </DomainObject.Predmet.ProtustrankaFormated>
  <DomainObject.Predmet.ProtustrankaFormatedOIB>
    <izvorni_sadrzaj>  PETRUŠIĆ GRADNJA d.o.o., OIB 32391851247 zastupanog po punomoćniku Zoran Petrušić</izvorni_sadrzaj>
    <derivirana_varijabla naziv="DomainObject.Predmet.ProtustrankaFormatedOIB_1">  PETRUŠIĆ GRADNJA d.o.o., OIB 32391851247 zastupanog po punomoćniku Zoran Petrušić</derivirana_varijabla>
  </DomainObject.Predmet.ProtustrankaFormatedOIB>
  <DomainObject.Predmet.ProtustrankaFormatedWithAdress>
    <izvorni_sadrzaj> PETRUŠIĆ GRADNJA d.o.o., Celovečki odvojak 3. 11, 10000 Zagreb zastupanog po punomoćniku Zoran Petrušić</izvorni_sadrzaj>
    <derivirana_varijabla naziv="DomainObject.Predmet.ProtustrankaFormatedWithAdress_1"> PETRUŠIĆ GRADNJA d.o.o., Celovečki odvojak 3. 11, 10000 Zagreb zastupanog po punomoćniku Zoran Petrušić</derivirana_varijabla>
  </DomainObject.Predmet.ProtustrankaFormatedWithAdress>
  <DomainObject.Predmet.ProtustrankaFormatedWithAdressOIB>
    <izvorni_sadrzaj> PETRUŠIĆ GRADNJA d.o.o., OIB 32391851247, Celovečki odvojak 3. 11, 10000 Zagreb zastupanog po punomoćniku Zoran Petrušić</izvorni_sadrzaj>
    <derivirana_varijabla naziv="DomainObject.Predmet.ProtustrankaFormatedWithAdressOIB_1"> PETRUŠIĆ GRADNJA d.o.o., OIB 32391851247, Celovečki odvojak 3. 11, 10000 Zagreb zastupanog po punomoćniku Zoran Petrušić</derivirana_varijabla>
  </DomainObject.Predmet.ProtustrankaFormatedWithAdressOIB>
  <DomainObject.Predmet.ProtustrankaWithAdress>
    <izvorni_sadrzaj>PETRUŠIĆ GRADNJA d.o.o. Celovečki odvojak 3. 11, 10000 Zagreb</izvorni_sadrzaj>
    <derivirana_varijabla naziv="DomainObject.Predmet.ProtustrankaWithAdress_1">PETRUŠIĆ GRADNJA d.o.o. Celovečki odvojak 3. 11, 10000 Zagreb</derivirana_varijabla>
  </DomainObject.Predmet.ProtustrankaWithAdress>
  <DomainObject.Predmet.ProtustrankaWithAdressOIB>
    <izvorni_sadrzaj>PETRUŠIĆ GRADNJA d.o.o., OIB 32391851247, Celovečki odvojak 3. 11, 10000 Zagreb</izvorni_sadrzaj>
    <derivirana_varijabla naziv="DomainObject.Predmet.ProtustrankaWithAdressOIB_1">PETRUŠIĆ GRADNJA d.o.o., OIB 32391851247, Celovečki odvojak 3. 11, 10000 Zagreb</derivirana_varijabla>
  </DomainObject.Predmet.ProtustrankaWithAdressOIB>
  <DomainObject.Predmet.ProtustrankaNazivFormated>
    <izvorni_sadrzaj>PETRUŠIĆ GRADNJA d.o.o.</izvorni_sadrzaj>
    <derivirana_varijabla naziv="DomainObject.Predmet.ProtustrankaNazivFormated_1">PETRUŠIĆ GRADNJA d.o.o.</derivirana_varijabla>
  </DomainObject.Predmet.ProtustrankaNazivFormated>
  <DomainObject.Predmet.ProtustrankaNazivFormatedOIB>
    <izvorni_sadrzaj>PETRUŠIĆ GRADNJA d.o.o., OIB 32391851247</izvorni_sadrzaj>
    <derivirana_varijabla naziv="DomainObject.Predmet.ProtustrankaNazivFormatedOIB_1">PETRUŠIĆ GRADNJA d.o.o., OIB 32391851247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PETRUŠIĆ GRADNJA d.o.o. zastupanog po punomoćniku Zoran Petrušić</item>
    </izvorni_sadrzaj>
    <derivirana_varijabla naziv="DomainObject.Predmet.ProtuStrankaListFormated_1">
      <item>PETRUŠIĆ GRADNJA d.o.o. zastupanog po punomoćniku Zoran Petrušić</item>
    </derivirana_varijabla>
  </DomainObject.Predmet.ProtuStrankaListFormated>
  <DomainObject.Predmet.ProtuStrankaListFormatedOIB>
    <izvorni_sadrzaj>
      <item>PETRUŠIĆ GRADNJA d.o.o., OIB 32391851247 zastupanog po punomoćniku Zoran Petrušić</item>
    </izvorni_sadrzaj>
    <derivirana_varijabla naziv="DomainObject.Predmet.ProtuStrankaListFormatedOIB_1">
      <item>PETRUŠIĆ GRADNJA d.o.o., OIB 32391851247 zastupanog po punomoćniku Zoran Petrušić</item>
    </derivirana_varijabla>
  </DomainObject.Predmet.ProtuStrankaListFormatedOIB>
  <DomainObject.Predmet.ProtuStrankaListFormatedWithAdress>
    <izvorni_sadrzaj>
      <item>PETRUŠIĆ GRADNJA d.o.o., Celovečki odvojak 3. 11, 10000 Zagreb zastupanog po punomoćniku Zoran Petrušić</item>
    </izvorni_sadrzaj>
    <derivirana_varijabla naziv="DomainObject.Predmet.ProtuStrankaListFormatedWithAdress_1">
      <item>PETRUŠIĆ GRADNJA d.o.o., Celovečki odvojak 3. 11, 10000 Zagreb zastupanog po punomoćniku Zoran Petrušić</item>
    </derivirana_varijabla>
  </DomainObject.Predmet.ProtuStrankaListFormatedWithAdress>
  <DomainObject.Predmet.ProtuStrankaListFormatedWithAdressOIB>
    <izvorni_sadrzaj>
      <item>PETRUŠIĆ GRADNJA d.o.o., OIB 32391851247, Celovečki odvojak 3. 11, 10000 Zagreb zastupanog po punomoćniku Zoran Petrušić</item>
    </izvorni_sadrzaj>
    <derivirana_varijabla naziv="DomainObject.Predmet.ProtuStrankaListFormatedWithAdressOIB_1">
      <item>PETRUŠIĆ GRADNJA d.o.o., OIB 32391851247, Celovečki odvojak 3. 11, 10000 Zagreb zastupanog po punomoćniku Zoran Petrušić</item>
    </derivirana_varijabla>
  </DomainObject.Predmet.ProtuStrankaListFormatedWithAdressOIB>
  <DomainObject.Predmet.ProtuStrankaListNazivFormated>
    <izvorni_sadrzaj>
      <item>PETRUŠIĆ GRADNJA d.o.o.</item>
    </izvorni_sadrzaj>
    <derivirana_varijabla naziv="DomainObject.Predmet.ProtuStrankaListNazivFormated_1">
      <item>PETRUŠIĆ GRADNJA d.o.o.</item>
    </derivirana_varijabla>
  </DomainObject.Predmet.ProtuStrankaListNazivFormated>
  <DomainObject.Predmet.ProtuStrankaListNazivFormatedOIB>
    <izvorni_sadrzaj>
      <item>PETRUŠIĆ GRADNJA d.o.o., OIB 32391851247</item>
    </izvorni_sadrzaj>
    <derivirana_varijabla naziv="DomainObject.Predmet.ProtuStrankaListNazivFormatedOIB_1">
      <item>PETRUŠIĆ GRADNJA d.o.o., OIB 32391851247</item>
    </derivirana_varijabla>
  </DomainObject.Predmet.ProtuStrankaListNazivFormatedOIB>
  <DomainObject.Predmet.OstaliListFormated>
    <izvorni_sadrzaj>
      <item>Zoran Petrušić punomoćnik sudionika u postupku PETRUŠIĆ GRADNJA d.o.o.</item>
    </izvorni_sadrzaj>
    <derivirana_varijabla naziv="DomainObject.Predmet.OstaliListFormated_1">
      <item>Zoran Petrušić punomoćnik sudionika u postupku PETRUŠIĆ GRADNJA d.o.o.</item>
    </derivirana_varijabla>
  </DomainObject.Predmet.OstaliListFormated>
  <DomainObject.Predmet.OstaliListFormatedOIB>
    <izvorni_sadrzaj>
      <item>Zoran Petrušić, OIB 43540883462 punomoćnik sudionika u postupku PETRUŠIĆ GRADNJA d.o.o.</item>
    </izvorni_sadrzaj>
    <derivirana_varijabla naziv="DomainObject.Predmet.OstaliListFormatedOIB_1">
      <item>Zoran Petrušić, OIB 43540883462 punomoćnik sudionika u postupku PETRUŠIĆ GRADNJA d.o.o.</item>
    </derivirana_varijabla>
  </DomainObject.Predmet.OstaliListFormatedOIB>
  <DomainObject.Predmet.OstaliListFormatedWithAdress>
    <izvorni_sadrzaj>
      <item>Zoran Petrušić, Celovečki odvojak 3. 11/a, 10000 Zagreb punomoćnik sudionika u postupku PETRUŠIĆ GRADNJA d.o.o.</item>
    </izvorni_sadrzaj>
    <derivirana_varijabla naziv="DomainObject.Predmet.OstaliListFormatedWithAdress_1">
      <item>Zoran Petrušić, Celovečki odvojak 3. 11/a, 10000 Zagreb punomoćnik sudionika u postupku PETRUŠIĆ GRADNJA d.o.o.</item>
    </derivirana_varijabla>
  </DomainObject.Predmet.OstaliListFormatedWithAdress>
  <DomainObject.Predmet.OstaliListFormatedWithAdressOIB>
    <izvorni_sadrzaj>
      <item>Zoran Petrušić, OIB 43540883462, Celovečki odvojak 3. 11/a, 10000 Zagreb punomoćnik sudionika u postupku PETRUŠIĆ GRADNJA d.o.o.</item>
    </izvorni_sadrzaj>
    <derivirana_varijabla naziv="DomainObject.Predmet.OstaliListFormatedWithAdressOIB_1">
      <item>Zoran Petrušić, OIB 43540883462, Celovečki odvojak 3. 11/a, 10000 Zagreb punomoćnik sudionika u postupku PETRUŠIĆ GRADNJA d.o.o.</item>
    </derivirana_varijabla>
  </DomainObject.Predmet.OstaliListFormatedWithAdressOIB>
  <DomainObject.Predmet.OstaliListNazivFormated>
    <izvorni_sadrzaj>
      <item>Zoran Petrušić</item>
    </izvorni_sadrzaj>
    <derivirana_varijabla naziv="DomainObject.Predmet.OstaliListNazivFormated_1">
      <item>Zoran Petrušić</item>
    </derivirana_varijabla>
  </DomainObject.Predmet.OstaliListNazivFormated>
  <DomainObject.Predmet.OstaliListNazivFormatedOIB>
    <izvorni_sadrzaj>
      <item>Zoran Petrušić, OIB 43540883462</item>
    </izvorni_sadrzaj>
    <derivirana_varijabla naziv="DomainObject.Predmet.OstaliListNazivFormatedOIB_1">
      <item>Zoran Petrušić, OIB 43540883462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St-485/2017-5</izvorni_sadrzaj>
    <derivirana_varijabla naziv="DomainObject.PoslovniBrojDokumenta_1">St-485/2017-5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PETRUŠIĆ GRADNJA d.o.o.</izvorni_sadrzaj>
    <derivirana_varijabla naziv="DomainObject.Predmet.ProtustrankaIDrugi_1">PETRUŠIĆ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PETRUŠIĆ GRADNJA d.o.o., OIB 32391851247, Celovečki odvojak 3. 11, 10000 Zagreb</izvorni_sadrzaj>
    <derivirana_varijabla naziv="DomainObject.Predmet.ProtustrankaIDrugiAdressOIB_1">PETRUŠIĆ GRADNJA d.o.o., OIB 32391851247, Celovečki odvojak 3.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PETRUŠIĆ GRADNJA d.o.o.</item>
      <item>FINA Regionalni centar Zagreb</item>
      <item>Zoran Petrušić</item>
    </izvorni_sadrzaj>
    <derivirana_varijabla naziv="DomainObject.Predmet.SudioniciListNaziv_1">
      <item>PETRUŠIĆ GRADNJA d.o.o.</item>
      <item>FINA Regionalni centar Zagreb</item>
      <item>Zoran Petrušić</item>
    </derivirana_varijabla>
  </DomainObject.Predmet.SudioniciListNaziv>
  <DomainObject.Predmet.SudioniciListAdressOIB>
    <izvorni_sadrzaj>
      <item>PETRUŠIĆ GRADNJA d.o.o., OIB 32391851247, Celovečki odvojak 3. 11,10000 Zagreb</item>
      <item>FINA Regionalni centar Zagreb, OIB 85821130368, Trg svibanjskih žrtava 1995. br. 1,10000 Zagreb</item>
      <item>Zoran Petrušić, OIB 43540883462, Celovečki odvojak 3. 11/a,10000 Zagreb</item>
    </izvorni_sadrzaj>
    <derivirana_varijabla naziv="DomainObject.Predmet.SudioniciListAdressOIB_1">
      <item>PETRUŠIĆ GRADNJA d.o.o., OIB 32391851247, Celovečki odvojak 3. 11,10000 Zagreb</item>
      <item>FINA Regionalni centar Zagreb, OIB 85821130368, Trg svibanjskih žrtava 1995. br. 1,10000 Zagreb</item>
      <item>Zoran Petrušić, OIB 43540883462, Celovečki odvojak 3. 11/a,10000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0D5ED8-52A3-4E5C-996F-F5C5DAEB43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3789</properties:Characters>
  <properties:Lines>90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2018-03-05T13:51:00Z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St-485/2017-5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