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dd97" w14:paraId="1b5dd97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136D13">
        <w:rPr>
          <w:szCs w:val="24"/>
        </w:rPr>
        <w:t>379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</w:t>
      </w:r>
      <w:r w:rsidR="00136D13">
        <w:t>ZADRUGA DELMA, Starogradska 17</w:t>
      </w:r>
      <w:r w:rsidR="00ED0604">
        <w:t>,</w:t>
      </w:r>
      <w:r w:rsidR="00A56802">
        <w:t xml:space="preserve"> Đurđevac</w:t>
      </w:r>
      <w:r w:rsidR="00200042">
        <w:t>,</w:t>
      </w:r>
      <w:r w:rsidR="00ED0604">
        <w:t xml:space="preserve"> </w:t>
      </w:r>
      <w:r w:rsidR="00A56802">
        <w:t>OIB: 27543705684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A56802" w:rsidRPr="00A56802">
        <w:t xml:space="preserve"> </w:t>
      </w:r>
      <w:r w:rsidR="00A56802">
        <w:t>ZADRUGA DELMA, Starogradska 17, Đurđevac, OIB: 27543705684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9A4D7E">
        <w:rPr>
          <w:szCs w:val="24"/>
        </w:rPr>
        <w:t>15,0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2D6D64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A56802">
        <w:t>ZADRUGA DELMA, Starogradska 17, Đurđevac, OIB: 27543705684.</w:t>
      </w:r>
    </w:p>
    <w:p w:rsidRDefault="00A56802" w:rsidP="00CE3446" w:rsidR="00A56802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7C3E63">
        <w:t>Jasna Hromadko, Zelengorska br. 1, Zagreb, OIB: 22088644509.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A56802" w:rsidRPr="00A56802">
        <w:t xml:space="preserve"> </w:t>
      </w:r>
      <w:r w:rsidR="00A56802">
        <w:t>ZADRUGA DELMA, Starogradska 17, Đurđevac, OIB: 27543705684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DD0269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A56802">
        <w:t>ZADRUGA DELMA, Starogradska 17, 48350 Đurđevac</w:t>
      </w:r>
    </w:p>
    <w:p w:rsidRDefault="002D6D64" w:rsidP="00A56802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A56802">
        <w:t>Jasminka Sinjeri Preveden, Starogradska 17, 48350 Đurđevac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36D13">
        <w:rPr>
          <w:szCs w:val="24"/>
        </w:rPr>
        <w:t>, Ispostava Đurđevac, Stjepana Radića 1, 48350 Đurđevac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7C3E63">
        <w:t>Jasna Hromadko, Zelengorska br. 1,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7C3E63" w:rsidR="009E6198" w:rsidRPr="00964C7D">
      <w:headerReference w:type="defaul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4BF" w:rsidP="007A75CE" w:rsidR="002F04BF">
      <w:r>
        <w:separator/>
      </w:r>
    </w:p>
  </w:endnote>
  <w:endnote w:id="0" w:type="continuationSeparator">
    <w:p w:rsidRDefault="002F04BF" w:rsidP="007A75CE" w:rsidR="002F0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4BF" w:rsidP="007A75CE" w:rsidR="002F04BF">
      <w:r>
        <w:separator/>
      </w:r>
    </w:p>
  </w:footnote>
  <w:footnote w:id="0" w:type="continuationSeparator">
    <w:p w:rsidRDefault="002F04BF" w:rsidP="007A75CE" w:rsidR="002F0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525F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136D13">
      <w:t>379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6D13"/>
    <w:rsid w:val="001423C9"/>
    <w:rsid w:val="001E7781"/>
    <w:rsid w:val="00200042"/>
    <w:rsid w:val="00255595"/>
    <w:rsid w:val="002A6059"/>
    <w:rsid w:val="002D6D64"/>
    <w:rsid w:val="002F04BF"/>
    <w:rsid w:val="0034192E"/>
    <w:rsid w:val="00363C39"/>
    <w:rsid w:val="003B1F97"/>
    <w:rsid w:val="003B5155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6525F"/>
    <w:rsid w:val="007A75CE"/>
    <w:rsid w:val="007B0DF7"/>
    <w:rsid w:val="007B10CE"/>
    <w:rsid w:val="007C3E63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D0269"/>
    <w:rsid w:val="00DF4B3F"/>
    <w:rsid w:val="00E10BFD"/>
    <w:rsid w:val="00E5583B"/>
    <w:rsid w:val="00EA5D61"/>
    <w:rsid w:val="00ED0604"/>
    <w:rsid w:val="00ED38B6"/>
    <w:rsid w:val="00F0497A"/>
    <w:rsid w:val="00F079DC"/>
    <w:rsid w:val="00F25845"/>
    <w:rsid w:val="00F31904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2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2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2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2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2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2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2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2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DELMA za proizvodnju, trgovinu i usluge zastupanog po punomoćniku Jasminka Sinjeri Prevedan</izvorni_sadrzaj>
    <derivirana_varijabla naziv="DomainObject.Predmet.ProtustrankaFormated_1">  ZADRUGA DELMA za proizvodnju, trgovinu i usluge zastupanog po punomoćniku Jasminka Sinjeri Prevedan</derivirana_varijabla>
  </DomainObject.Predmet.ProtustrankaFormated>
  <DomainObject.Predmet.ProtustrankaFormatedOIB>
    <izvorni_sadrzaj>  ZADRUGA DELMA za proizvodnju, trgovinu i usluge, OIB 27543705684 zastupanog po punomoćniku Jasminka Sinjeri Prevedan</izvorni_sadrzaj>
    <derivirana_varijabla naziv="DomainObject.Predmet.ProtustrankaFormatedOIB_1">  ZADRUGA DELMA za proizvodnju, trgovinu i usluge, OIB 27543705684 zastupanog po punomoćniku Jasminka Sinjeri Prevedan</derivirana_varijabla>
  </DomainObject.Predmet.ProtustrankaFormatedOIB>
  <DomainObject.Predmet.ProtustrankaFormatedWithAdress>
    <izvorni_sadrzaj> ZADRUGA DELMA za proizvodnju, trgovinu i usluge, Starogradska 17, 48350 Đurđevac zastupanog po punomoćniku Jasminka Sinjeri Prevedan</izvorni_sadrzaj>
    <derivirana_varijabla naziv="DomainObject.Predmet.ProtustrankaFormatedWithAdress_1"> ZADRUGA DELMA za proizvodnju, trgovinu i usluge, Starogradska 17, 48350 Đurđevac zastupanog po punomoćniku Jasminka Sinjeri Prevedan</derivirana_varijabla>
  </DomainObject.Predmet.ProtustrankaFormatedWithAdress>
  <DomainObject.Predmet.ProtustrankaFormatedWithAdressOIB>
    <izvorni_sadrzaj> ZADRUGA DELMA za proizvodnju, trgovinu i usluge, OIB 27543705684, Starogradska 17, 48350 Đurđevac zastupanog po punomoćniku Jasminka Sinjeri Prevedan</izvorni_sadrzaj>
    <derivirana_varijabla naziv="DomainObject.Predmet.ProtustrankaFormatedWithAdressOIB_1"> ZADRUGA DELMA za proizvodnju, trgovinu i usluge, OIB 27543705684, Starogradska 17, 48350 Đurđevac zastupanog po punomoćniku Jasminka Sinjeri Prevedan</derivirana_varijabla>
  </DomainObject.Predmet.ProtustrankaFormatedWithAdressOIB>
  <DomainObject.Predmet.ProtustrankaWithAdress>
    <izvorni_sadrzaj>ZADRUGA DELMA za proizvodnju, trgovinu i usluge Starogradska 17, 48350 Đurđevac</izvorni_sadrzaj>
    <derivirana_varijabla naziv="DomainObject.Predmet.ProtustrankaWithAdress_1">ZADRUGA DELMA za proizvodnju, trgovinu i usluge Starogradska 17, 48350 Đurđevac</derivirana_varijabla>
  </DomainObject.Predmet.ProtustrankaWithAdress>
  <DomainObject.Predmet.ProtustrankaWithAdressOIB>
    <izvorni_sadrzaj>ZADRUGA DELMA za proizvodnju, trgovinu i usluge, OIB 27543705684, Starogradska 17, 48350 Đurđevac</izvorni_sadrzaj>
    <derivirana_varijabla naziv="DomainObject.Predmet.ProtustrankaWithAdressOIB_1">ZADRUGA DELMA za proizvodnju, trgovinu i usluge, OIB 27543705684, Starogradska 17, 48350 Đurđevac</derivirana_varijabla>
  </DomainObject.Predmet.ProtustrankaWithAdressOIB>
  <DomainObject.Predmet.ProtustrankaNazivFormated>
    <izvorni_sadrzaj>ZADRUGA DELMA za proizvodnju, trgovinu i usluge</izvorni_sadrzaj>
    <derivirana_varijabla naziv="DomainObject.Predmet.ProtustrankaNazivFormated_1">ZADRUGA DELMA za proizvodnju, trgovinu i usluge</derivirana_varijabla>
  </DomainObject.Predmet.ProtustrankaNazivFormated>
  <DomainObject.Predmet.ProtustrankaNazivFormatedOIB>
    <izvorni_sadrzaj>ZADRUGA DELMA za proizvodnju, trgovinu i usluge, OIB 27543705684</izvorni_sadrzaj>
    <derivirana_varijabla naziv="DomainObject.Predmet.ProtustrankaNazivFormatedOIB_1">ZADRUGA DELMA za proizvodnju, trgovinu i usluge, OIB 27543705684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1022078.78</izvorni_sadrzaj>
    <derivirana_varijabla naziv="DomainObject.Predmet.TrenutnaVrijednost_1">1022078.78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DELMA za proizvodnju, trgovinu i usluge zastupanog po punomoćniku Jasminka Sinjeri Prevedan</item>
    </izvorni_sadrzaj>
    <derivirana_varijabla naziv="DomainObject.Predmet.ProtuStrankaListFormated_1">
      <item>ZADRUGA DELMA za proizvodnju, trgovinu i usluge zastupanog po punomoćniku Jasminka Sinjeri Prevedan</item>
    </derivirana_varijabla>
  </DomainObject.Predmet.ProtuStrankaListFormated>
  <DomainObject.Predmet.ProtuStrankaListFormatedOIB>
    <izvorni_sadrzaj>
      <item>ZADRUGA DELMA za proizvodnju, trgovinu i usluge, OIB 27543705684 zastupanog po punomoćniku Jasminka Sinjeri Prevedan</item>
    </izvorni_sadrzaj>
    <derivirana_varijabla naziv="DomainObject.Predmet.ProtuStrankaListFormatedOIB_1">
      <item>ZADRUGA DELMA za proizvodnju, trgovinu i usluge, OIB 27543705684 zastupanog po punomoćniku Jasminka Sinjeri Prevedan</item>
    </derivirana_varijabla>
  </DomainObject.Predmet.ProtuStrankaListFormatedOIB>
  <DomainObject.Predmet.ProtuStrankaListFormatedWithAdress>
    <izvorni_sadrzaj>
      <item>ZADRUGA DELMA za proizvodnju, trgovinu i usluge, Starogradska 17, 48350 Đurđevac zastupanog po punomoćniku Jasminka Sinjeri Prevedan</item>
    </izvorni_sadrzaj>
    <derivirana_varijabla naziv="DomainObject.Predmet.ProtuStrankaListFormatedWithAdress_1">
      <item>ZADRUGA DELMA za proizvodnju, trgovinu i usluge, Starogradska 17, 48350 Đurđevac zastupanog po punomoćniku Jasminka Sinjeri Prevedan</item>
    </derivirana_varijabla>
  </DomainObject.Predmet.ProtuStrankaListFormatedWithAdress>
  <DomainObject.Predmet.ProtuStrankaListFormatedWithAdressOIB>
    <izvorni_sadrzaj>
      <item>ZADRUGA DELMA za proizvodnju, trgovinu i usluge, OIB 27543705684, Starogradska 17, 48350 Đurđevac zastupanog po punomoćniku Jasminka Sinjeri Prevedan</item>
    </izvorni_sadrzaj>
    <derivirana_varijabla naziv="DomainObject.Predmet.ProtuStrankaListFormatedWithAdressOIB_1">
      <item>ZADRUGA DELMA za proizvodnju, trgovinu i usluge, OIB 27543705684, Starogradska 17, 48350 Đurđevac zastupanog po punomoćniku Jasminka Sinjeri Prevedan</item>
    </derivirana_varijabla>
  </DomainObject.Predmet.ProtuStrankaListFormatedWithAdressOIB>
  <DomainObject.Predmet.ProtuStrankaListNazivFormated>
    <izvorni_sadrzaj>
      <item>ZADRUGA DELMA za proizvodnju, trgovinu i usluge</item>
    </izvorni_sadrzaj>
    <derivirana_varijabla naziv="DomainObject.Predmet.ProtuStrankaListNazivFormated_1">
      <item>ZADRUGA DELMA za proizvodnju, trgovinu i usluge</item>
    </derivirana_varijabla>
  </DomainObject.Predmet.ProtuStrankaListNazivFormated>
  <DomainObject.Predmet.ProtuStrankaListNazivFormatedOIB>
    <izvorni_sadrzaj>
      <item>ZADRUGA DELMA za proizvodnju, trgovinu i usluge, OIB 27543705684</item>
    </izvorni_sadrzaj>
    <derivirana_varijabla naziv="DomainObject.Predmet.ProtuStrankaListNazivFormatedOIB_1">
      <item>ZADRUGA DELMA za proizvodnju, trgovinu i usluge, OIB 27543705684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Jasminka Sinjeri Prevedan punomoćnik sudionika u postupku ZADRUGA DELMA za proizvodnju, trgovinu i usluge</item>
    </izvorni_sadrzaj>
    <derivirana_varijabla naziv="DomainObject.Predmet.OstaliListFormated_1">
      <item>Sudski registar, Trgovački sud u Varaždinu</item>
      <item>E-oglasna ploča ovog suda</item>
      <item>Jasminka Sinjeri Prevedan punomoćnik sudionika u postupku ZADRUGA DELMA za proizvodnju, trgovinu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Jasminka Sinjeri Prevedan punomoćnik sudionika u postupku ZADRUGA DELMA za proizvodnju, trgovinu i usluge</item>
    </izvorni_sadrzaj>
    <derivirana_varijabla naziv="DomainObject.Predmet.OstaliListFormatedOIB_1">
      <item>Sudski registar, Trgovački sud u Varaždinu</item>
      <item>E-oglasna ploča ovog suda</item>
      <item>Jasminka Sinjeri Prevedan punomoćnik sudionika u postupku ZADRUGA DELMA za proizvodnju, trgovinu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Jasminka Sinjeri Prevedan, Starogradska 17, 48350 Đurđevac punomoćnik sudionika u postupku ZADRUGA DELMA za proizvodnju, trgovinu i usluge</item>
    </izvorni_sadrzaj>
    <derivirana_varijabla naziv="DomainObject.Predmet.OstaliListFormatedWithAdress_1">
      <item>Sudski registar, Trgovački sud u Varaždinu</item>
      <item>E-oglasna ploča ovog suda</item>
      <item>Jasminka Sinjeri Prevedan, Starogradska 17, 48350 Đurđevac punomoćnik sudionika u postupku ZADRUGA DELMA za proizvodnju, trgovinu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Jasminka Sinjeri Prevedan, Starogradska 17, 48350 Đurđevac punomoćnik sudionika u postupku ZADRUGA DELMA za proizvodnju, trgovinu i usluge</item>
    </izvorni_sadrzaj>
    <derivirana_varijabla naziv="DomainObject.Predmet.OstaliListFormatedWithAdressOIB_1">
      <item>Sudski registar, Trgovački sud u Varaždinu</item>
      <item>E-oglasna ploča ovog suda</item>
      <item>Jasminka Sinjeri Prevedan, Starogradska 17, 48350 Đurđevac punomoćnik sudionika u postupku ZADRUGA DELMA za proizvodnju, trgovinu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Jasminka Sinjeri Prevedan</item>
    </izvorni_sadrzaj>
    <derivirana_varijabla naziv="DomainObject.Predmet.OstaliListNazivFormated_1">
      <item>Sudski registar, Trgovački sud u Varaždinu</item>
      <item>E-oglasna ploča ovog suda</item>
      <item>Jasminka Sinjeri Prevedan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Jasminka Sinjeri Prevedan</item>
    </izvorni_sadrzaj>
    <derivirana_varijabla naziv="DomainObject.Predmet.OstaliListNazivFormatedOIB_1">
      <item>Sudski registar, Trgovački sud u Varaždinu</item>
      <item>E-oglasna ploča ovog suda</item>
      <item>Jasminka Sinjeri Prevedan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DELMA za proizvodnju, trgovinu i usluge</izvorni_sadrzaj>
    <derivirana_varijabla naziv="DomainObject.Predmet.ProtustrankaIDrugi_1">ZADRUGA DELMA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DELMA za proizvodnju, trgovinu i usluge, OIB 27543705684, Starogradska 17, 48350 Đurđevac</izvorni_sadrzaj>
    <derivirana_varijabla naziv="DomainObject.Predmet.ProtustrankaIDrugiAdressOIB_1">ZADRUGA DELMA za proizvodnju, trgovinu i usluge, OIB 27543705684, Starogradska 17,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DELMA za proizvodnju, trgovinu i usluge</item>
      <item>Sudski registar, Trgovački sud u Varaždinu</item>
      <item>E-oglasna ploča ovog suda</item>
      <item>Jasminka Sinjeri Prevedan</item>
    </izvorni_sadrzaj>
    <derivirana_varijabla naziv="DomainObject.Predmet.SudioniciListNaziv_1">
      <item>Financijska agencija, Regionalni centar Zagreb, Podružnica Varaždin</item>
      <item>ZADRUGA DELMA za proizvodnju, trgovinu i usluge</item>
      <item>Sudski registar, Trgovački sud u Varaždinu</item>
      <item>E-oglasna ploča ovog suda</item>
      <item>Jasminka Sinjeri Prevedan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DELMA za proizvodnju, trgovinu i usluge, OIB 27543705684, Starogradska 17,48350 Đurđevac</item>
      <item>Sudski registar, Trgovački sud u Varaždinu</item>
      <item>E-oglasna ploča ovog suda</item>
      <item>Jasminka Sinjeri Prevedan, Starogradska 17,48350 Đurđevac</item>
    </izvorni_sadrzaj>
    <derivirana_varijabla naziv="DomainObject.Predmet.SudioniciListAdressOIB_1">
      <item>Financijska agencija, Regionalni centar Zagreb, Podružnica Varaždin, A. Cesarca 2,42000 Varaždin</item>
      <item>ZADRUGA DELMA za proizvodnju, trgovinu i usluge, OIB 27543705684, Starogradska 17,48350 Đurđevac</item>
      <item>Sudski registar, Trgovački sud u Varaždinu</item>
      <item>E-oglasna ploča ovog suda</item>
      <item>Jasminka Sinjeri Prevedan, Starogradska 17,48350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27543705684</item>
      <item>, OIB null</item>
      <item>, OIB null</item>
      <item>, OIB null</item>
    </izvorni_sadrzaj>
    <derivirana_varijabla naziv="DomainObject.Predmet.SudioniciListNazivOIB_1">
      <item>, OIB null</item>
      <item>, OIB 27543705684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60C8A-8CDB-4E39-B373-084F126CB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2741</properties:Characters>
  <properties:Lines>82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2015-12-24T09:57:00Z</dcterms:created>
  <dc:creator>Ljubica Makovec</dc:creator>
  <cp:lastModifiedBy>Maja Marčec</cp:lastModifiedBy>
  <cp:lastPrinted>2015-12-28T11:21:00Z</cp:lastPrinted>
  <dcterms:modified xmlns:xsi="http://www.w3.org/2001/XMLSchema-instance" xsi:type="dcterms:W3CDTF">2015-12-28T11:21:00Z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