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b28f" w14:paraId="e56b28f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B5012E" w:rsidR="00B5012E">
      <w:pPr>
        <w:jc w:val="both"/>
      </w:pPr>
      <w:r w:rsidRPr="00964C7D">
        <w:rPr>
          <w:szCs w:val="24"/>
        </w:rPr>
        <w:tab/>
      </w:r>
      <w:r w:rsidR="001B2360">
        <w:t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HABUZIN PROMET j.d.o.o., OIB: 65150001740, sa sjedištem u Novi Glog 23, 48214 Novi Glog</w:t>
      </w:r>
      <w:r w:rsidR="00B5012E">
        <w:t>, dana 22. travnja 2016. godine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1B2360">
        <w:t>HABUZIN PROMET j.d.o.o., OIB: 65150001740, sa sjedištem u Novi Glog 23, 48214 Novi Glog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B5012E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B5012E">
        <w:rPr>
          <w:szCs w:val="24"/>
        </w:rPr>
        <w:t>travnja</w:t>
      </w:r>
      <w:r w:rsidR="00964C7D" w:rsidRPr="00964C7D">
        <w:rPr>
          <w:szCs w:val="24"/>
        </w:rPr>
        <w:t xml:space="preserve"> 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B5012E" w:rsidR="00B5012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</w:t>
      </w:r>
      <w:r w:rsidR="00B5012E" w:rsidRPr="00964C7D">
        <w:rPr>
          <w:szCs w:val="24"/>
        </w:rPr>
        <w:t>dužnikom</w:t>
      </w:r>
      <w:r w:rsidR="00B5012E" w:rsidRPr="00733B53">
        <w:t xml:space="preserve"> </w:t>
      </w:r>
      <w:r w:rsidR="001B2360">
        <w:t>HABUZIN PROMET j.d.o.o., OIB: 65150001740, sa sjedištem u Novi Glog 23, 48214 Novi Glog</w:t>
      </w:r>
      <w:r w:rsidR="00B5012E">
        <w:t>,</w:t>
      </w:r>
      <w:r w:rsidR="00B5012E" w:rsidRPr="00964C7D">
        <w:rPr>
          <w:szCs w:val="24"/>
        </w:rPr>
        <w:t xml:space="preserve"> s danom </w:t>
      </w:r>
      <w:r w:rsidR="00B5012E">
        <w:rPr>
          <w:szCs w:val="24"/>
        </w:rPr>
        <w:t>22</w:t>
      </w:r>
      <w:r w:rsidR="00B5012E" w:rsidRPr="00964C7D">
        <w:rPr>
          <w:szCs w:val="24"/>
        </w:rPr>
        <w:t xml:space="preserve">. </w:t>
      </w:r>
      <w:r w:rsidR="00B5012E">
        <w:rPr>
          <w:szCs w:val="24"/>
        </w:rPr>
        <w:t>travnja</w:t>
      </w:r>
      <w:r w:rsidR="00B5012E" w:rsidRPr="00964C7D">
        <w:rPr>
          <w:szCs w:val="24"/>
        </w:rPr>
        <w:t xml:space="preserve"> 201</w:t>
      </w:r>
      <w:r w:rsidR="00B5012E">
        <w:rPr>
          <w:szCs w:val="24"/>
        </w:rPr>
        <w:t>6</w:t>
      </w:r>
      <w:r w:rsidR="00B5012E" w:rsidRPr="00964C7D">
        <w:rPr>
          <w:szCs w:val="24"/>
        </w:rPr>
        <w:t xml:space="preserve">. </w:t>
      </w:r>
      <w:r w:rsidR="00B5012E">
        <w:rPr>
          <w:szCs w:val="24"/>
        </w:rPr>
        <w:t xml:space="preserve">u </w:t>
      </w:r>
      <w:r w:rsidR="00B5012E" w:rsidRPr="00964C7D">
        <w:rPr>
          <w:szCs w:val="24"/>
        </w:rPr>
        <w:t>1</w:t>
      </w:r>
      <w:r w:rsidR="00B5012E">
        <w:rPr>
          <w:szCs w:val="24"/>
        </w:rPr>
        <w:t xml:space="preserve">5,00 </w:t>
      </w:r>
      <w:r w:rsidR="00B5012E" w:rsidRPr="00964C7D">
        <w:rPr>
          <w:szCs w:val="24"/>
        </w:rPr>
        <w:t>sati.</w:t>
      </w:r>
    </w:p>
    <w:p w:rsidRDefault="00DF4B3F" w:rsidP="00B5012E" w:rsidR="00DF4B3F">
      <w:pPr>
        <w:ind w:firstLine="708"/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705E1C">
        <w:t>David Jakovljević, OIB: 63014812654, Kašinska 7, Sesvete.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1B2360">
        <w:t>HABUZIN PROMET j.d.o.o., OIB: 65150001740, sa sjedištem u Novi Glog 23, 48214 Novi Glog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5012E">
        <w:rPr>
          <w:szCs w:val="24"/>
        </w:rPr>
        <w:t>12</w:t>
      </w:r>
      <w:r w:rsidR="00964C7D" w:rsidRPr="00964C7D">
        <w:rPr>
          <w:szCs w:val="24"/>
        </w:rPr>
        <w:t xml:space="preserve">. </w:t>
      </w:r>
      <w:r w:rsidR="00B5012E">
        <w:rPr>
          <w:szCs w:val="24"/>
        </w:rPr>
        <w:t>veljače</w:t>
      </w:r>
      <w:r w:rsidR="00B8373D">
        <w:rPr>
          <w:szCs w:val="24"/>
        </w:rPr>
        <w:t xml:space="preserve"> 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B5012E">
        <w:rPr>
          <w:szCs w:val="24"/>
        </w:rPr>
        <w:t>22.</w:t>
      </w:r>
      <w:r w:rsidR="00964C7D" w:rsidRPr="00964C7D">
        <w:rPr>
          <w:szCs w:val="24"/>
        </w:rPr>
        <w:t xml:space="preserve"> </w:t>
      </w:r>
      <w:r w:rsidR="00B5012E">
        <w:rPr>
          <w:szCs w:val="24"/>
        </w:rPr>
        <w:t>travnja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B85190" w:rsidR="00705E1C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1334E3" w:rsidP="00824366" w:rsidR="001334E3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1B2360">
        <w:t>HABUZIN PROMET j.d.o.o., Novi Glog 23, 48214 Novi Glog</w:t>
      </w:r>
    </w:p>
    <w:p w:rsidRDefault="00B5012E" w:rsidP="00DF4B3F" w:rsidR="00705E1C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1B2360">
        <w:t>Jovo Habuzin, , Novi Glog, Novi Glog 23</w:t>
      </w:r>
      <w:r w:rsidR="001B2360" w:rsidRPr="001B2360">
        <w:rPr>
          <w:szCs w:val="24"/>
        </w:rPr>
        <w:t xml:space="preserve"> </w:t>
      </w:r>
    </w:p>
    <w:p w:rsidRDefault="00B5012E" w:rsidP="00DF4B3F" w:rsidR="00B375FC" w:rsidRPr="001B2360">
      <w:pPr>
        <w:numPr>
          <w:ilvl w:val="0"/>
          <w:numId w:val="1"/>
        </w:numPr>
        <w:rPr>
          <w:szCs w:val="24"/>
        </w:rPr>
      </w:pPr>
      <w:r w:rsidRPr="001B2360">
        <w:rPr>
          <w:szCs w:val="24"/>
        </w:rPr>
        <w:t>Sudski registar ovog suda</w:t>
      </w:r>
      <w:r w:rsidR="00733B53" w:rsidRPr="001B2360">
        <w:rPr>
          <w:szCs w:val="24"/>
        </w:rPr>
        <w:t xml:space="preserve"> (</w:t>
      </w:r>
      <w:r w:rsidR="007A75CE" w:rsidRPr="001B2360">
        <w:rPr>
          <w:szCs w:val="24"/>
        </w:rPr>
        <w:t>odmah</w:t>
      </w:r>
      <w:r w:rsidR="00836343" w:rsidRPr="001B2360">
        <w:rPr>
          <w:szCs w:val="24"/>
        </w:rPr>
        <w:t xml:space="preserve"> i nakon pravomoćnosti</w:t>
      </w:r>
      <w:r w:rsidR="007A75CE" w:rsidRPr="001B2360">
        <w:rPr>
          <w:szCs w:val="24"/>
        </w:rPr>
        <w:t>)</w:t>
      </w:r>
      <w:r w:rsidR="00DF4B3F" w:rsidRPr="001B2360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2541F2">
        <w:rPr>
          <w:szCs w:val="24"/>
        </w:rPr>
        <w:t>Koprivnica, Hrvatske državnosti 7, 48000 Koprivnica</w:t>
      </w:r>
      <w:r w:rsidR="00733B53">
        <w:rPr>
          <w:szCs w:val="24"/>
        </w:rPr>
        <w:t xml:space="preserve">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705E1C">
        <w:t>David Jakovljević, Kašinska 7, Sesvete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B87" w:rsidP="007A75CE" w:rsidR="00A16B87">
      <w:r>
        <w:separator/>
      </w:r>
    </w:p>
  </w:endnote>
  <w:endnote w:id="0" w:type="continuationSeparator">
    <w:p w:rsidRDefault="00A16B87" w:rsidP="007A75CE" w:rsidR="00A16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B87" w:rsidP="007A75CE" w:rsidR="00A16B87">
      <w:r>
        <w:separator/>
      </w:r>
    </w:p>
  </w:footnote>
  <w:footnote w:id="0" w:type="continuationSeparator">
    <w:p w:rsidRDefault="00A16B87" w:rsidP="007A75CE" w:rsidR="00A16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5190">
      <w:rPr>
        <w:noProof/>
      </w:rPr>
      <w:t>2</w:t>
    </w:r>
    <w:r>
      <w:fldChar w:fldCharType="end"/>
    </w:r>
  </w:p>
  <w:p w:rsidRDefault="001B2360" w:rsidP="001B2360" w:rsidR="001B2360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St-222/16-5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1B2360">
      <w:rPr>
        <w:szCs w:val="24"/>
      </w:rPr>
      <w:t>222</w:t>
    </w:r>
    <w:r w:rsidR="00B5012E">
      <w:rPr>
        <w:szCs w:val="24"/>
      </w:rPr>
      <w:t>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334E3"/>
    <w:rsid w:val="00165044"/>
    <w:rsid w:val="001B2360"/>
    <w:rsid w:val="001B25D6"/>
    <w:rsid w:val="001D3346"/>
    <w:rsid w:val="001E07BC"/>
    <w:rsid w:val="001F082B"/>
    <w:rsid w:val="00226E03"/>
    <w:rsid w:val="002530E3"/>
    <w:rsid w:val="002541F2"/>
    <w:rsid w:val="00255595"/>
    <w:rsid w:val="002A6059"/>
    <w:rsid w:val="003214EC"/>
    <w:rsid w:val="00344C96"/>
    <w:rsid w:val="003B5155"/>
    <w:rsid w:val="003C5F61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4558"/>
    <w:rsid w:val="006D5619"/>
    <w:rsid w:val="006F25A8"/>
    <w:rsid w:val="00705E1C"/>
    <w:rsid w:val="00733B53"/>
    <w:rsid w:val="00735822"/>
    <w:rsid w:val="00741660"/>
    <w:rsid w:val="00752D8A"/>
    <w:rsid w:val="007567A2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6B87"/>
    <w:rsid w:val="00A319C8"/>
    <w:rsid w:val="00A5473C"/>
    <w:rsid w:val="00AE3548"/>
    <w:rsid w:val="00B028B8"/>
    <w:rsid w:val="00B34567"/>
    <w:rsid w:val="00B375FC"/>
    <w:rsid w:val="00B5012E"/>
    <w:rsid w:val="00B518D8"/>
    <w:rsid w:val="00B8373D"/>
    <w:rsid w:val="00B85190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19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190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19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190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19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190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19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190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HABUZIN PROMET jednostavno društvo s ograničenom odgovornošću za ugostiteljstvo i trgovinu</izvorni_sadrzaj>
    <derivirana_varijabla naziv="DomainObject.Predmet.ProtustrankaFormated_1">  HABUZIN PROMET jednostavno društvo s ograničenom odgovornošću za ugostiteljstvo i trgovinu</derivirana_varijabla>
  </DomainObject.Predmet.ProtustrankaFormated>
  <DomainObject.Predmet.ProtustrankaFormatedOIB>
    <izvorni_sadrzaj>  HABUZIN PROMET jednostavno društvo s ograničenom odgovornošću za ugostiteljstvo i trgovinu, OIB 65150001740</izvorni_sadrzaj>
    <derivirana_varijabla naziv="DomainObject.Predmet.ProtustrankaFormatedOIB_1">  HABUZIN PROMET jednostavno društvo s ograničenom odgovornošću za ugostiteljstvo i trgovinu, OIB 65150001740</derivirana_varijabla>
  </DomainObject.Predmet.ProtustrankaFormatedOIB>
  <DomainObject.Predmet.ProtustrankaFormatedWithAdress>
    <izvorni_sadrzaj> HABUZIN PROMET jednostavno društvo s ograničenom odgovornošću za ugostiteljstvo i trgovinu, Novi Glog 23, 48214 Novi Glog</izvorni_sadrzaj>
    <derivirana_varijabla naziv="DomainObject.Predmet.ProtustrankaFormatedWithAdress_1"> HABUZIN PROMET jednostavno društvo s ograničenom odgovornošću za ugostiteljstvo i trgovinu, Novi Glog 23, 48214 Novi Glog</derivirana_varijabla>
  </DomainObject.Predmet.ProtustrankaFormatedWithAdress>
  <DomainObject.Predmet.ProtustrankaFormatedWithAdressOIB>
    <izvorni_sadrzaj> HABUZIN PROMET jednostavno društvo s ograničenom odgovornošću za ugostiteljstvo i trgovinu, OIB 65150001740, Novi Glog 23, 48214 Novi Glog</izvorni_sadrzaj>
    <derivirana_varijabla naziv="DomainObject.Predmet.ProtustrankaFormatedWithAdressOIB_1"> HABUZIN PROMET jednostavno društvo s ograničenom odgovornošću za ugostiteljstvo i trgovinu, OIB 65150001740, Novi Glog 23, 48214 Novi Glog</derivirana_varijabla>
  </DomainObject.Predmet.ProtustrankaFormatedWithAdressOIB>
  <DomainObject.Predmet.ProtustrankaWithAdress>
    <izvorni_sadrzaj>HABUZIN PROMET jednostavno društvo s ograničenom odgovornošću za ugostiteljstvo i trgovinu Novi Glog 23, 48214 Novi Glog</izvorni_sadrzaj>
    <derivirana_varijabla naziv="DomainObject.Predmet.ProtustrankaWithAdress_1">HABUZIN PROMET jednostavno društvo s ograničenom odgovornošću za ugostiteljstvo i trgovinu Novi Glog 23, 48214 Novi Glog</derivirana_varijabla>
  </DomainObject.Predmet.ProtustrankaWithAdress>
  <DomainObject.Predmet.ProtustrankaWithAdressOIB>
    <izvorni_sadrzaj>HABUZIN PROMET jednostavno društvo s ograničenom odgovornošću za ugostiteljstvo i trgovinu, OIB 65150001740, Novi Glog 23, 48214 Novi Glog</izvorni_sadrzaj>
    <derivirana_varijabla naziv="DomainObject.Predmet.ProtustrankaWithAdressOIB_1">HABUZIN PROMET jednostavno društvo s ograničenom odgovornošću za ugostiteljstvo i trgovinu, OIB 65150001740, Novi Glog 23, 48214 Novi Glog</derivirana_varijabla>
  </DomainObject.Predmet.ProtustrankaWithAdressOIB>
  <DomainObject.Predmet.ProtustrankaNazivFormated>
    <izvorni_sadrzaj>HABUZIN PROMET jednostavno društvo s ograničenom odgovornošću za ugostiteljstvo i trgovinu</izvorni_sadrzaj>
    <derivirana_varijabla naziv="DomainObject.Predmet.ProtustrankaNazivFormated_1">HABUZIN PROMET jednostavno društvo s ograničenom odgovornošću za ugostiteljstvo i trgovinu</derivirana_varijabla>
  </DomainObject.Predmet.ProtustrankaNazivFormated>
  <DomainObject.Predmet.ProtustrankaNazivFormatedOIB>
    <izvorni_sadrzaj>HABUZIN PROMET jednostavno društvo s ograničenom odgovornošću za ugostiteljstvo i trgovinu, OIB 65150001740</izvorni_sadrzaj>
    <derivirana_varijabla naziv="DomainObject.Predmet.ProtustrankaNazivFormatedOIB_1">HABUZIN PROMET jednostavno društvo s ograničenom odgovornošću za ugostiteljstvo i trgovinu, OIB 65150001740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1114.09</izvorni_sadrzaj>
    <derivirana_varijabla naziv="DomainObject.Predmet.TrenutnaVrijednost_1">1114.09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HABUZIN PROMET jednostavno društvo s ograničenom odgovornošću za ugostiteljstvo i trgovinu</item>
    </izvorni_sadrzaj>
    <derivirana_varijabla naziv="DomainObject.Predmet.ProtuStrankaListFormated_1">
      <item>HABUZIN PROMET jednostavno društvo s ograničenom odgovornošću za ugostiteljstvo i trgovinu</item>
    </derivirana_varijabla>
  </DomainObject.Predmet.ProtuStrankaListFormated>
  <DomainObject.Predmet.ProtuStrankaListFormatedOIB>
    <izvorni_sadrzaj>
      <item>HABUZIN PROMET jednostavno društvo s ograničenom odgovornošću za ugostiteljstvo i trgovinu, OIB 65150001740</item>
    </izvorni_sadrzaj>
    <derivirana_varijabla naziv="DomainObject.Predmet.ProtuStrankaListFormatedOIB_1">
      <item>HABUZIN PROMET jednostavno društvo s ograničenom odgovornošću za ugostiteljstvo i trgovinu, OIB 65150001740</item>
    </derivirana_varijabla>
  </DomainObject.Predmet.ProtuStrankaListFormatedOIB>
  <DomainObject.Predmet.ProtuStrankaListFormatedWithAdress>
    <izvorni_sadrzaj>
      <item>HABUZIN PROMET jednostavno društvo s ograničenom odgovornošću za ugostiteljstvo i trgovinu, Novi Glog 23, 48214 Novi Glog</item>
    </izvorni_sadrzaj>
    <derivirana_varijabla naziv="DomainObject.Predmet.ProtuStrankaListFormatedWithAdress_1">
      <item>HABUZIN PROMET jednostavno društvo s ograničenom odgovornošću za ugostiteljstvo i trgovinu, Novi Glog 23, 48214 Novi Glog</item>
    </derivirana_varijabla>
  </DomainObject.Predmet.ProtuStrankaListFormatedWithAdress>
  <DomainObject.Predmet.ProtuStrankaListFormatedWithAdressOIB>
    <izvorni_sadrzaj>
      <item>HABUZIN PROMET jednostavno društvo s ograničenom odgovornošću za ugostiteljstvo i trgovinu, OIB 65150001740, Novi Glog 23, 48214 Novi Glog</item>
    </izvorni_sadrzaj>
    <derivirana_varijabla naziv="DomainObject.Predmet.ProtuStrankaListFormatedWithAdressOIB_1">
      <item>HABUZIN PROMET jednostavno društvo s ograničenom odgovornošću za ugostiteljstvo i trgovinu, OIB 65150001740, Novi Glog 23, 48214 Novi Glog</item>
    </derivirana_varijabla>
  </DomainObject.Predmet.ProtuStrankaListFormatedWithAdressOIB>
  <DomainObject.Predmet.ProtuStrankaListNazivFormated>
    <izvorni_sadrzaj>
      <item>HABUZIN PROMET jednostavno društvo s ograničenom odgovornošću za ugostiteljstvo i trgovinu</item>
    </izvorni_sadrzaj>
    <derivirana_varijabla naziv="DomainObject.Predmet.ProtuStrankaListNazivFormated_1">
      <item>HABUZIN PROMET jednostavno društvo s ograničenom odgovornošću za ugostiteljstvo i trgovinu</item>
    </derivirana_varijabla>
  </DomainObject.Predmet.ProtuStrankaListNazivFormated>
  <DomainObject.Predmet.ProtuStrankaListNazivFormatedOIB>
    <izvorni_sadrzaj>
      <item>HABUZIN PROMET jednostavno društvo s ograničenom odgovornošću za ugostiteljstvo i trgovinu, OIB 65150001740</item>
    </izvorni_sadrzaj>
    <derivirana_varijabla naziv="DomainObject.Predmet.ProtuStrankaListNazivFormatedOIB_1">
      <item>HABUZIN PROMET jednostavno društvo s ograničenom odgovornošću za ugostiteljstvo i trgovinu, OIB 65150001740</item>
    </derivirana_varijabla>
  </DomainObject.Predmet.ProtuStrankaListNazivFormatedOIB>
  <DomainObject.Predmet.OstaliListFormated>
    <izvorni_sadrzaj>
      <item>Sudski registar</item>
      <item>Jovo Habuzin</item>
    </izvorni_sadrzaj>
    <derivirana_varijabla naziv="DomainObject.Predmet.OstaliListFormated_1">
      <item>Sudski registar</item>
      <item>Jovo Habuzin</item>
    </derivirana_varijabla>
  </DomainObject.Predmet.OstaliListFormated>
  <DomainObject.Predmet.OstaliListFormatedOIB>
    <izvorni_sadrzaj>
      <item>Sudski registar</item>
      <item>Jovo Habuzin, OIB 31725850470</item>
    </izvorni_sadrzaj>
    <derivirana_varijabla naziv="DomainObject.Predmet.OstaliListFormatedOIB_1">
      <item>Sudski registar</item>
      <item>Jovo Habuzin, OIB 31725850470</item>
    </derivirana_varijabla>
  </DomainObject.Predmet.OstaliListFormatedOIB>
  <DomainObject.Predmet.OstaliListFormatedWithAdress>
    <izvorni_sadrzaj>
      <item>Sudski registar</item>
      <item>Jovo Habuzin, Novi Glog 23, 48214 Novi Glog</item>
    </izvorni_sadrzaj>
    <derivirana_varijabla naziv="DomainObject.Predmet.OstaliListFormatedWithAdress_1">
      <item>Sudski registar</item>
      <item>Jovo Habuzin, Novi Glog 23, 48214 Novi Glog</item>
    </derivirana_varijabla>
  </DomainObject.Predmet.OstaliListFormatedWithAdress>
  <DomainObject.Predmet.OstaliListFormatedWithAdressOIB>
    <izvorni_sadrzaj>
      <item>Sudski registar</item>
      <item>Jovo Habuzin, OIB 31725850470, Novi Glog 23, 48214 Novi Glog</item>
    </izvorni_sadrzaj>
    <derivirana_varijabla naziv="DomainObject.Predmet.OstaliListFormatedWithAdressOIB_1">
      <item>Sudski registar</item>
      <item>Jovo Habuzin, OIB 31725850470, Novi Glog 23, 48214 Novi Glog</item>
    </derivirana_varijabla>
  </DomainObject.Predmet.OstaliListFormatedWithAdressOIB>
  <DomainObject.Predmet.OstaliListNazivFormated>
    <izvorni_sadrzaj>
      <item>Sudski registar</item>
      <item>Jovo Habuzin</item>
    </izvorni_sadrzaj>
    <derivirana_varijabla naziv="DomainObject.Predmet.OstaliListNazivFormated_1">
      <item>Sudski registar</item>
      <item>Jovo Habuzin</item>
    </derivirana_varijabla>
  </DomainObject.Predmet.OstaliListNazivFormated>
  <DomainObject.Predmet.OstaliListNazivFormatedOIB>
    <izvorni_sadrzaj>
      <item>Sudski registar</item>
      <item>Jovo Habuzin, OIB 31725850470</item>
    </izvorni_sadrzaj>
    <derivirana_varijabla naziv="DomainObject.Predmet.OstaliListNazivFormatedOIB_1">
      <item>Sudski registar</item>
      <item>Jovo Habuzin, OIB 31725850470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HABUZIN PROMET jednostavno društvo s ograničenom odgovornošću za ugostiteljstvo i trgovinu</izvorni_sadrzaj>
    <derivirana_varijabla naziv="DomainObject.Predmet.ProtustrankaIDrugi_1">HABUZIN PROMET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HABUZIN PROMET jednostavno društvo s ograničenom odgovornošću za ugostiteljstvo i trgovinu, OIB 65150001740, Novi Glog 23, 48214 Novi Glog</izvorni_sadrzaj>
    <derivirana_varijabla naziv="DomainObject.Predmet.ProtustrankaIDrugiAdressOIB_1">HABUZIN PROMET jednostavno društvo s ograničenom odgovornošću za ugostiteljstvo i trgovinu, OIB 65150001740, Novi Glog 23, 48214 Novi Glog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HABUZIN PROMET jednostavno društvo s ograničenom odgovornošću za ugostiteljstvo i trgovinu</item>
      <item>Sudski registar</item>
      <item>Jovo Habuzin</item>
    </izvorni_sadrzaj>
    <derivirana_varijabla naziv="DomainObject.Predmet.SudioniciListNaziv_1">
      <item>Financijska agencija</item>
      <item>HABUZIN PROMET jednostavno društvo s ograničenom odgovornošću za ugostiteljstvo i trgovinu</item>
      <item>Sudski registar</item>
      <item>Jovo Habuzin</item>
    </derivirana_varijabla>
  </DomainObject.Predmet.SudioniciListNaziv>
  <DomainObject.Predmet.SudioniciListAdressOIB>
    <izvorni_sadrzaj>
      <item>Financijska agencija, OIB 85821130368, A. Cesarca 2,42000 Varaždin</item>
      <item>HABUZIN PROMET jednostavno društvo s ograničenom odgovornošću za ugostiteljstvo i trgovinu, OIB 65150001740, Novi Glog 23,48214 Novi Glog</item>
      <item>Sudski registar</item>
      <item>Jovo Habuzin, OIB 31725850470, Novi Glog 23,48214 Novi Glog</item>
    </izvorni_sadrzaj>
    <derivirana_varijabla naziv="DomainObject.Predmet.SudioniciListAdressOIB_1">
      <item>Financijska agencija, OIB 85821130368, A. Cesarca 2,42000 Varaždin</item>
      <item>HABUZIN PROMET jednostavno društvo s ograničenom odgovornošću za ugostiteljstvo i trgovinu, OIB 65150001740, Novi Glog 23,48214 Novi Glog</item>
      <item>Sudski registar</item>
      <item>Jovo Habuzin, OIB 31725850470, Novi Glog 23,48214 Novi Glog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65150001740</item>
      <item>, OIB null</item>
      <item>, OIB 31725850470</item>
    </izvorni_sadrzaj>
    <derivirana_varijabla naziv="DomainObject.Predmet.SudioniciListNazivOIB_1">
      <item>, OIB 85821130368</item>
      <item>, OIB 65150001740</item>
      <item>, OIB null</item>
      <item>, OIB 31725850470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2972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2016-04-22T10:28:00Z</dcterms:created>
  <dc:creator>Ljubica Makovec</dc:creator>
  <cp:lastModifiedBy>Marko Makaj</cp:lastModifiedBy>
  <cp:lastPrinted>2016-04-22T10:28:00Z</cp:lastPrinted>
  <dcterms:modified xmlns:xsi="http://www.w3.org/2001/XMLSchema-instance" xsi:type="dcterms:W3CDTF">2016-04-22T10:33:00Z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