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ff94" w14:paraId="f26ff94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924669">
        <w:t xml:space="preserve"> St-</w:t>
      </w:r>
      <w:r w:rsidR="00C268EB">
        <w:t>1294</w:t>
      </w:r>
      <w:r w:rsidR="00AD1156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68EB">
        <w:t>25</w:t>
      </w:r>
      <w:r w:rsidR="00ED5773">
        <w:t xml:space="preserve">. </w:t>
      </w:r>
      <w:r w:rsidR="00AD1156">
        <w:t>veljače</w:t>
      </w:r>
      <w:r w:rsidR="00ED5773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010DC0" w:rsidRPr="003337D3">
        <w:t>PATRON usluge j.d.o.o. za usluge, Zagreb, Ulica Republike Austrije 13, OIB: 62277101774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10DC0">
        <w:t>224.664,61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AD1156">
        <w:t xml:space="preserve"> 2</w:t>
      </w:r>
      <w:r w:rsidR="00C268EB">
        <w:t>5</w:t>
      </w:r>
      <w:r w:rsidR="00ED5773">
        <w:t xml:space="preserve">. </w:t>
      </w:r>
      <w:r w:rsidR="00AD1156">
        <w:t>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10DC0"/>
    <w:rsid w:val="0004478A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60A58"/>
    <w:rsid w:val="00263D6D"/>
    <w:rsid w:val="00264D19"/>
    <w:rsid w:val="0027051A"/>
    <w:rsid w:val="00292776"/>
    <w:rsid w:val="00297E94"/>
    <w:rsid w:val="002A51C3"/>
    <w:rsid w:val="002B0B8C"/>
    <w:rsid w:val="002C4025"/>
    <w:rsid w:val="002D5FAD"/>
    <w:rsid w:val="00325398"/>
    <w:rsid w:val="0038246E"/>
    <w:rsid w:val="0039524D"/>
    <w:rsid w:val="003B57C1"/>
    <w:rsid w:val="003D35F9"/>
    <w:rsid w:val="003D389C"/>
    <w:rsid w:val="003D7111"/>
    <w:rsid w:val="003E3A15"/>
    <w:rsid w:val="003F33AB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0743B"/>
    <w:rsid w:val="006103F8"/>
    <w:rsid w:val="0062626B"/>
    <w:rsid w:val="00627F6A"/>
    <w:rsid w:val="00657B8E"/>
    <w:rsid w:val="00693392"/>
    <w:rsid w:val="006B0E58"/>
    <w:rsid w:val="006B68EC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54F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4CAD"/>
    <w:rsid w:val="0097400B"/>
    <w:rsid w:val="009B3E24"/>
    <w:rsid w:val="009C2CE4"/>
    <w:rsid w:val="009E2455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382B"/>
    <w:rsid w:val="00AC4528"/>
    <w:rsid w:val="00AD027A"/>
    <w:rsid w:val="00AD1156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268EB"/>
    <w:rsid w:val="00C406C2"/>
    <w:rsid w:val="00C745B9"/>
    <w:rsid w:val="00C836B9"/>
    <w:rsid w:val="00C958E9"/>
    <w:rsid w:val="00C96B31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3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3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3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3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3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PATRON usluge j.d.o.o. za usluge zastupanog po punomoćniku RENATA TELIŠMAN</izvorni_sadrzaj>
    <derivirana_varijabla naziv="DomainObject.Predmet.ProtustrankaFormated_1">  PATRON usluge j.d.o.o. za usluge zastupanog po punomoćniku RENATA TELIŠMAN</derivirana_varijabla>
  </DomainObject.Predmet.ProtustrankaFormated>
  <DomainObject.Predmet.ProtustrankaFormatedOIB>
    <izvorni_sadrzaj>  PATRON usluge j.d.o.o. za usluge, OIB 62277101774 zastupanog po punomoćniku RENATA TELIŠMAN</izvorni_sadrzaj>
    <derivirana_varijabla naziv="DomainObject.Predmet.ProtustrankaFormatedOIB_1">  PATRON usluge j.d.o.o. za usluge, OIB 62277101774 zastupanog po punomoćniku RENATA TELIŠMAN</derivirana_varijabla>
  </DomainObject.Predmet.ProtustrankaFormatedOIB>
  <DomainObject.Predmet.ProtustrankaFormatedWithAdress>
    <izvorni_sadrzaj> PATRON usluge j.d.o.o. za usluge, Ulica Republike Austrije 13, 10000 Zagreb zastupanog po punomoćniku RENATA TELIŠMAN</izvorni_sadrzaj>
    <derivirana_varijabla naziv="DomainObject.Predmet.ProtustrankaFormatedWithAdress_1"> PATRON usluge j.d.o.o. za usluge, Ulica Republike Austrije 13, 10000 Zagreb zastupanog po punomoćniku RENATA TELIŠMAN</derivirana_varijabla>
  </DomainObject.Predmet.ProtustrankaFormatedWithAdress>
  <DomainObject.Predmet.ProtustrankaFormatedWithAdressOIB>
    <izvorni_sadrzaj> PATRON usluge j.d.o.o. za usluge, OIB 62277101774, Ulica Republike Austrije 13, 10000 Zagreb zastupanog po punomoćniku RENATA TELIŠMAN</izvorni_sadrzaj>
    <derivirana_varijabla naziv="DomainObject.Predmet.ProtustrankaFormatedWithAdressOIB_1"> PATRON usluge j.d.o.o. za usluge, OIB 62277101774, Ulica Republike Austrije 13, 10000 Zagreb zastupanog po punomoćniku RENATA TELIŠMAN</derivirana_varijabla>
  </DomainObject.Predmet.ProtustrankaFormatedWithAdressOIB>
  <DomainObject.Predmet.ProtustrankaWithAdress>
    <izvorni_sadrzaj>PATRON usluge j.d.o.o. za usluge Ulica Republike Austrije 13, 10000 Zagreb</izvorni_sadrzaj>
    <derivirana_varijabla naziv="DomainObject.Predmet.ProtustrankaWithAdress_1">PATRON usluge j.d.o.o. za usluge Ulica Republike Austrije 13, 10000 Zagreb</derivirana_varijabla>
  </DomainObject.Predmet.ProtustrankaWithAdress>
  <DomainObject.Predmet.ProtustrankaWithAdressOIB>
    <izvorni_sadrzaj>PATRON usluge j.d.o.o. za usluge, OIB 62277101774, Ulica Republike Austrije 13, 10000 Zagreb</izvorni_sadrzaj>
    <derivirana_varijabla naziv="DomainObject.Predmet.ProtustrankaWithAdressOIB_1">PATRON usluge j.d.o.o. za usluge, OIB 62277101774, Ulica Republike Austrije 13, 10000 Zagreb</derivirana_varijabla>
  </DomainObject.Predmet.ProtustrankaWithAdressOIB>
  <DomainObject.Predmet.ProtustrankaNazivFormated>
    <izvorni_sadrzaj>PATRON usluge j.d.o.o. za usluge</izvorni_sadrzaj>
    <derivirana_varijabla naziv="DomainObject.Predmet.ProtustrankaNazivFormated_1">PATRON usluge j.d.o.o. za usluge</derivirana_varijabla>
  </DomainObject.Predmet.ProtustrankaNazivFormated>
  <DomainObject.Predmet.ProtustrankaNazivFormatedOIB>
    <izvorni_sadrzaj>PATRON usluge j.d.o.o. za usluge, OIB 62277101774</izvorni_sadrzaj>
    <derivirana_varijabla naziv="DomainObject.Predmet.ProtustrankaNazivFormatedOIB_1">PATRON usluge j.d.o.o. za usluge, OIB 62277101774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PATRON usluge j.d.o.o. za usluge zastupanog po punomoćniku RENATA TELIŠMAN</item>
    </izvorni_sadrzaj>
    <derivirana_varijabla naziv="DomainObject.Predmet.ProtuStrankaListFormated_1">
      <item>PATRON usluge j.d.o.o. za usluge zastupanog po punomoćniku RENATA TELIŠMAN</item>
    </derivirana_varijabla>
  </DomainObject.Predmet.ProtuStrankaListFormated>
  <DomainObject.Predmet.ProtuStrankaListFormatedOIB>
    <izvorni_sadrzaj>
      <item>PATRON usluge j.d.o.o. za usluge, OIB 62277101774 zastupanog po punomoćniku RENATA TELIŠMAN</item>
    </izvorni_sadrzaj>
    <derivirana_varijabla naziv="DomainObject.Predmet.ProtuStrankaListFormatedOIB_1">
      <item>PATRON usluge j.d.o.o. za usluge, OIB 62277101774 zastupanog po punomoćniku RENATA TELIŠMAN</item>
    </derivirana_varijabla>
  </DomainObject.Predmet.ProtuStrankaListFormatedOIB>
  <DomainObject.Predmet.ProtuStrankaListFormatedWithAdress>
    <izvorni_sadrzaj>
      <item>PATRON usluge j.d.o.o. za usluge, Ulica Republike Austrije 13, 10000 Zagreb zastupanog po punomoćniku RENATA TELIŠMAN</item>
    </izvorni_sadrzaj>
    <derivirana_varijabla naziv="DomainObject.Predmet.ProtuStrankaListFormatedWithAdress_1">
      <item>PATRON usluge j.d.o.o. za usluge, Ulica Republike Austrije 13, 10000 Zagreb zastupanog po punomoćniku RENATA TELIŠMAN</item>
    </derivirana_varijabla>
  </DomainObject.Predmet.ProtuStrankaListFormatedWithAdress>
  <DomainObject.Predmet.ProtuStrankaListFormatedWithAdressOIB>
    <izvorni_sadrzaj>
      <item>PATRON usluge j.d.o.o. za usluge, OIB 62277101774, Ulica Republike Austrije 13, 10000 Zagreb zastupanog po punomoćniku RENATA TELIŠMAN</item>
    </izvorni_sadrzaj>
    <derivirana_varijabla naziv="DomainObject.Predmet.ProtuStrankaListFormatedWithAdressOIB_1">
      <item>PATRON usluge j.d.o.o. za usluge, OIB 62277101774, Ulica Republike Austrije 13, 10000 Zagreb zastupanog po punomoćniku RENATA TELIŠMAN</item>
    </derivirana_varijabla>
  </DomainObject.Predmet.ProtuStrankaListFormatedWithAdressOIB>
  <DomainObject.Predmet.ProtuStrankaListNazivFormated>
    <izvorni_sadrzaj>
      <item>PATRON usluge j.d.o.o. za usluge</item>
    </izvorni_sadrzaj>
    <derivirana_varijabla naziv="DomainObject.Predmet.ProtuStrankaListNazivFormated_1">
      <item>PATRON usluge j.d.o.o. za usluge</item>
    </derivirana_varijabla>
  </DomainObject.Predmet.ProtuStrankaListNazivFormated>
  <DomainObject.Predmet.ProtuStrankaListNazivFormatedOIB>
    <izvorni_sadrzaj>
      <item>PATRON usluge j.d.o.o. za usluge, OIB 62277101774</item>
    </izvorni_sadrzaj>
    <derivirana_varijabla naziv="DomainObject.Predmet.ProtuStrankaListNazivFormatedOIB_1">
      <item>PATRON usluge j.d.o.o. za usluge, OIB 62277101774</item>
    </derivirana_varijabla>
  </DomainObject.Predmet.ProtuStrankaListNazivFormatedOIB>
  <DomainObject.Predmet.OstaliListFormated>
    <izvorni_sadrzaj>
      <item>RENATA TELIŠMAN punomoćnik sudionika u postupku PATRON usluge j.d.o.o. za usluge</item>
    </izvorni_sadrzaj>
    <derivirana_varijabla naziv="DomainObject.Predmet.OstaliListFormated_1">
      <item>RENATA TELIŠMAN punomoćnik sudionika u postupku PATRON usluge j.d.o.o. za usluge</item>
    </derivirana_varijabla>
  </DomainObject.Predmet.OstaliListFormated>
  <DomainObject.Predmet.OstaliListFormatedOIB>
    <izvorni_sadrzaj>
      <item>RENATA TELIŠMAN punomoćnik sudionika u postupku PATRON usluge j.d.o.o. za usluge</item>
    </izvorni_sadrzaj>
    <derivirana_varijabla naziv="DomainObject.Predmet.OstaliListFormatedOIB_1">
      <item>RENATA TELIŠMAN punomoćnik sudionika u postupku PATRON usluge j.d.o.o. za usluge</item>
    </derivirana_varijabla>
  </DomainObject.Predmet.OstaliListFormatedOIB>
  <DomainObject.Predmet.OstaliListFormatedWithAdress>
    <izvorni_sadrzaj>
      <item>RENATA TELIŠMAN, Potočnjakova 5, 10000 Zagreb punomoćnik sudionika u postupku PATRON usluge j.d.o.o. za usluge</item>
    </izvorni_sadrzaj>
    <derivirana_varijabla naziv="DomainObject.Predmet.OstaliListFormatedWithAdress_1">
      <item>RENATA TELIŠMAN, Potočnjakova 5, 10000 Zagreb punomoćnik sudionika u postupku PATRON usluge j.d.o.o. za usluge</item>
    </derivirana_varijabla>
  </DomainObject.Predmet.OstaliListFormatedWithAdress>
  <DomainObject.Predmet.OstaliListFormatedWithAdressOIB>
    <izvorni_sadrzaj>
      <item>RENATA TELIŠMAN, Potočnjakova 5, 10000 Zagreb punomoćnik sudionika u postupku PATRON usluge j.d.o.o. za usluge</item>
    </izvorni_sadrzaj>
    <derivirana_varijabla naziv="DomainObject.Predmet.OstaliListFormatedWithAdressOIB_1">
      <item>RENATA TELIŠMAN, Potočnjakova 5, 10000 Zagreb punomoćnik sudionika u postupku PATRON usluge j.d.o.o. za usluge</item>
    </derivirana_varijabla>
  </DomainObject.Predmet.OstaliListFormatedWithAdressOIB>
  <DomainObject.Predmet.OstaliListNazivFormated>
    <izvorni_sadrzaj>
      <item>RENATA TELIŠMAN</item>
    </izvorni_sadrzaj>
    <derivirana_varijabla naziv="DomainObject.Predmet.OstaliListNazivFormated_1">
      <item>RENATA TELIŠMAN</item>
    </derivirana_varijabla>
  </DomainObject.Predmet.OstaliListNazivFormated>
  <DomainObject.Predmet.OstaliListNazivFormatedOIB>
    <izvorni_sadrzaj>
      <item>RENATA TELIŠMAN</item>
    </izvorni_sadrzaj>
    <derivirana_varijabla naziv="DomainObject.Predmet.OstaliListNazivFormatedOIB_1">
      <item>RENATA TELIŠMAN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PATRON usluge j.d.o.o. za usluge</izvorni_sadrzaj>
    <derivirana_varijabla naziv="DomainObject.Predmet.ProtustrankaIDrugi_1">PATRON 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PATRON usluge j.d.o.o. za usluge, OIB 62277101774, Ulica Republike Austrije 13, 10000 Zagreb</izvorni_sadrzaj>
    <derivirana_varijabla naziv="DomainObject.Predmet.ProtustrankaIDrugiAdressOIB_1">PATRON usluge j.d.o.o. za usluge, OIB 62277101774, Ulica Republike Austrije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PATRON usluge j.d.o.o. za usluge</item>
      <item>RENATA TELIŠMAN</item>
    </izvorni_sadrzaj>
    <derivirana_varijabla naziv="DomainObject.Predmet.SudioniciListNaziv_1">
      <item>FINA Regionalni centar Zagreb</item>
      <item>PATRON usluge j.d.o.o. za usluge</item>
      <item>RENATA TELIŠMAN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PATRON usluge j.d.o.o. za usluge, OIB 62277101774, Ulica Republike Austrije 13,10000 Zagreb</item>
      <item>RENATA TELIŠMAN, Potočnjakova 5,10000 Zagreb</item>
    </izvorni_sadrzaj>
    <derivirana_varijabla naziv="DomainObject.Predmet.SudioniciListAdressOIB_1">
      <item>FINA Regionalni centar Zagreb, OIB 85821130368, Trg svibanjskih žrtava 1995. br. 1,10000 Zagreb</item>
      <item>PATRON usluge j.d.o.o. za usluge, OIB 62277101774, Ulica Republike Austrije 13,10000 Zagreb</item>
      <item>RENATA TELIŠMAN, Potočnjakova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62277101774</item>
      <item>, OIB null</item>
    </izvorni_sadrzaj>
    <derivirana_varijabla naziv="DomainObject.Predmet.SudioniciListNazivOIB_1">
      <item>, OIB 85821130368</item>
      <item>, OIB 62277101774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1383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2016-02-25T13:03:00Z</dcterms:created>
  <dc:creator>ilukac</dc:creator>
  <cp:lastModifiedBy>Nevenka Furić</cp:lastModifiedBy>
  <cp:lastPrinted>2016-02-25T13:06:00Z</cp:lastPrinted>
  <dcterms:modified xmlns:xsi="http://www.w3.org/2001/XMLSchema-instance" xsi:type="dcterms:W3CDTF">2016-02-25T13:09:00Z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