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8fa6" w14:paraId="1878fa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155D91" w:rsidR="00D13F3A">
      <w:r>
        <w:rPr>
          <w:noProof/>
          <w:lang w:eastAsia="hr-HR"/>
        </w:rPr>
        <w:t xml:space="preserve">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95741">
        <w:t>1121</w:t>
      </w:r>
      <w:r w:rsidR="00B855FA">
        <w:t>/18</w:t>
      </w:r>
      <w:r w:rsidR="00155D91">
        <w:t>-8</w:t>
      </w:r>
    </w:p>
    <w:p w:rsidRDefault="00586DD5" w:rsidP="00586DD5" w:rsidR="00D13F3A" w:rsidRPr="00586DD5">
      <w:r w:rsidRPr="00586DD5">
        <w:t>Amruševa 2/II</w:t>
      </w:r>
    </w:p>
    <w:p w:rsidRDefault="00155D91" w:rsidP="007E24F5" w:rsidR="00155D91">
      <w:pPr>
        <w:jc w:val="center"/>
      </w:pP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E45C2" w:rsidP="001C69BB" w:rsidR="006B708C">
      <w:pPr>
        <w:ind w:firstLine="720"/>
        <w:jc w:val="both"/>
        <w:rPr>
          <w:lang w:val="pt-BR"/>
        </w:rPr>
      </w:pPr>
      <w:r w:rsidRPr="005E45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45C2">
        <w:t>85821130368</w:t>
      </w:r>
      <w:r w:rsidRPr="005E45C2">
        <w:rPr>
          <w:lang w:val="pt-BR"/>
        </w:rPr>
        <w:t xml:space="preserve">, za otvaranje stečajnog postupka nad dužnikom </w:t>
      </w:r>
      <w:r w:rsidR="00995741" w:rsidRPr="00995741">
        <w:rPr>
          <w:lang w:val="pt-BR"/>
        </w:rPr>
        <w:t>AUTOSERVIS-ZAGREB d.o.o., Zagreb, Racka 20ª, OIB: 69855273821</w:t>
      </w:r>
      <w:r w:rsidRPr="005E45C2">
        <w:rPr>
          <w:lang w:val="pt-BR"/>
        </w:rPr>
        <w:t xml:space="preserve">, </w:t>
      </w:r>
      <w:r w:rsidR="00995741">
        <w:rPr>
          <w:lang w:val="pt-BR"/>
        </w:rPr>
        <w:t>25. svibnja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95741" w:rsidRPr="00995741">
        <w:rPr>
          <w:lang w:val="pt-BR"/>
        </w:rPr>
        <w:t>AUTOSERVIS-ZAGREB d.o.o., Zagreb, Racka 20ª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C09EC">
        <w:t>3. srpanj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5E45C2">
        <w:t>11</w:t>
      </w:r>
      <w:r w:rsidR="006C09EC">
        <w:t>.0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6C09EC" w:rsidRPr="006C09EC">
        <w:rPr>
          <w:lang w:val="pt-BR"/>
        </w:rPr>
        <w:t xml:space="preserve">25. svibnja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155D91" w:rsidP="00F213B6" w:rsidR="00155D91">
      <w:pPr>
        <w:pStyle w:val="Tijeloteksta"/>
        <w:ind w:firstLine="612" w:left="5760"/>
      </w:pPr>
    </w:p>
    <w:p w:rsidRDefault="00155D91" w:rsidP="00F213B6" w:rsidR="00155D91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02F9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55D91" w:rsidP="006B708C" w:rsidR="00155D91"/>
    <w:p w:rsidRDefault="00155D91" w:rsidP="006B708C" w:rsidR="00155D91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155D91" w:rsidP="006B708C" w:rsidR="00155D91"/>
    <w:p w:rsidRDefault="00E02F9E" w:rsidP="00400817" w:rsidR="00E02F9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02F9E" w:rsidP="00400817" w:rsidR="00E02F9E" w:rsidRPr="00400817">
      <w:pPr>
        <w:ind w:left="5664"/>
      </w:pPr>
      <w:r w:rsidRPr="00400817">
        <w:t xml:space="preserve">        Dijana Hadžić</w:t>
      </w:r>
    </w:p>
    <w:p w:rsidRDefault="00B639DE" w:rsidP="00E02F9E" w:rsidR="00B639DE">
      <w:pPr>
        <w:ind w:left="1080"/>
      </w:pPr>
    </w:p>
    <w:p w:rsidRDefault="00E02F9E" w:rsidP="00E02F9E" w:rsidR="00E02F9E" w:rsidRPr="00586DD5">
      <w:pPr>
        <w:ind w:left="1080"/>
      </w:pPr>
    </w:p>
    <w:sectPr w:rsidSect="00155D91" w:rsidR="00E02F9E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55D9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95741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2F9E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F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F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F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F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F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F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F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F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851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2018-05-25T09:48:00Z</dcterms:created>
  <dc:creator>nmarkovic</dc:creator>
  <cp:lastModifiedBy>Dijana Hadžić</cp:lastModifiedBy>
  <cp:lastPrinted>2016-07-08T11:44:00Z</cp:lastPrinted>
  <dcterms:modified xmlns:xsi="http://www.w3.org/2001/XMLSchema-instance" xsi:type="dcterms:W3CDTF">2018-05-25T11:40:00Z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