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00e44" w14:paraId="b500e44" w:rsidRDefault="00AE649C" w:rsidP="00FA5B5E" w:rsidR="00AE649C" w:rsidRPr="00B76F3C">
      <w:pPr>
        <w:pStyle w:val="Naslov3"/>
        <w15:collapsed w:val="false"/>
      </w:pPr>
    </w:p>
    <w:p w:rsidRDefault="00EA7AC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A7AC0" w:rsidP="00EA7AC0" w:rsidR="00EA7AC0">
      <w:pPr>
        <w:pStyle w:val="Bezproreda"/>
        <w:jc w:val="right"/>
        <w:rPr>
          <w:b/>
        </w:rPr>
      </w:pPr>
      <w:r>
        <w:rPr>
          <w:b/>
        </w:rPr>
        <w:t xml:space="preserve">  3 St-47/2016-2</w:t>
      </w:r>
    </w:p>
    <w:p w:rsidRDefault="00EA7AC0" w:rsidP="00EA7AC0" w:rsidR="00EA7AC0">
      <w:pPr>
        <w:pStyle w:val="Bezproreda"/>
        <w:rPr>
          <w:b/>
        </w:rPr>
      </w:pPr>
    </w:p>
    <w:p w:rsidRDefault="00EA7AC0" w:rsidP="00EA7AC0" w:rsidR="00EA7AC0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EA7AC0" w:rsidP="00EA7AC0" w:rsidR="00EA7AC0">
      <w:pPr>
        <w:pStyle w:val="Bezproreda"/>
      </w:pPr>
    </w:p>
    <w:p w:rsidRDefault="00EA7AC0" w:rsidP="00EA7AC0" w:rsidR="00EA7AC0">
      <w:pPr>
        <w:pStyle w:val="Bezproreda"/>
        <w:ind w:firstLine="708"/>
        <w:jc w:val="both"/>
      </w:pPr>
      <w:r>
        <w:t>Trgovački sud u Bjelovaru, u skraćenom stečajnom postupku nad stečajnim dužnikom VERBUM d.o.o. Kutovi, Kutovi 64, OIB: 23526746145, koji se vodi kod ovoga suda pod brojem St-47/2016, temeljem odredbe čl. 430.,  431. i 434. Stečajnog zakona (Narodne novine 71/15), objavljuje:</w:t>
      </w:r>
    </w:p>
    <w:p w:rsidRDefault="00EA7AC0" w:rsidP="00EA7AC0" w:rsidR="00EA7AC0">
      <w:pPr>
        <w:pStyle w:val="Bezproreda"/>
        <w:ind w:firstLine="708"/>
        <w:jc w:val="both"/>
      </w:pPr>
    </w:p>
    <w:p w:rsidRDefault="00EA7AC0" w:rsidP="00EA7AC0" w:rsidR="00EA7AC0">
      <w:pPr>
        <w:pStyle w:val="Bezproreda"/>
        <w:ind w:firstLine="708"/>
        <w:jc w:val="both"/>
      </w:pPr>
      <w:r>
        <w:t xml:space="preserve">I. Na dan 1. rujna 2015. dužnik u Očevidniku redoslijeda osnova za plaćanje ime evidentirane neizvršene osnove za plaćanje u ukupnom iznosu od 957.116,96 kn, u koji iznos je uračunata kamata i naknada Financijske agencije za provedbu ovrhe na novčanim sredstvima.  </w:t>
      </w:r>
    </w:p>
    <w:p w:rsidRDefault="00EA7AC0" w:rsidP="00EA7AC0" w:rsidR="00EA7AC0">
      <w:pPr>
        <w:pStyle w:val="Bezproreda"/>
        <w:ind w:firstLine="708"/>
        <w:jc w:val="both"/>
      </w:pPr>
    </w:p>
    <w:p w:rsidRDefault="00EA7AC0" w:rsidP="00EA7AC0" w:rsidR="00EA7AC0">
      <w:pPr>
        <w:pStyle w:val="Bezproreda"/>
        <w:ind w:firstLine="708"/>
        <w:jc w:val="both"/>
      </w:pPr>
      <w:r>
        <w:t xml:space="preserve">II. Poziva se osoba ovlaštena za zastupanje dužnika – Karlo </w:t>
      </w:r>
      <w:proofErr w:type="spellStart"/>
      <w:r>
        <w:t>Jeger</w:t>
      </w:r>
      <w:proofErr w:type="spellEnd"/>
      <w:r>
        <w:t xml:space="preserve"> iz Kutova, Zdravka </w:t>
      </w:r>
      <w:proofErr w:type="spellStart"/>
      <w:r>
        <w:t>Kevčića</w:t>
      </w:r>
      <w:proofErr w:type="spellEnd"/>
      <w:r>
        <w:t xml:space="preserve"> 64, OIB: 25853819525 da u roku od 15 dana od objave ovog oglasa na mrežnoj stranici e-Oglasna ploča Trgovačkog suda u Bjelovaru podnese sudu javnobilježnički ovjerovljen popis imovine i obveza na propisanom obrascu.</w:t>
      </w:r>
    </w:p>
    <w:p w:rsidRDefault="00EA7AC0" w:rsidP="00EA7AC0" w:rsidR="00EA7AC0">
      <w:pPr>
        <w:pStyle w:val="Bezproreda"/>
        <w:ind w:firstLine="708"/>
        <w:jc w:val="both"/>
      </w:pPr>
    </w:p>
    <w:p w:rsidRDefault="00EA7AC0" w:rsidP="00EA7AC0" w:rsidR="00EA7AC0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A7AC0" w:rsidP="00EA7AC0" w:rsidR="00EA7AC0">
      <w:pPr>
        <w:pStyle w:val="Bezproreda"/>
        <w:ind w:firstLine="708"/>
        <w:jc w:val="both"/>
      </w:pPr>
    </w:p>
    <w:p w:rsidRDefault="00EA7AC0" w:rsidP="00EA7AC0" w:rsidR="00EA7AC0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A7AC0" w:rsidP="00EA7AC0" w:rsidR="00EA7AC0">
      <w:pPr>
        <w:pStyle w:val="Bezproreda"/>
        <w:ind w:firstLine="708"/>
        <w:jc w:val="both"/>
      </w:pPr>
    </w:p>
    <w:p w:rsidRDefault="00EA7AC0" w:rsidP="00EA7AC0" w:rsidR="00EA7AC0">
      <w:pPr>
        <w:pStyle w:val="Bezproreda"/>
        <w:jc w:val="both"/>
      </w:pPr>
    </w:p>
    <w:p w:rsidRDefault="00EA7AC0" w:rsidP="00EA7AC0" w:rsidR="00EA7AC0">
      <w:pPr>
        <w:pStyle w:val="Bezproreda"/>
        <w:jc w:val="center"/>
      </w:pPr>
      <w:r>
        <w:t>U Bjelovaru, 19. siječnja 2016. godine</w:t>
      </w:r>
    </w:p>
    <w:p w:rsidRDefault="00EA7AC0" w:rsidP="00EA7AC0" w:rsidR="00EA7AC0">
      <w:pPr>
        <w:pStyle w:val="Bezproreda"/>
      </w:pPr>
    </w:p>
    <w:p w:rsidRDefault="00EA7AC0" w:rsidP="00EA7AC0" w:rsidR="00EA7AC0">
      <w:pPr>
        <w:pStyle w:val="Bezproreda"/>
      </w:pPr>
    </w:p>
    <w:p w:rsidRDefault="00EA7AC0" w:rsidP="00EA7AC0" w:rsidR="00EA7AC0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STEČAJNI SUDAC</w:t>
      </w:r>
    </w:p>
    <w:p w:rsidRDefault="00EA7AC0" w:rsidP="00EA7AC0" w:rsidR="00EA7AC0">
      <w:pPr>
        <w:pStyle w:val="Bezproreda"/>
      </w:pPr>
      <w:r>
        <w:t xml:space="preserve">                                                                                                                SANJANA ZORINC</w:t>
      </w:r>
    </w:p>
    <w:p w:rsidRDefault="00EA7AC0" w:rsidP="00EA7AC0" w:rsidR="00EA7AC0">
      <w:pPr>
        <w:pStyle w:val="Bezproreda"/>
      </w:pPr>
    </w:p>
    <w:p w:rsidRDefault="00EA7AC0" w:rsidP="00EA7AC0" w:rsidR="00EA7AC0">
      <w:pPr>
        <w:pStyle w:val="Bezproreda"/>
      </w:pPr>
    </w:p>
    <w:p w:rsidRDefault="00EA7AC0" w:rsidP="00EA7AC0" w:rsidR="00EA7AC0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EA7AC0" w:rsidP="00EA7AC0" w:rsidR="00EA7AC0">
      <w:pPr>
        <w:pStyle w:val="Bezproreda"/>
      </w:pPr>
      <w:r>
        <w:t>Dna: e-oglasna ploča</w:t>
      </w:r>
    </w:p>
    <w:p w:rsidRDefault="00EA7AC0" w:rsidP="00EA7AC0" w:rsidR="00EA7AC0">
      <w:pPr>
        <w:pStyle w:val="Bezproreda"/>
      </w:pPr>
      <w:r>
        <w:t>Sc. 10.3.2016.</w:t>
      </w:r>
    </w:p>
    <w:p w:rsidRDefault="00EA7AC0" w:rsidP="00EA7AC0" w:rsidR="00DA0242">
      <w:pPr>
        <w:pStyle w:val="Bezproreda"/>
      </w:pPr>
      <w:proofErr w:type="spellStart"/>
      <w:r>
        <w:t>Bj</w:t>
      </w:r>
      <w:proofErr w:type="spellEnd"/>
      <w:r>
        <w:t>. 19.1.2016.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A7AC0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066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St-47/2016-2</izvorni_sadrzaj>
    <derivirana_varijabla naziv="DomainObject.Oznaka_1">St-47/2016-2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St-47/2016</izvorni_sadrzaj>
    <derivirana_varijabla naziv="DomainObject.Predmet.OznakaBroj_1">St-47/2016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VERBUM d.o.o. za proizvodnju, turizam, ugostiteljstvo, trgovinu i usluge, Kutovi</izvorni_sadrzaj>
    <derivirana_varijabla naziv="DomainObject.Predmet.ProtustrankaFormated_1">  VERBUM d.o.o. za proizvodnju, turizam, ugostiteljstvo, trgovinu i usluge, Kutovi</derivirana_varijabla>
  </DomainObject.Predmet.ProtustrankaFormated>
  <DomainObject.Predmet.ProtustrankaFormatedOIB>
    <izvorni_sadrzaj>  VERBUM d.o.o. za proizvodnju, turizam, ugostiteljstvo, trgovinu i usluge, Kutovi, OIB 23526746145</izvorni_sadrzaj>
    <derivirana_varijabla naziv="DomainObject.Predmet.ProtustrankaFormatedOIB_1">  VERBUM d.o.o. za proizvodnju, turizam, ugostiteljstvo, trgovinu i usluge, Kutovi, OIB 23526746145</derivirana_varijabla>
  </DomainObject.Predmet.ProtustrankaFormatedOIB>
  <DomainObject.Predmet.ProtustrankaFormatedWithAdress>
    <izvorni_sadrzaj> VERBUM d.o.o. za proizvodnju, turizam, ugostiteljstvo, trgovinu i usluge, Kutovi, Kutovi 64, 33513 Kutovi</izvorni_sadrzaj>
    <derivirana_varijabla naziv="DomainObject.Predmet.ProtustrankaFormatedWithAdress_1"> VERBUM d.o.o. za proizvodnju, turizam, ugostiteljstvo, trgovinu i usluge, Kutovi, Kutovi 64, 33513 Kutovi</derivirana_varijabla>
  </DomainObject.Predmet.ProtustrankaFormatedWithAdress>
  <DomainObject.Predmet.ProtustrankaFormatedWithAdressOIB>
    <izvorni_sadrzaj> VERBUM d.o.o. za proizvodnju, turizam, ugostiteljstvo, trgovinu i usluge, Kutovi, OIB 23526746145, Kutovi 64, 33513 Kutovi</izvorni_sadrzaj>
    <derivirana_varijabla naziv="DomainObject.Predmet.ProtustrankaFormatedWithAdressOIB_1"> VERBUM d.o.o. za proizvodnju, turizam, ugostiteljstvo, trgovinu i usluge, Kutovi, OIB 23526746145, Kutovi 64, 33513 Kutovi</derivirana_varijabla>
  </DomainObject.Predmet.ProtustrankaFormatedWithAdressOIB>
  <DomainObject.Predmet.ProtustrankaWithAdress>
    <izvorni_sadrzaj>VERBUM d.o.o. za proizvodnju, turizam, ugostiteljstvo, trgovinu i usluge, Kutovi Kutovi 64, 33513 Kutovi</izvorni_sadrzaj>
    <derivirana_varijabla naziv="DomainObject.Predmet.ProtustrankaWithAdress_1">VERBUM d.o.o. za proizvodnju, turizam, ugostiteljstvo, trgovinu i usluge, Kutovi Kutovi 64, 33513 Kutovi</derivirana_varijabla>
  </DomainObject.Predmet.ProtustrankaWithAdress>
  <DomainObject.Predmet.ProtustrankaWithAdressOIB>
    <izvorni_sadrzaj>VERBUM d.o.o. za proizvodnju, turizam, ugostiteljstvo, trgovinu i usluge, Kutovi, OIB 23526746145, Kutovi 64, 33513 Kutovi</izvorni_sadrzaj>
    <derivirana_varijabla naziv="DomainObject.Predmet.ProtustrankaWithAdressOIB_1">VERBUM d.o.o. za proizvodnju, turizam, ugostiteljstvo, trgovinu i usluge, Kutovi, OIB 23526746145, Kutovi 64, 33513 Kutovi</derivirana_varijabla>
  </DomainObject.Predmet.ProtustrankaWithAdressOIB>
  <DomainObject.Predmet.ProtustrankaNazivFormated>
    <izvorni_sadrzaj>VERBUM d.o.o. za proizvodnju, turizam, ugostiteljstvo, trgovinu i usluge, Kutovi</izvorni_sadrzaj>
    <derivirana_varijabla naziv="DomainObject.Predmet.ProtustrankaNazivFormated_1">VERBUM d.o.o. za proizvodnju, turizam, ugostiteljstvo, trgovinu i usluge, Kutovi</derivirana_varijabla>
  </DomainObject.Predmet.ProtustrankaNazivFormated>
  <DomainObject.Predmet.ProtustrankaNazivFormatedOIB>
    <izvorni_sadrzaj>VERBUM d.o.o. za proizvodnju, turizam, ugostiteljstvo, trgovinu i usluge, Kutovi, OIB 23526746145</izvorni_sadrzaj>
    <derivirana_varijabla naziv="DomainObject.Predmet.ProtustrankaNazivFormatedOIB_1">VERBUM d.o.o. za proizvodnju, turizam, ugostiteljstvo, trgovinu i usluge, Kutovi, OIB 23526746145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VERBUM d.o.o. za proizvodnju, turizam, ugostiteljstvo, trgovinu i usluge, Kutovi</item>
    </izvorni_sadrzaj>
    <derivirana_varijabla naziv="DomainObject.Predmet.ProtuStrankaListFormated_1">
      <item>VERBUM d.o.o. za proizvodnju, turizam, ugostiteljstvo, trgovinu i usluge, Kutovi</item>
    </derivirana_varijabla>
  </DomainObject.Predmet.ProtuStrankaListFormated>
  <DomainObject.Predmet.ProtuStrankaListFormatedOIB>
    <izvorni_sadrzaj>
      <item>VERBUM d.o.o. za proizvodnju, turizam, ugostiteljstvo, trgovinu i usluge, Kutovi, OIB 23526746145</item>
    </izvorni_sadrzaj>
    <derivirana_varijabla naziv="DomainObject.Predmet.ProtuStrankaListFormatedOIB_1">
      <item>VERBUM d.o.o. za proizvodnju, turizam, ugostiteljstvo, trgovinu i usluge, Kutovi, OIB 23526746145</item>
    </derivirana_varijabla>
  </DomainObject.Predmet.ProtuStrankaListFormatedOIB>
  <DomainObject.Predmet.ProtuStrankaListFormatedWithAdress>
    <izvorni_sadrzaj>
      <item>VERBUM d.o.o. za proizvodnju, turizam, ugostiteljstvo, trgovinu i usluge, Kutovi, Kutovi 64, 33513 Kutovi</item>
    </izvorni_sadrzaj>
    <derivirana_varijabla naziv="DomainObject.Predmet.ProtuStrankaListFormatedWithAdress_1">
      <item>VERBUM d.o.o. za proizvodnju, turizam, ugostiteljstvo, trgovinu i usluge, Kutovi, Kutovi 64, 33513 Kutovi</item>
    </derivirana_varijabla>
  </DomainObject.Predmet.ProtuStrankaListFormatedWithAdress>
  <DomainObject.Predmet.ProtuStrankaListFormatedWithAdressOIB>
    <izvorni_sadrzaj>
      <item>VERBUM d.o.o. za proizvodnju, turizam, ugostiteljstvo, trgovinu i usluge, Kutovi, OIB 23526746145, Kutovi 64, 33513 Kutovi</item>
    </izvorni_sadrzaj>
    <derivirana_varijabla naziv="DomainObject.Predmet.ProtuStrankaListFormatedWithAdressOIB_1">
      <item>VERBUM d.o.o. za proizvodnju, turizam, ugostiteljstvo, trgovinu i usluge, Kutovi, OIB 23526746145, Kutovi 64, 33513 Kutovi</item>
    </derivirana_varijabla>
  </DomainObject.Predmet.ProtuStrankaListFormatedWithAdressOIB>
  <DomainObject.Predmet.ProtuStrankaListNazivFormated>
    <izvorni_sadrzaj>
      <item>VERBUM d.o.o. za proizvodnju, turizam, ugostiteljstvo, trgovinu i usluge, Kutovi</item>
    </izvorni_sadrzaj>
    <derivirana_varijabla naziv="DomainObject.Predmet.ProtuStrankaListNazivFormated_1">
      <item>VERBUM d.o.o. za proizvodnju, turizam, ugostiteljstvo, trgovinu i usluge, Kutovi</item>
    </derivirana_varijabla>
  </DomainObject.Predmet.ProtuStrankaListNazivFormated>
  <DomainObject.Predmet.ProtuStrankaListNazivFormatedOIB>
    <izvorni_sadrzaj>
      <item>VERBUM d.o.o. za proizvodnju, turizam, ugostiteljstvo, trgovinu i usluge, Kutovi, OIB 23526746145</item>
    </izvorni_sadrzaj>
    <derivirana_varijabla naziv="DomainObject.Predmet.ProtuStrankaListNazivFormatedOIB_1">
      <item>VERBUM d.o.o. za proizvodnju, turizam, ugostiteljstvo, trgovinu i usluge, Kutovi, OIB 23526746145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St-47/2016-2</izvorni_sadrzaj>
    <derivirana_varijabla naziv="DomainObject.PoslovniBrojDokumenta_1">St-47/2016-2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VERBUM d.o.o. za proizvodnju, turizam, ugostiteljstvo, trgovinu i usluge, Kutovi</izvorni_sadrzaj>
    <derivirana_varijabla naziv="DomainObject.Predmet.ProtustrankaIDrugi_1">VERBUM d.o.o. za proizvodnju, turizam, ugostiteljstvo, trgovinu i usluge, Kutovi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VERBUM d.o.o. za proizvodnju, turizam, ugostiteljstvo, trgovinu i usluge, Kutovi, OIB 23526746145, Kutovi 64, 33513 Kutovi</izvorni_sadrzaj>
    <derivirana_varijabla naziv="DomainObject.Predmet.ProtustrankaIDrugiAdressOIB_1">VERBUM d.o.o. za proizvodnju, turizam, ugostiteljstvo, trgovinu i usluge, Kutovi, OIB 23526746145, Kutovi 64, 33513 Kutovi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VERBUM d.o.o. za proizvodnju, turizam, ugostiteljstvo, trgovinu i usluge, Kutovi</item>
    </izvorni_sadrzaj>
    <derivirana_varijabla naziv="DomainObject.Predmet.SudioniciListNaziv_1">
      <item>FINA, RC ZAGREB, Podružnica Bjelovar</item>
      <item>VERBUM d.o.o. za proizvodnju, turizam, ugostiteljstvo, trgovinu i usluge, Kutovi</item>
    </derivirana_varijabla>
  </DomainObject.Predmet.SudioniciListNaziv>
  <DomainObject.Predmet.SudioniciListAdressOIB>
    <izvorni_sadrzaj>
      <item>FINA, RC ZAGREB, Podružnica Bjelovar, OIB 85821130368, F. Supila 4,43000 Bjelovar</item>
      <item>VERBUM d.o.o. za proizvodnju, turizam, ugostiteljstvo, trgovinu i usluge, Kutovi, OIB 23526746145, Kutovi 64,33513 Kutovi</item>
    </izvorni_sadrzaj>
    <derivirana_varijabla naziv="DomainObject.Predmet.SudioniciListAdressOIB_1">
      <item>FINA, RC ZAGREB, Podružnica Bjelovar, OIB 85821130368, F. Supila 4,43000 Bjelovar</item>
      <item>VERBUM d.o.o. za proizvodnju, turizam, ugostiteljstvo, trgovinu i usluge, Kutovi, OIB 23526746145, Kutovi 64,33513 Kutovi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66BB57-8838-4812-9721-89FEA2752C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1596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2016-01-19T11:43:00Z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