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d22b" w14:paraId="aadd22b" w:rsidRDefault="00866C66" w:rsidP="00866C66" w:rsidR="00866C6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66" w:rsidP="00866C66" w:rsidR="00866C66" w:rsidRPr="00323158"/>
    <w:p w:rsidRDefault="00866C66" w:rsidP="00866C66" w:rsidR="00866C66">
      <w:r>
        <w:t>REPUBLIKA HRVATSKA</w:t>
      </w:r>
    </w:p>
    <w:p w:rsidRDefault="00866C66" w:rsidP="00866C66" w:rsidR="00866C66">
      <w:r>
        <w:t>TRGOVAČKI SUD U  OSIJEKU</w:t>
      </w:r>
    </w:p>
    <w:p w:rsidRDefault="00866C66" w:rsidP="00866C66" w:rsidR="00866C66">
      <w:r>
        <w:t xml:space="preserve">STALNA SLUŽBA U SLAVONSKOM BRODU </w:t>
      </w:r>
    </w:p>
    <w:p w:rsidRDefault="00866C66" w:rsidP="00866C66" w:rsidR="00866C66">
      <w:r>
        <w:t>Trg pobjede 13</w:t>
      </w:r>
    </w:p>
    <w:p w:rsidRDefault="00866C66" w:rsidP="00866C66" w:rsidR="00866C66">
      <w:r>
        <w:t>35000 Slavonski Brod                                                               Broj: 1/St-</w:t>
      </w:r>
      <w:r w:rsidR="0014433B">
        <w:t>60/2011-401</w:t>
      </w:r>
    </w:p>
    <w:p w:rsidRDefault="00866C66" w:rsidP="00866C66" w:rsidR="00866C66"/>
    <w:p w:rsidRDefault="00866C66" w:rsidP="00866C66" w:rsidR="00866C66">
      <w:pPr>
        <w:jc w:val="center"/>
      </w:pPr>
    </w:p>
    <w:p w:rsidRDefault="00866C66" w:rsidP="00866C66" w:rsidR="00866C66">
      <w:pPr>
        <w:jc w:val="center"/>
      </w:pPr>
      <w:r w:rsidRPr="008A252D">
        <w:t>Z A K L J U Č A K</w:t>
      </w:r>
    </w:p>
    <w:p w:rsidRDefault="00866C66" w:rsidP="00866C66" w:rsidR="00866C66" w:rsidRPr="008A252D">
      <w:pPr>
        <w:jc w:val="center"/>
      </w:pPr>
    </w:p>
    <w:p w:rsidRDefault="00866C66" w:rsidP="00866C66" w:rsidR="00866C66"/>
    <w:p w:rsidRDefault="00866C66" w:rsidP="00866C66" w:rsidR="00866C66">
      <w:pPr>
        <w:jc w:val="both"/>
      </w:pPr>
      <w:r>
        <w:tab/>
      </w:r>
      <w:r>
        <w:rPr>
          <w:color w:val="000000"/>
        </w:rPr>
        <w:t>TRGOVAČKI SUD U OSIJEKU STALNA SLUŽBA U SLAVONSKOM BRODU, po stečajnoj sut</w:t>
      </w:r>
      <w:r w:rsidR="0014433B">
        <w:rPr>
          <w:color w:val="000000"/>
        </w:rPr>
        <w:t xml:space="preserve">kinji Vesni Vukelić, u postupku stečaja nad dužnikom </w:t>
      </w:r>
      <w:r w:rsidR="0014433B">
        <w:t>KLAS d.d. u stečaju, Nova Gradiška, OIB: 65742611374,</w:t>
      </w:r>
      <w:r>
        <w:t xml:space="preserve"> povodom  prodaje nekretnine stečajnog dužnika uz odgovarajuću primjenu propisa o ovrsi, dana </w:t>
      </w:r>
      <w:r w:rsidR="0014433B">
        <w:t>19. siječnja 2018.</w:t>
      </w:r>
      <w:r>
        <w:t xml:space="preserve"> </w:t>
      </w:r>
    </w:p>
    <w:p w:rsidRDefault="00866C66" w:rsidP="00866C66" w:rsidR="00866C66">
      <w:pPr>
        <w:jc w:val="both"/>
      </w:pPr>
    </w:p>
    <w:p w:rsidRDefault="00866C66" w:rsidP="00866C66" w:rsidR="00866C66"/>
    <w:p w:rsidRDefault="00866C66" w:rsidP="00866C66" w:rsidR="00866C66" w:rsidRPr="008A252D">
      <w:pPr>
        <w:jc w:val="center"/>
      </w:pPr>
      <w:r w:rsidRPr="008A252D">
        <w:t>z a k l j u č i o     j e</w:t>
      </w:r>
    </w:p>
    <w:p w:rsidRDefault="00866C66" w:rsidP="00866C66" w:rsidR="00866C66"/>
    <w:p w:rsidRDefault="00866C66" w:rsidP="00866C66" w:rsidR="00866C66">
      <w:pPr>
        <w:jc w:val="both"/>
        <w:rPr>
          <w:b/>
        </w:rPr>
      </w:pPr>
      <w:r>
        <w:tab/>
      </w:r>
      <w:r w:rsidRPr="007E5562">
        <w:rPr>
          <w:b/>
        </w:rPr>
        <w:t xml:space="preserve">I </w:t>
      </w:r>
      <w:r>
        <w:rPr>
          <w:b/>
        </w:rPr>
        <w:t>–</w:t>
      </w:r>
      <w:r w:rsidRPr="007E5562">
        <w:rPr>
          <w:b/>
        </w:rPr>
        <w:t xml:space="preserve"> Kupcu</w:t>
      </w:r>
      <w:r>
        <w:rPr>
          <w:b/>
        </w:rPr>
        <w:t xml:space="preserve"> </w:t>
      </w:r>
      <w:r w:rsidR="0014433B">
        <w:rPr>
          <w:b/>
        </w:rPr>
        <w:t xml:space="preserve">Milanu </w:t>
      </w:r>
      <w:proofErr w:type="spellStart"/>
      <w:r w:rsidR="0014433B">
        <w:rPr>
          <w:b/>
        </w:rPr>
        <w:t>Gašparoviću</w:t>
      </w:r>
      <w:proofErr w:type="spellEnd"/>
      <w:r w:rsidR="0014433B">
        <w:rPr>
          <w:b/>
        </w:rPr>
        <w:t xml:space="preserve"> iz Nove Gradiške, Mala 16a, OIB: 90239421805</w:t>
      </w:r>
      <w:r>
        <w:rPr>
          <w:b/>
        </w:rPr>
        <w:t xml:space="preserve">, </w:t>
      </w:r>
    </w:p>
    <w:p w:rsidRDefault="00866C66" w:rsidP="00866C66" w:rsidR="00866C66" w:rsidRPr="004C3BFD">
      <w:pPr>
        <w:jc w:val="both"/>
        <w:rPr>
          <w:b/>
        </w:rPr>
      </w:pPr>
    </w:p>
    <w:p w:rsidRDefault="00866C66" w:rsidP="00866C66" w:rsidR="00866C66">
      <w:pPr>
        <w:jc w:val="center"/>
      </w:pPr>
      <w:r>
        <w:t>p r e d a j e   s e</w:t>
      </w:r>
    </w:p>
    <w:p w:rsidRDefault="00866C66" w:rsidP="00866C66" w:rsidR="00866C66">
      <w:pPr>
        <w:jc w:val="center"/>
      </w:pPr>
    </w:p>
    <w:p w:rsidRDefault="00866C66" w:rsidP="00866C66" w:rsidR="00866C66">
      <w:pPr>
        <w:jc w:val="both"/>
      </w:pPr>
      <w:r>
        <w:t xml:space="preserve"> dio imovine vlasništva dužnika </w:t>
      </w:r>
      <w:r w:rsidR="0014433B">
        <w:t>KLAS d.d. u stečaju, Nova Gradiška, OIB:</w:t>
      </w:r>
      <w:r w:rsidR="0014433B" w:rsidRPr="0014433B">
        <w:t xml:space="preserve"> </w:t>
      </w:r>
      <w:r w:rsidR="0014433B">
        <w:t>65742611374</w:t>
      </w:r>
      <w:r>
        <w:t>, koju čine nekretnine označene</w:t>
      </w:r>
      <w:r w:rsidR="0014433B">
        <w:t xml:space="preserve"> sa:</w:t>
      </w:r>
    </w:p>
    <w:p w:rsidRDefault="0014433B" w:rsidP="0014433B" w:rsidR="0014433B">
      <w:pPr>
        <w:pStyle w:val="Odlomakpopisa"/>
        <w:numPr>
          <w:ilvl w:val="0"/>
          <w:numId w:val="1"/>
        </w:numPr>
        <w:jc w:val="both"/>
      </w:pPr>
      <w:r>
        <w:t>k.č.br. 843, GRMLJE KRČEVINA U LUKOVAČA sa 579 m2</w:t>
      </w:r>
    </w:p>
    <w:p w:rsidRDefault="0014433B" w:rsidP="0014433B" w:rsidR="0014433B">
      <w:pPr>
        <w:pStyle w:val="Odlomakpopisa"/>
        <w:numPr>
          <w:ilvl w:val="0"/>
          <w:numId w:val="1"/>
        </w:numPr>
        <w:jc w:val="both"/>
      </w:pPr>
      <w:r>
        <w:t>k.č.br. 842/1 ORANICA KRČEVINA U LUKOVAČA sa 17987 m2</w:t>
      </w:r>
    </w:p>
    <w:p w:rsidRDefault="0014433B" w:rsidP="0014433B" w:rsidR="0014433B">
      <w:pPr>
        <w:pStyle w:val="Odlomakpopisa"/>
        <w:numPr>
          <w:ilvl w:val="0"/>
          <w:numId w:val="1"/>
        </w:numPr>
        <w:jc w:val="both"/>
      </w:pPr>
      <w:r>
        <w:t xml:space="preserve">k.č.br. 842/3 ORANICA KRČEVINA U LUKOVAČA sa 1362 </w:t>
      </w:r>
      <w:proofErr w:type="spellStart"/>
      <w:r>
        <w:t>čhv</w:t>
      </w:r>
      <w:proofErr w:type="spellEnd"/>
      <w:r>
        <w:t>,</w:t>
      </w:r>
    </w:p>
    <w:p w:rsidRDefault="0014433B" w:rsidP="0014433B" w:rsidR="0014433B">
      <w:pPr>
        <w:pStyle w:val="Odlomakpopisa"/>
        <w:jc w:val="both"/>
      </w:pPr>
      <w:r>
        <w:t xml:space="preserve">sve upisano u </w:t>
      </w:r>
      <w:proofErr w:type="spellStart"/>
      <w:r>
        <w:t>zk.ul</w:t>
      </w:r>
      <w:proofErr w:type="spellEnd"/>
      <w:r>
        <w:t xml:space="preserve">. 32 k.o. Cernička </w:t>
      </w:r>
      <w:proofErr w:type="spellStart"/>
      <w:r>
        <w:t>Šagovina</w:t>
      </w:r>
      <w:proofErr w:type="spellEnd"/>
      <w:r>
        <w:t>.</w:t>
      </w:r>
    </w:p>
    <w:p w:rsidRDefault="00866C66" w:rsidP="00866C66" w:rsidR="00866C66">
      <w:pPr>
        <w:jc w:val="both"/>
      </w:pPr>
    </w:p>
    <w:p w:rsidRDefault="00866C66" w:rsidP="00866C66" w:rsidR="00866C66">
      <w:r>
        <w:tab/>
      </w:r>
      <w:r w:rsidRPr="00761A7A">
        <w:rPr>
          <w:b/>
        </w:rPr>
        <w:t>II -</w:t>
      </w:r>
      <w:r>
        <w:t xml:space="preserve"> Na nekretnin</w:t>
      </w:r>
      <w:r w:rsidR="0014433B">
        <w:t>ama</w:t>
      </w:r>
      <w:r>
        <w:t xml:space="preserve"> iz </w:t>
      </w:r>
      <w:proofErr w:type="spellStart"/>
      <w:r>
        <w:t>toč.I</w:t>
      </w:r>
      <w:proofErr w:type="spellEnd"/>
      <w:r>
        <w:t xml:space="preserve">  ovog zaključka određuje se:</w:t>
      </w:r>
    </w:p>
    <w:p w:rsidRDefault="00866C66" w:rsidP="00866C66" w:rsidR="00866C66">
      <w:pPr>
        <w:jc w:val="both"/>
      </w:pPr>
      <w:r w:rsidRPr="00CB06B0">
        <w:t>uknjižba prava vlasništva</w:t>
      </w:r>
      <w:r>
        <w:t xml:space="preserve"> u zemljišnim knjigama na ime kupca </w:t>
      </w:r>
      <w:r w:rsidR="0014433B">
        <w:rPr>
          <w:b/>
        </w:rPr>
        <w:t xml:space="preserve">Milana </w:t>
      </w:r>
      <w:proofErr w:type="spellStart"/>
      <w:r w:rsidR="0014433B">
        <w:rPr>
          <w:b/>
        </w:rPr>
        <w:t>Gašparovića</w:t>
      </w:r>
      <w:proofErr w:type="spellEnd"/>
      <w:r w:rsidR="0014433B">
        <w:rPr>
          <w:b/>
        </w:rPr>
        <w:t xml:space="preserve"> iz Nove Gradiške, Mala 16a, OIB: 90239421805</w:t>
      </w:r>
      <w:r>
        <w:rPr>
          <w:b/>
        </w:rPr>
        <w:t>.</w:t>
      </w:r>
    </w:p>
    <w:p w:rsidRDefault="00866C66" w:rsidP="00866C66" w:rsidR="00866C66">
      <w:pPr>
        <w:jc w:val="center"/>
      </w:pPr>
    </w:p>
    <w:p w:rsidRDefault="00866C66" w:rsidP="00866C66" w:rsidR="00866C66">
      <w:pPr>
        <w:jc w:val="center"/>
      </w:pPr>
      <w:r>
        <w:t>Obrazloženje</w:t>
      </w:r>
    </w:p>
    <w:p w:rsidRDefault="00866C66" w:rsidP="00866C66" w:rsidR="00866C66">
      <w:pPr>
        <w:jc w:val="center"/>
      </w:pPr>
    </w:p>
    <w:p w:rsidRDefault="00866C66" w:rsidP="00866C66" w:rsidR="00866C66"/>
    <w:p w:rsidRDefault="00866C66" w:rsidP="00866C66" w:rsidR="00866C66">
      <w:pPr>
        <w:jc w:val="both"/>
      </w:pPr>
      <w:r>
        <w:tab/>
        <w:t>Rješenjem o dosudi ovog suda br. St-</w:t>
      </w:r>
      <w:r w:rsidR="0014433B">
        <w:t>60/2011-375</w:t>
      </w:r>
      <w:r>
        <w:t xml:space="preserve"> od </w:t>
      </w:r>
      <w:r w:rsidR="0014433B">
        <w:t>10</w:t>
      </w:r>
      <w:r>
        <w:t>.</w:t>
      </w:r>
      <w:r w:rsidR="0014433B">
        <w:t xml:space="preserve"> listopada</w:t>
      </w:r>
      <w:r>
        <w:t xml:space="preserve"> 2017.g., </w:t>
      </w:r>
      <w:r w:rsidRPr="00EC4FBF">
        <w:t xml:space="preserve">kupcu  </w:t>
      </w:r>
      <w:r w:rsidR="0014433B" w:rsidRPr="0014433B">
        <w:t xml:space="preserve">Milanu </w:t>
      </w:r>
      <w:proofErr w:type="spellStart"/>
      <w:r w:rsidR="0014433B" w:rsidRPr="0014433B">
        <w:t>Gašparoviću</w:t>
      </w:r>
      <w:proofErr w:type="spellEnd"/>
      <w:r w:rsidR="0014433B" w:rsidRPr="0014433B">
        <w:t xml:space="preserve"> iz Nove Gradiške, Mala 16a, OIB: 90239421805</w:t>
      </w:r>
      <w:r w:rsidRPr="00EC4FBF">
        <w:t xml:space="preserve">, </w:t>
      </w:r>
      <w:r>
        <w:t xml:space="preserve">dosuđene su nekretnine vlasništva </w:t>
      </w:r>
      <w:r w:rsidR="0014433B">
        <w:t xml:space="preserve">stečajnog </w:t>
      </w:r>
      <w:r>
        <w:t xml:space="preserve">dužnika </w:t>
      </w:r>
      <w:r w:rsidR="0014433B">
        <w:t>KLAS d.d. u stečaju, Nova Gradiška, OIB: 65742611374</w:t>
      </w:r>
      <w:r>
        <w:t xml:space="preserve">, navedene u </w:t>
      </w:r>
      <w:proofErr w:type="spellStart"/>
      <w:r>
        <w:t>toč</w:t>
      </w:r>
      <w:proofErr w:type="spellEnd"/>
      <w:r>
        <w:t>. I zaključka.</w:t>
      </w:r>
    </w:p>
    <w:p w:rsidRDefault="00866C66" w:rsidP="00866C66" w:rsidR="00866C66">
      <w:pPr>
        <w:ind w:firstLine="708"/>
        <w:jc w:val="both"/>
      </w:pPr>
      <w:r>
        <w:t xml:space="preserve">Nakon što je stečajni sudac izvršio provjeru u računovodstvu ovog suda, utvrdio je da je kupac u zatraženom roku izvršio uplatu </w:t>
      </w:r>
      <w:proofErr w:type="spellStart"/>
      <w:r>
        <w:t>kupovnine</w:t>
      </w:r>
      <w:proofErr w:type="spellEnd"/>
      <w:r>
        <w:t xml:space="preserve"> u iznosu od </w:t>
      </w:r>
      <w:r w:rsidR="0014433B">
        <w:t>9</w:t>
      </w:r>
      <w:r w:rsidR="00132786">
        <w:t>.000,00</w:t>
      </w:r>
      <w:r>
        <w:t xml:space="preserve"> kn, a kako je rješenje o dosudi postalo pravomoćno, stekli su se svi zakonski uvjeti da se navedene  nekretnine  prenesu u vlasništvo i posjed kupcu, pa je iz tih razloga odlučeno kao pod I i II </w:t>
      </w:r>
    </w:p>
    <w:p w:rsidRDefault="00866C66" w:rsidP="00866C66" w:rsidR="00866C66">
      <w:pPr>
        <w:ind w:firstLine="708"/>
        <w:jc w:val="right"/>
      </w:pPr>
    </w:p>
    <w:p w:rsidRDefault="00866C66" w:rsidP="00866C66" w:rsidR="00866C66">
      <w:pPr>
        <w:ind w:firstLine="708"/>
        <w:jc w:val="both"/>
      </w:pPr>
    </w:p>
    <w:p w:rsidRDefault="00866C66" w:rsidP="00866C66" w:rsidR="00866C66">
      <w:pPr>
        <w:ind w:firstLine="708"/>
        <w:jc w:val="both"/>
      </w:pPr>
      <w:r>
        <w:t>ovog zaključka temeljem čl. 164 Stečajnog zakona (NN br.44/96, 29/99, 129/00, 123/03, 82/06, 116/10,25/12, 133/12, 71/15), a uz primjenu čl. 108 st. 4 Ovršnog zakona (NN br. 112/12, 25/13, 93/14, 55/16, 73/17).</w:t>
      </w:r>
    </w:p>
    <w:p w:rsidRDefault="00866C66" w:rsidP="00866C66" w:rsidR="00866C66">
      <w:pPr>
        <w:jc w:val="both"/>
      </w:pPr>
    </w:p>
    <w:p w:rsidRDefault="00866C66" w:rsidP="00866C66" w:rsidR="00866C66">
      <w:pPr>
        <w:jc w:val="center"/>
      </w:pPr>
      <w:r>
        <w:t xml:space="preserve">U </w:t>
      </w:r>
      <w:proofErr w:type="spellStart"/>
      <w:r>
        <w:t>Slav.Brodu</w:t>
      </w:r>
      <w:proofErr w:type="spellEnd"/>
      <w:r w:rsidR="00132786">
        <w:t xml:space="preserve"> 19. siječnja 2018.</w:t>
      </w:r>
    </w:p>
    <w:p w:rsidRDefault="00866C66" w:rsidP="00866C66" w:rsidR="00866C66">
      <w:pPr>
        <w:jc w:val="center"/>
      </w:pPr>
    </w:p>
    <w:p w:rsidRDefault="00866C66" w:rsidP="00866C66" w:rsidR="00866C66">
      <w:pPr>
        <w:jc w:val="center"/>
      </w:pPr>
    </w:p>
    <w:p w:rsidRDefault="00866C66" w:rsidP="00866C66" w:rsidR="00866C66">
      <w:pPr>
        <w:ind w:firstLine="708" w:left="5664"/>
      </w:pPr>
      <w:r>
        <w:t>STEČAJNA SUTKINJA:</w:t>
      </w:r>
    </w:p>
    <w:p w:rsidRDefault="00866C66" w:rsidP="00866C66" w:rsidR="00866C66">
      <w:r>
        <w:t xml:space="preserve">                                                                                             </w:t>
      </w:r>
      <w:r>
        <w:tab/>
      </w:r>
      <w:r>
        <w:tab/>
        <w:t xml:space="preserve">    Vesna Vukelić</w:t>
      </w:r>
    </w:p>
    <w:p w:rsidRDefault="00866C66" w:rsidP="00866C66" w:rsidR="00866C66"/>
    <w:p w:rsidRDefault="00866C66" w:rsidP="00866C66" w:rsidR="00866C66"/>
    <w:p w:rsidRDefault="00866C66" w:rsidP="00866C66" w:rsidR="00866C66">
      <w:pPr>
        <w:rPr>
          <w:b/>
          <w:sz w:val="20"/>
          <w:szCs w:val="20"/>
        </w:rPr>
      </w:pPr>
      <w:r w:rsidRPr="00156DF1">
        <w:rPr>
          <w:b/>
          <w:sz w:val="20"/>
          <w:szCs w:val="20"/>
        </w:rPr>
        <w:t>NAPUTAK O PRAVNOM LIJEKU:</w:t>
      </w:r>
    </w:p>
    <w:p w:rsidRDefault="00866C66" w:rsidP="00866C66" w:rsidR="00866C66" w:rsidRPr="00156DF1">
      <w:pPr>
        <w:rPr>
          <w:sz w:val="20"/>
          <w:szCs w:val="20"/>
        </w:rPr>
      </w:pPr>
      <w:r w:rsidRPr="00156DF1">
        <w:rPr>
          <w:sz w:val="20"/>
          <w:szCs w:val="20"/>
        </w:rPr>
        <w:t xml:space="preserve">Protiv ovog zaključka -žalba nije dopuštena (čl. </w:t>
      </w:r>
      <w:smartTag w:element="PersonName" w:uri="urn:schemas-microsoft-com:office:smarttags">
        <w:smartTagPr>
          <w:attr w:val="11 st" w:name="ProductID"/>
        </w:smartTagPr>
        <w:r w:rsidRPr="00156DF1">
          <w:rPr>
            <w:sz w:val="20"/>
            <w:szCs w:val="20"/>
          </w:rPr>
          <w:t>11 st</w:t>
        </w:r>
      </w:smartTag>
      <w:r w:rsidRPr="00156DF1">
        <w:rPr>
          <w:sz w:val="20"/>
          <w:szCs w:val="20"/>
        </w:rPr>
        <w:t>. 5 Ovršnog zakona)</w:t>
      </w:r>
    </w:p>
    <w:p w:rsidRDefault="00866C66" w:rsidP="00866C66" w:rsidR="00866C66"/>
    <w:p w:rsidRDefault="00866C66" w:rsidP="00866C66" w:rsidR="00866C66">
      <w:r>
        <w:t>Dostaviti putem mrežne stanice e-oglasne ploče:</w:t>
      </w:r>
    </w:p>
    <w:p w:rsidRDefault="00866C66" w:rsidP="00866C66" w:rsidR="00866C66">
      <w:r>
        <w:t xml:space="preserve">1.  </w:t>
      </w:r>
      <w:proofErr w:type="spellStart"/>
      <w:r>
        <w:t>steč.upravitelju</w:t>
      </w:r>
      <w:proofErr w:type="spellEnd"/>
    </w:p>
    <w:p w:rsidRDefault="00866C66" w:rsidP="00866C66" w:rsidR="00866C66">
      <w:pPr>
        <w:jc w:val="both"/>
      </w:pPr>
      <w:r>
        <w:t xml:space="preserve">2. kupcu </w:t>
      </w:r>
      <w:r w:rsidR="00132786">
        <w:t xml:space="preserve">Milanu </w:t>
      </w:r>
      <w:proofErr w:type="spellStart"/>
      <w:r w:rsidR="00132786">
        <w:t>Gašparoviću</w:t>
      </w:r>
      <w:proofErr w:type="spellEnd"/>
    </w:p>
    <w:p w:rsidRDefault="00866C66" w:rsidP="00866C66" w:rsidR="00866C66" w:rsidRPr="00CB06B0">
      <w:pPr>
        <w:jc w:val="both"/>
      </w:pPr>
    </w:p>
    <w:p w:rsidRDefault="00866C66" w:rsidP="00487D2A" w:rsidR="00866C66">
      <w:pPr>
        <w:pStyle w:val="Odlomakpopisa"/>
        <w:numPr>
          <w:ilvl w:val="0"/>
          <w:numId w:val="1"/>
        </w:numPr>
      </w:pPr>
      <w:proofErr w:type="spellStart"/>
      <w:r>
        <w:t>zk.odjel</w:t>
      </w:r>
      <w:proofErr w:type="spellEnd"/>
      <w:r>
        <w:t xml:space="preserve"> Općinskog suda u Slavonskom Brodu,</w:t>
      </w:r>
      <w:r w:rsidR="00487D2A">
        <w:t xml:space="preserve"> SS Nova Gradiška</w:t>
      </w:r>
      <w:r>
        <w:t xml:space="preserve"> uz pravomoćno rješenje o dosudi</w:t>
      </w:r>
    </w:p>
    <w:p w:rsidRDefault="00866C66" w:rsidP="00866C66" w:rsidR="00866C66">
      <w:pPr>
        <w:ind w:left="900"/>
      </w:pPr>
    </w:p>
    <w:p w:rsidRDefault="00E10150" w:rsidP="00866C66" w:rsidR="00E10150" w:rsidRPr="00866C66"/>
    <w:sectPr w:rsidR="00E10150" w:rsidRPr="00866C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6B619F"/>
    <w:multiLevelType w:val="hybridMultilevel"/>
    <w:tmpl w:val="6E9001FE"/>
    <w:lvl w:tplc="99B065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7CC9"/>
    <w:rsid w:val="00132786"/>
    <w:rsid w:val="0014433B"/>
    <w:rsid w:val="003D7CC9"/>
    <w:rsid w:val="004114A1"/>
    <w:rsid w:val="00487D2A"/>
    <w:rsid w:val="004F1795"/>
    <w:rsid w:val="00866C66"/>
    <w:rsid w:val="00DB052E"/>
    <w:rsid w:val="00DD340B"/>
    <w:rsid w:val="00E10150"/>
    <w:rsid w:val="00EE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6C6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clanak-" w:type="paragraph">
    <w:name w:val="clanak-"/>
    <w:basedOn w:val="Normal"/>
    <w:rsid w:val="00DD340B"/>
    <w:pPr>
      <w:spacing w:after="225" w:beforeAutospacing="true" w:before="100"/>
    </w:pPr>
  </w:style>
  <w:style w:customStyle="true" w:styleId="t-9-8" w:type="paragraph">
    <w:name w:val="t-9-8"/>
    <w:basedOn w:val="Normal"/>
    <w:rsid w:val="00DD340B"/>
    <w:pPr>
      <w:spacing w:after="225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6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6C6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443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1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7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7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7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7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6C6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clanak-" w:type="paragraph">
    <w:name w:val="clanak-"/>
    <w:basedOn w:val="Normal"/>
    <w:rsid w:val="00DD340B"/>
    <w:pPr>
      <w:spacing w:after="225" w:before="100" w:beforeAutospacing="1"/>
    </w:pPr>
  </w:style>
  <w:style w:customStyle="1" w:styleId="t-9-8" w:type="paragraph">
    <w:name w:val="t-9-8"/>
    <w:basedOn w:val="Normal"/>
    <w:rsid w:val="00DD340B"/>
    <w:pPr>
      <w:spacing w:after="225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6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6C6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1443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1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7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7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7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7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383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8665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1739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142590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5358831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71990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596178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993814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5429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7187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1703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00407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73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233907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3355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9925891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,6,7,8,   9,10,11 
12,13,14,- u ormaru(Tomo)
XV I XVI dio u ref.</izvorni_sadrzaj>
    <derivirana_varijabla naziv="DomainObject.Predmet.PrimjedbaSuca_1">I-III ,IV,V dio ,6,7,8,   9,10,11 
12,13,14,- u ormaru(Tomo)
XV I XVI dio u ref.</derivirana_varijabla>
  </DomainObject.Predmet.PrimjedbaSuc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OIB>
  <DomainObject.Predmet.OstaliListFormatedWithAdress>
    <izvorni_sadrzaj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_1">
      <item>ZAGREBAČKA BANKA d.d. ZAGREB, TRG BANA J.JELAČIĆA 10,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>
  <DomainObject.Predmet.OstaliListFormatedWithAdressOIB>
    <izvorni_sadrzaj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FormatedWithAdressOIB_1">
      <item>ZAGREBAČKA BANKA d.d. ZAGREB, OIB 92963223473, TRG BANA J.JELAČIĆA 10,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TRG BANA J.JELAČIĆA 10,10000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  <item>Tomislav Matošević</item>
      <item>Biljana Mataić</item>
      <item>MARIJA GAŠPAROVIĆ</item>
      <item>BRANKO JARIĆ</item>
      <item>Milan Gašparović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371</properties:Words>
  <properties:Characters>1916</properties:Characters>
  <properties:Lines>69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2018-01-19T10:16:00Z</dcterms:created>
  <dc:creator>wsadmin</dc:creator>
  <cp:lastModifiedBy>wsadmin</cp:lastModifiedBy>
  <cp:lastPrinted>2018-01-19T10:08:00Z</cp:lastPrinted>
  <dcterms:modified xmlns:xsi="http://www.w3.org/2001/XMLSchema-instance" xsi:type="dcterms:W3CDTF">2018-01-19T10:16:00Z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