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11b7" w14:paraId="b3111b7" w:rsidRDefault="00FB7B71" w:rsidP="00FB7B71" w:rsidR="00FB7B71" w:rsidRPr="00382F3F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382F3F">
        <w:rPr>
          <w:rStyle w:val="Naglaeno"/>
          <w:szCs w:val="24"/>
        </w:rPr>
        <w:t xml:space="preserve">             </w:t>
      </w:r>
      <w:r w:rsidR="00DE6436" w:rsidRPr="00382F3F">
        <w:rPr>
          <w:noProof/>
          <w:szCs w:val="24"/>
          <w:lang w:eastAsia="hr-HR"/>
        </w:rPr>
        <w:t xml:space="preserve">    </w:t>
      </w:r>
      <w:r w:rsidRPr="00382F3F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382F3F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    REPUBLIKA HRVATSKA</w:t>
      </w:r>
    </w:p>
    <w:p w:rsidRDefault="00FB7B71" w:rsidP="00FB7B71" w:rsidR="00FB7B71" w:rsidRPr="006B50F0">
      <w:pPr>
        <w:ind w:hanging="720" w:left="360"/>
        <w:jc w:val="both"/>
        <w:rPr>
          <w:rStyle w:val="Naglaeno"/>
          <w:b w:val="false"/>
          <w:szCs w:val="24"/>
        </w:rPr>
      </w:pPr>
      <w:r w:rsidRPr="006B50F0">
        <w:rPr>
          <w:rStyle w:val="Naglaeno"/>
          <w:b w:val="false"/>
          <w:szCs w:val="24"/>
        </w:rPr>
        <w:t xml:space="preserve">     TRGOVAČKI SUD U OSIJEKU</w:t>
      </w:r>
    </w:p>
    <w:p w:rsidRDefault="00FB7B71" w:rsidP="00FB7B71" w:rsidR="00FB7B71" w:rsidRPr="00382F3F">
      <w:pPr>
        <w:jc w:val="both"/>
        <w:rPr>
          <w:rStyle w:val="Naglaeno"/>
          <w:b w:val="false"/>
          <w:szCs w:val="24"/>
        </w:rPr>
      </w:pPr>
    </w:p>
    <w:p w:rsidRDefault="00FB7B71" w:rsidP="001B18EA" w:rsidR="001B18EA" w:rsidRPr="00382F3F">
      <w:pPr>
        <w:jc w:val="center"/>
        <w:rPr>
          <w:szCs w:val="24"/>
        </w:rPr>
      </w:pPr>
      <w:r w:rsidRPr="00382F3F">
        <w:rPr>
          <w:szCs w:val="24"/>
        </w:rPr>
        <w:t>REPUBLIKA HRVATSKA</w:t>
      </w:r>
    </w:p>
    <w:p w:rsidRDefault="00FB7B71" w:rsidP="00FB7B71" w:rsidR="00FB7B71" w:rsidRPr="00382F3F">
      <w:pPr>
        <w:jc w:val="center"/>
        <w:rPr>
          <w:szCs w:val="24"/>
        </w:rPr>
      </w:pPr>
      <w:r w:rsidRPr="00382F3F">
        <w:rPr>
          <w:szCs w:val="24"/>
        </w:rPr>
        <w:t>R J E Š E N J E</w:t>
      </w:r>
    </w:p>
    <w:p w:rsidRDefault="00746EA5" w:rsidP="00FB7B71" w:rsidR="00746EA5" w:rsidRPr="00382F3F">
      <w:pPr>
        <w:jc w:val="both"/>
        <w:rPr>
          <w:szCs w:val="24"/>
        </w:rPr>
      </w:pPr>
    </w:p>
    <w:p w:rsidRDefault="00454DCA" w:rsidP="00454DCA" w:rsidR="00454DC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52634238587, zastupano po Županijskom državnom odvjetništvu u Osijeku, za otvaranje stečajnog postupka nad dužnikom CRVENO 51 j.d.o.o., Osijek, Marjanska ulica 8/A, MBS: 030127245, OIB: 49342952591</w:t>
      </w:r>
      <w:r>
        <w:rPr>
          <w:color w:val="000000"/>
        </w:rPr>
        <w:t>, dana 24. listopada 2018. godine</w:t>
      </w:r>
    </w:p>
    <w:p w:rsidRDefault="00454DCA" w:rsidP="00A476CC" w:rsidR="00454DCA">
      <w:pPr>
        <w:jc w:val="center"/>
        <w:rPr>
          <w:color w:val="000000"/>
        </w:rPr>
      </w:pPr>
    </w:p>
    <w:p w:rsidRDefault="00E803AC" w:rsidP="00A476CC" w:rsidR="008811A6" w:rsidRPr="00382F3F">
      <w:pPr>
        <w:jc w:val="center"/>
        <w:rPr>
          <w:szCs w:val="24"/>
        </w:rPr>
      </w:pPr>
      <w:r w:rsidRPr="00382F3F">
        <w:rPr>
          <w:szCs w:val="24"/>
        </w:rPr>
        <w:t>r i j e š i o  j e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4C6F54" w:rsidR="00E67CAE" w:rsidRPr="00382F3F">
      <w:pPr>
        <w:ind w:firstLine="708"/>
        <w:jc w:val="both"/>
        <w:rPr>
          <w:b/>
          <w:szCs w:val="24"/>
        </w:rPr>
      </w:pPr>
      <w:r w:rsidRPr="00382F3F">
        <w:rPr>
          <w:szCs w:val="24"/>
        </w:rPr>
        <w:t xml:space="preserve">Odgađa se ročište radi izjašnjenja o prijedlogu za otvaranje stečajnog postupka i ročište radi rasprave o uvjetima za otvaranje i provođenje stečajnog postupka nad dužnikom: </w:t>
      </w:r>
      <w:r w:rsidR="00810661">
        <w:t>CRVENO 51 j.d.o.o., Osijek, Marjanska ulica 8/A, MBS: 030127245, OIB: 49342952591</w:t>
      </w:r>
      <w:r w:rsidRPr="00382F3F">
        <w:rPr>
          <w:bCs/>
          <w:szCs w:val="24"/>
        </w:rPr>
        <w:t>,</w:t>
      </w:r>
      <w:r w:rsidRPr="00382F3F">
        <w:rPr>
          <w:b/>
          <w:szCs w:val="24"/>
        </w:rPr>
        <w:t xml:space="preserve"> </w:t>
      </w:r>
      <w:r w:rsidR="004C6F54" w:rsidRPr="00382F3F">
        <w:rPr>
          <w:b/>
          <w:szCs w:val="24"/>
        </w:rPr>
        <w:t xml:space="preserve"> </w:t>
      </w:r>
    </w:p>
    <w:p w:rsidRDefault="00E67CAE" w:rsidP="00E803AC" w:rsidR="00E67CAE" w:rsidRPr="00382F3F">
      <w:pPr>
        <w:ind w:left="1065"/>
        <w:jc w:val="both"/>
        <w:rPr>
          <w:b/>
          <w:szCs w:val="24"/>
        </w:rPr>
      </w:pPr>
    </w:p>
    <w:p w:rsidRDefault="00E803AC" w:rsidP="003078BE" w:rsidR="00E803AC" w:rsidRPr="00382F3F">
      <w:pPr>
        <w:ind w:left="1065"/>
        <w:jc w:val="both"/>
        <w:rPr>
          <w:szCs w:val="24"/>
        </w:rPr>
      </w:pPr>
      <w:r w:rsidRPr="00382F3F">
        <w:rPr>
          <w:szCs w:val="24"/>
        </w:rPr>
        <w:t>zakazano</w:t>
      </w:r>
      <w:r w:rsidRPr="00382F3F">
        <w:rPr>
          <w:b/>
          <w:szCs w:val="24"/>
        </w:rPr>
        <w:t xml:space="preserve"> </w:t>
      </w:r>
      <w:r w:rsidRPr="00382F3F">
        <w:rPr>
          <w:szCs w:val="24"/>
        </w:rPr>
        <w:t>za dan</w:t>
      </w:r>
    </w:p>
    <w:p w:rsidRDefault="008811A6" w:rsidP="00E803AC" w:rsidR="00E803AC" w:rsidRPr="00382F3F">
      <w:pPr>
        <w:jc w:val="center"/>
        <w:rPr>
          <w:bCs/>
          <w:szCs w:val="24"/>
        </w:rPr>
      </w:pPr>
      <w:r>
        <w:rPr>
          <w:bCs/>
          <w:szCs w:val="24"/>
        </w:rPr>
        <w:t>15. studeni</w:t>
      </w:r>
      <w:r w:rsidR="007832E5" w:rsidRPr="00382F3F">
        <w:rPr>
          <w:bCs/>
          <w:szCs w:val="24"/>
        </w:rPr>
        <w:t xml:space="preserve"> 2018. u </w:t>
      </w:r>
      <w:r w:rsidR="00167AA1" w:rsidRPr="00382F3F">
        <w:rPr>
          <w:bCs/>
          <w:szCs w:val="24"/>
        </w:rPr>
        <w:t>9,</w:t>
      </w:r>
      <w:r w:rsidR="00810661">
        <w:rPr>
          <w:bCs/>
          <w:szCs w:val="24"/>
        </w:rPr>
        <w:t>45</w:t>
      </w:r>
      <w:r w:rsidR="007832E5" w:rsidRPr="00382F3F">
        <w:rPr>
          <w:bCs/>
          <w:szCs w:val="24"/>
        </w:rPr>
        <w:t xml:space="preserve"> sati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382F3F">
      <w:pPr>
        <w:ind w:left="1134"/>
        <w:rPr>
          <w:bCs/>
          <w:szCs w:val="24"/>
        </w:rPr>
      </w:pPr>
      <w:r w:rsidRPr="00382F3F">
        <w:rPr>
          <w:bCs/>
          <w:szCs w:val="24"/>
        </w:rPr>
        <w:t>a novo zakazuje za dan</w:t>
      </w:r>
    </w:p>
    <w:p w:rsidRDefault="00E803AC" w:rsidP="00E803AC" w:rsidR="00E803AC" w:rsidRPr="00382F3F">
      <w:pPr>
        <w:rPr>
          <w:bCs/>
          <w:szCs w:val="24"/>
        </w:rPr>
      </w:pPr>
    </w:p>
    <w:p w:rsidRDefault="00EC6888" w:rsidP="00E803AC" w:rsidR="00E803AC" w:rsidRPr="00382F3F">
      <w:pPr>
        <w:jc w:val="center"/>
        <w:rPr>
          <w:bCs/>
          <w:szCs w:val="24"/>
        </w:rPr>
      </w:pPr>
      <w:r w:rsidRPr="00382F3F">
        <w:rPr>
          <w:b/>
          <w:bCs/>
          <w:szCs w:val="24"/>
          <w:u w:val="single"/>
        </w:rPr>
        <w:t xml:space="preserve">3. </w:t>
      </w:r>
      <w:r w:rsidR="007F086A">
        <w:rPr>
          <w:b/>
          <w:bCs/>
          <w:szCs w:val="24"/>
          <w:u w:val="single"/>
        </w:rPr>
        <w:t>prosinac</w:t>
      </w:r>
      <w:r w:rsidR="007832E5" w:rsidRPr="00382F3F">
        <w:rPr>
          <w:b/>
          <w:bCs/>
          <w:szCs w:val="24"/>
          <w:u w:val="single"/>
        </w:rPr>
        <w:t xml:space="preserve"> 2018. u </w:t>
      </w:r>
      <w:r w:rsidR="00167AA1" w:rsidRPr="00382F3F">
        <w:rPr>
          <w:b/>
          <w:bCs/>
          <w:szCs w:val="24"/>
          <w:u w:val="single"/>
        </w:rPr>
        <w:t>9,</w:t>
      </w:r>
      <w:r w:rsidR="00810661">
        <w:rPr>
          <w:b/>
          <w:bCs/>
          <w:szCs w:val="24"/>
          <w:u w:val="single"/>
        </w:rPr>
        <w:t>45</w:t>
      </w:r>
      <w:r w:rsidR="007832E5" w:rsidRPr="00382F3F">
        <w:rPr>
          <w:b/>
          <w:bCs/>
          <w:szCs w:val="24"/>
          <w:u w:val="single"/>
        </w:rPr>
        <w:t xml:space="preserve"> sati</w:t>
      </w:r>
      <w:r w:rsidR="00E803AC" w:rsidRPr="00382F3F">
        <w:rPr>
          <w:b/>
          <w:bCs/>
          <w:szCs w:val="24"/>
          <w:u w:val="single"/>
        </w:rPr>
        <w:t>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Zagrebačka br. 2, soba broj 2</w:t>
      </w:r>
      <w:r w:rsidR="009F69F0" w:rsidRPr="00382F3F">
        <w:rPr>
          <w:b/>
          <w:bCs/>
          <w:szCs w:val="24"/>
          <w:u w:val="single"/>
        </w:rPr>
        <w:t>3</w:t>
      </w:r>
      <w:r w:rsidRPr="00382F3F">
        <w:rPr>
          <w:b/>
          <w:bCs/>
          <w:szCs w:val="24"/>
          <w:u w:val="single"/>
        </w:rPr>
        <w:t>/I.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F72CFF" w:rsidR="00E803AC" w:rsidRPr="00382F3F">
      <w:pPr>
        <w:jc w:val="center"/>
        <w:rPr>
          <w:szCs w:val="24"/>
        </w:rPr>
      </w:pPr>
      <w:r w:rsidRPr="00382F3F">
        <w:rPr>
          <w:szCs w:val="24"/>
        </w:rPr>
        <w:t>Obrazloženje</w:t>
      </w:r>
    </w:p>
    <w:p w:rsidRDefault="00321C30" w:rsidP="00E803AC" w:rsidR="00321C30" w:rsidRPr="00382F3F">
      <w:pPr>
        <w:jc w:val="both"/>
        <w:rPr>
          <w:szCs w:val="24"/>
        </w:rPr>
      </w:pPr>
    </w:p>
    <w:p w:rsidRDefault="004C6F54" w:rsidP="00CC4082" w:rsidR="00CC4082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="00CC4082" w:rsidRPr="00382F3F">
        <w:rPr>
          <w:szCs w:val="24"/>
        </w:rPr>
        <w:t xml:space="preserve">Zbog </w:t>
      </w:r>
      <w:r w:rsidR="00BD0EDE" w:rsidRPr="00382F3F">
        <w:rPr>
          <w:szCs w:val="24"/>
        </w:rPr>
        <w:t>službene spriječenosti</w:t>
      </w:r>
      <w:r w:rsidR="00CC4082" w:rsidRPr="00382F3F">
        <w:rPr>
          <w:szCs w:val="24"/>
        </w:rPr>
        <w:t xml:space="preserve"> suca sud je odgodio </w:t>
      </w:r>
      <w:r w:rsidR="00BD0EDE" w:rsidRPr="00382F3F">
        <w:rPr>
          <w:szCs w:val="24"/>
        </w:rPr>
        <w:t xml:space="preserve">ročište radi izjašnjenja o prijedlogu za otvaranje stečajnog postupka i ročište radi rasprave o uvjetima za otvaranje i provođenje stečajnog postupka </w:t>
      </w:r>
      <w:r w:rsidR="00CC4082" w:rsidRPr="00382F3F">
        <w:rPr>
          <w:szCs w:val="24"/>
        </w:rPr>
        <w:t xml:space="preserve">zakazano za </w:t>
      </w:r>
      <w:r w:rsidR="00A476CC">
        <w:rPr>
          <w:szCs w:val="24"/>
        </w:rPr>
        <w:t>15. studeni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 i zakazao novo ročište za </w:t>
      </w:r>
      <w:r w:rsidR="00200D80" w:rsidRPr="00382F3F">
        <w:rPr>
          <w:szCs w:val="24"/>
        </w:rPr>
        <w:t xml:space="preserve">3. </w:t>
      </w:r>
      <w:r w:rsidR="00A476CC">
        <w:rPr>
          <w:szCs w:val="24"/>
        </w:rPr>
        <w:t>prosinac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382F3F">
        <w:rPr>
          <w:szCs w:val="24"/>
        </w:rPr>
        <w:t xml:space="preserve"> i 123/08, 57/11, 25/13 i 83/14</w:t>
      </w:r>
      <w:r w:rsidR="00CC4082" w:rsidRPr="00382F3F">
        <w:rPr>
          <w:szCs w:val="24"/>
        </w:rPr>
        <w:t>) i čl. 10. Stečajnog zakona („Narodne novine 71/15 i 104/17).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center"/>
        <w:rPr>
          <w:szCs w:val="24"/>
        </w:rPr>
      </w:pPr>
      <w:r w:rsidRPr="00382F3F">
        <w:rPr>
          <w:szCs w:val="24"/>
        </w:rPr>
        <w:t xml:space="preserve">U Osijeku </w:t>
      </w:r>
      <w:r w:rsidR="00A476CC">
        <w:rPr>
          <w:szCs w:val="24"/>
        </w:rPr>
        <w:t>24. listopada</w:t>
      </w:r>
      <w:r w:rsidR="00BD0EDE" w:rsidRPr="00382F3F">
        <w:rPr>
          <w:szCs w:val="24"/>
        </w:rPr>
        <w:t xml:space="preserve"> 2018.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  <w:t xml:space="preserve">        </w:t>
      </w:r>
      <w:r w:rsidR="003078BE" w:rsidRPr="00382F3F">
        <w:rPr>
          <w:szCs w:val="24"/>
        </w:rPr>
        <w:t xml:space="preserve">   </w:t>
      </w:r>
      <w:r w:rsidR="002A4838" w:rsidRPr="00382F3F">
        <w:rPr>
          <w:szCs w:val="24"/>
        </w:rPr>
        <w:t xml:space="preserve">  </w:t>
      </w:r>
      <w:r w:rsidRPr="00382F3F">
        <w:rPr>
          <w:szCs w:val="24"/>
        </w:rPr>
        <w:t>STEČAJNI SUDAC</w:t>
      </w:r>
    </w:p>
    <w:p w:rsidRDefault="004C6F54" w:rsidP="004C6F54" w:rsidR="004C6F54" w:rsidRPr="00382F3F">
      <w:pPr>
        <w:ind w:left="4956"/>
        <w:jc w:val="center"/>
        <w:rPr>
          <w:szCs w:val="24"/>
        </w:rPr>
      </w:pPr>
      <w:r w:rsidRPr="00382F3F">
        <w:rPr>
          <w:szCs w:val="24"/>
        </w:rPr>
        <w:t xml:space="preserve">       </w:t>
      </w:r>
      <w:r w:rsidR="0011781D" w:rsidRPr="00382F3F">
        <w:rPr>
          <w:szCs w:val="24"/>
        </w:rPr>
        <w:t xml:space="preserve">     </w:t>
      </w:r>
      <w:r w:rsidRPr="00382F3F">
        <w:rPr>
          <w:szCs w:val="24"/>
        </w:rPr>
        <w:t>mr. sc. Boris Vuković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Zapisničar: Danijela Špeletić                                          </w:t>
      </w:r>
    </w:p>
    <w:p w:rsidRDefault="00595BAE" w:rsidP="00E803AC" w:rsidR="00595BAE" w:rsidRPr="00382F3F">
      <w:pPr>
        <w:jc w:val="both"/>
        <w:rPr>
          <w:szCs w:val="24"/>
        </w:rPr>
      </w:pPr>
    </w:p>
    <w:p w:rsidRDefault="00321C30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UPUTA </w:t>
      </w:r>
      <w:r w:rsidR="00E803AC" w:rsidRPr="00382F3F">
        <w:rPr>
          <w:szCs w:val="24"/>
        </w:rPr>
        <w:t>O PRAVNOM LIJEKU:</w:t>
      </w:r>
    </w:p>
    <w:p w:rsidRDefault="00E803AC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>Protiv rješenja o odgodi ročišta nije dopuštena žalba (čl. 116. st</w:t>
      </w:r>
      <w:r w:rsidR="004C6F54" w:rsidRPr="00382F3F">
        <w:rPr>
          <w:szCs w:val="24"/>
        </w:rPr>
        <w:t>. 3. ZPP-a u vezi s čl. 10. SZ</w:t>
      </w:r>
      <w:r w:rsidRPr="00382F3F">
        <w:rPr>
          <w:szCs w:val="24"/>
        </w:rPr>
        <w:t>)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F165D4" w:rsidP="00F165D4" w:rsidR="00F165D4">
      <w:pPr>
        <w:jc w:val="both"/>
      </w:pPr>
      <w:r>
        <w:t>DNA:</w:t>
      </w:r>
    </w:p>
    <w:p w:rsidRDefault="00330B91" w:rsidP="00F165D4" w:rsidR="00330B91">
      <w:pPr>
        <w:jc w:val="both"/>
      </w:pPr>
    </w:p>
    <w:p w:rsidRDefault="00330B91" w:rsidP="00B3672E" w:rsidR="00B3672E">
      <w:pPr>
        <w:jc w:val="both"/>
      </w:pPr>
      <w:r>
        <w:t>-</w:t>
      </w:r>
      <w:r>
        <w:tab/>
        <w:t xml:space="preserve">dužniku </w:t>
      </w:r>
      <w:r w:rsidR="00B03AFB">
        <w:t>CRVENO 51 j.d.o.o</w:t>
      </w:r>
      <w:r w:rsidR="00B3672E">
        <w:t>., Osijek, Marjanska ulica 8/A</w:t>
      </w:r>
    </w:p>
    <w:p w:rsidRDefault="00B3672E" w:rsidP="00B3672E" w:rsidR="00B03AFB">
      <w:pPr>
        <w:jc w:val="both"/>
      </w:pPr>
      <w:r>
        <w:t>-</w:t>
      </w:r>
      <w:r>
        <w:tab/>
      </w:r>
      <w:r w:rsidR="00B03AFB">
        <w:rPr>
          <w:color w:val="000000"/>
        </w:rPr>
        <w:t>zakonski zastupnik dužnika</w:t>
      </w:r>
      <w:r w:rsidR="00B03AFB">
        <w:t xml:space="preserve"> </w:t>
      </w:r>
      <w:proofErr w:type="spellStart"/>
      <w:r w:rsidR="00B03AFB">
        <w:t>Ramiz</w:t>
      </w:r>
      <w:proofErr w:type="spellEnd"/>
      <w:r w:rsidR="00B03AFB">
        <w:t xml:space="preserve"> Pandžić, Osijek, Marjanska ulica 8/A</w:t>
      </w:r>
    </w:p>
    <w:p w:rsidRDefault="00330B91" w:rsidP="00330B91" w:rsidR="00330B91">
      <w:pPr>
        <w:jc w:val="both"/>
      </w:pPr>
      <w:r>
        <w:t>-</w:t>
      </w:r>
      <w:r>
        <w:tab/>
        <w:t>FINA</w:t>
      </w:r>
    </w:p>
    <w:p w:rsidRDefault="00330B91" w:rsidP="00330B91" w:rsidR="00330B91">
      <w:pPr>
        <w:jc w:val="both"/>
      </w:pPr>
      <w:r>
        <w:t>-</w:t>
      </w:r>
      <w:r>
        <w:tab/>
        <w:t xml:space="preserve">ŽDO GUO </w:t>
      </w:r>
      <w:r w:rsidR="008419A9">
        <w:t>Osijek</w:t>
      </w:r>
    </w:p>
    <w:p w:rsidRDefault="00330B91" w:rsidP="00330B91" w:rsidR="00330B91">
      <w:pPr>
        <w:jc w:val="both"/>
      </w:pPr>
      <w:r>
        <w:t>-</w:t>
      </w:r>
      <w:r>
        <w:tab/>
        <w:t>e-</w:t>
      </w:r>
      <w:proofErr w:type="spellStart"/>
      <w:r>
        <w:t>ogl</w:t>
      </w:r>
      <w:proofErr w:type="spellEnd"/>
      <w:r>
        <w:t>. ploča</w:t>
      </w:r>
    </w:p>
    <w:p w:rsidRDefault="00330B91" w:rsidP="00330B91" w:rsidR="00330B91">
      <w:pPr>
        <w:jc w:val="both"/>
      </w:pPr>
      <w:r>
        <w:t>-</w:t>
      </w:r>
      <w:r>
        <w:tab/>
      </w:r>
      <w:proofErr w:type="spellStart"/>
      <w:r>
        <w:t>roč</w:t>
      </w:r>
      <w:proofErr w:type="spellEnd"/>
      <w:r>
        <w:t>. 3.12.2018. u 9</w:t>
      </w:r>
      <w:r w:rsidR="00CE744F">
        <w:t>,</w:t>
      </w:r>
      <w:r w:rsidR="00B03AFB">
        <w:t>45h</w:t>
      </w:r>
    </w:p>
    <w:p w:rsidRDefault="00330B91" w:rsidP="00F165D4" w:rsidR="00330B91">
      <w:pPr>
        <w:jc w:val="both"/>
      </w:pPr>
    </w:p>
    <w:p w:rsidRDefault="00330B91" w:rsidP="00F165D4" w:rsidR="00330B91">
      <w:pPr>
        <w:jc w:val="both"/>
      </w:pPr>
    </w:p>
    <w:p w:rsidRDefault="00330B91" w:rsidP="00F165D4" w:rsidR="00330B91">
      <w:pPr>
        <w:jc w:val="both"/>
      </w:pPr>
    </w:p>
    <w:p w:rsidRDefault="009E1621" w:rsidR="009E1621">
      <w:pPr>
        <w:pStyle w:val="Odlomakpopisa"/>
        <w:jc w:val="both"/>
        <w:rPr>
          <w:szCs w:val="24"/>
        </w:rPr>
      </w:pPr>
    </w:p>
    <w:p w:rsidRDefault="00330B91" w:rsidR="00330B91">
      <w:pPr>
        <w:pStyle w:val="Odlomakpopisa"/>
        <w:jc w:val="both"/>
        <w:rPr>
          <w:szCs w:val="24"/>
        </w:rPr>
      </w:pPr>
    </w:p>
    <w:sectPr w:rsidR="00330B9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6CA" w:rsidP="00FF7657" w:rsidR="008F36CA">
      <w:r>
        <w:separator/>
      </w:r>
    </w:p>
  </w:endnote>
  <w:endnote w:id="0" w:type="continuationSeparator">
    <w:p w:rsidRDefault="008F36CA" w:rsidP="00FF7657" w:rsidR="008F3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6CA" w:rsidP="00FF7657" w:rsidR="008F36CA">
      <w:r>
        <w:separator/>
      </w:r>
    </w:p>
  </w:footnote>
  <w:footnote w:id="0" w:type="continuationSeparator">
    <w:p w:rsidRDefault="008F36CA" w:rsidP="00FF7657" w:rsidR="008F36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B0D" w:rsidP="005F1B0D" w:rsidR="005F1B0D">
    <w:pPr>
      <w:jc w:val="right"/>
    </w:pPr>
    <w:r>
      <w:t>7 St-92</w:t>
    </w:r>
    <w:r w:rsidR="001A5E19">
      <w:t>6</w:t>
    </w:r>
    <w:r>
      <w:t>/18-1</w:t>
    </w:r>
    <w:r w:rsidR="001A5E19">
      <w:t>6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543B5"/>
    <w:rsid w:val="00167AA1"/>
    <w:rsid w:val="001A5E19"/>
    <w:rsid w:val="001B18EA"/>
    <w:rsid w:val="00200D80"/>
    <w:rsid w:val="00285396"/>
    <w:rsid w:val="002A4838"/>
    <w:rsid w:val="003078BE"/>
    <w:rsid w:val="00321C30"/>
    <w:rsid w:val="00330B91"/>
    <w:rsid w:val="00382F3F"/>
    <w:rsid w:val="0039153B"/>
    <w:rsid w:val="003F3FDB"/>
    <w:rsid w:val="004173C5"/>
    <w:rsid w:val="00443056"/>
    <w:rsid w:val="00454DCA"/>
    <w:rsid w:val="004C6F54"/>
    <w:rsid w:val="004D52D1"/>
    <w:rsid w:val="004D6302"/>
    <w:rsid w:val="004E5240"/>
    <w:rsid w:val="0051477C"/>
    <w:rsid w:val="00595BAE"/>
    <w:rsid w:val="00597FE1"/>
    <w:rsid w:val="005F1B0D"/>
    <w:rsid w:val="005F1CCA"/>
    <w:rsid w:val="00622913"/>
    <w:rsid w:val="00625F0C"/>
    <w:rsid w:val="006564E0"/>
    <w:rsid w:val="006B50F0"/>
    <w:rsid w:val="00746EA5"/>
    <w:rsid w:val="007530C5"/>
    <w:rsid w:val="007832E5"/>
    <w:rsid w:val="007B324D"/>
    <w:rsid w:val="007F086A"/>
    <w:rsid w:val="007F13B4"/>
    <w:rsid w:val="00810661"/>
    <w:rsid w:val="00821F9A"/>
    <w:rsid w:val="0082345D"/>
    <w:rsid w:val="008419A9"/>
    <w:rsid w:val="008811A6"/>
    <w:rsid w:val="008F2FDE"/>
    <w:rsid w:val="008F36CA"/>
    <w:rsid w:val="0092455B"/>
    <w:rsid w:val="0095265C"/>
    <w:rsid w:val="009675B0"/>
    <w:rsid w:val="0097664C"/>
    <w:rsid w:val="009D17A4"/>
    <w:rsid w:val="009D6848"/>
    <w:rsid w:val="009D775C"/>
    <w:rsid w:val="009E1621"/>
    <w:rsid w:val="009F69F0"/>
    <w:rsid w:val="00A476CC"/>
    <w:rsid w:val="00B03AFB"/>
    <w:rsid w:val="00B3672E"/>
    <w:rsid w:val="00B57392"/>
    <w:rsid w:val="00BA49ED"/>
    <w:rsid w:val="00BD0EDE"/>
    <w:rsid w:val="00C42A4B"/>
    <w:rsid w:val="00CC4082"/>
    <w:rsid w:val="00CE744F"/>
    <w:rsid w:val="00DD54B1"/>
    <w:rsid w:val="00DE0EAA"/>
    <w:rsid w:val="00DE6436"/>
    <w:rsid w:val="00DF7103"/>
    <w:rsid w:val="00E0209B"/>
    <w:rsid w:val="00E4190A"/>
    <w:rsid w:val="00E67CAE"/>
    <w:rsid w:val="00E803AC"/>
    <w:rsid w:val="00EC5F81"/>
    <w:rsid w:val="00EC6888"/>
    <w:rsid w:val="00F165D4"/>
    <w:rsid w:val="00F72CFF"/>
    <w:rsid w:val="00FB7B71"/>
    <w:rsid w:val="00FC623C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4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D54B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54B1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4B1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4B1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4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D54B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54B1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4B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4B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6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7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8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52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90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609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381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St-926/2018</izvorni_sadrzaj>
    <derivirana_varijabla naziv="DomainObject.Predmet.OznakaBroj_1">St-926/2018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CRVENO 51 j.d.o.o. za trgovinu i usluge zastupanog po punomoćniku Ramiz Pandžić</izvorni_sadrzaj>
    <derivirana_varijabla naziv="DomainObject.Predmet.ProtustrankaFormated_1">  CRVENO 51 j.d.o.o. za trgovinu i usluge zastupanog po punomoćniku Ramiz Pandžić</derivirana_varijabla>
  </DomainObject.Predmet.ProtustrankaFormated>
  <DomainObject.Predmet.ProtustrankaFormatedOIB>
    <izvorni_sadrzaj>  CRVENO 51 j.d.o.o. za trgovinu i usluge, OIB 49342952591 zastupanog po punomoćniku Ramiz Pandžić</izvorni_sadrzaj>
    <derivirana_varijabla naziv="DomainObject.Predmet.ProtustrankaFormatedOIB_1">  CRVENO 51 j.d.o.o. za trgovinu i usluge, OIB 49342952591 zastupanog po punomoćniku Ramiz Pandžić</derivirana_varijabla>
  </DomainObject.Predmet.ProtustrankaFormatedOIB>
  <DomainObject.Predmet.ProtustrankaFormatedWithAdress>
    <izvorni_sadrzaj> CRVENO 51 j.d.o.o. za trgovinu i usluge, Marjanska ulica 8/A, 31000 Osijek zastupanog po punomoćniku Ramiz Pandžić</izvorni_sadrzaj>
    <derivirana_varijabla naziv="DomainObject.Predmet.ProtustrankaFormatedWithAdress_1"> CRVENO 51 j.d.o.o. za trgovinu i usluge, Marjanska ulica 8/A, 31000 Osijek zastupanog po punomoćniku Ramiz Pandžić</derivirana_varijabla>
  </DomainObject.Predmet.ProtustrankaFormatedWithAdress>
  <DomainObject.Predmet.ProtustrankaFormatedWithAdressOIB>
    <izvorni_sadrzaj> CRVENO 51 j.d.o.o. za trgovinu i usluge, OIB 49342952591, Marjanska ulica 8/A, 31000 Osijek zastupanog po punomoćniku Ramiz Pandžić</izvorni_sadrzaj>
    <derivirana_varijabla naziv="DomainObject.Predmet.ProtustrankaFormatedWithAdressOIB_1"> CRVENO 51 j.d.o.o. za trgovinu i usluge, OIB 49342952591, Marjanska ulica 8/A, 31000 Osijek zastupanog po punomoćniku Ramiz Pandžić</derivirana_varijabla>
  </DomainObject.Predmet.ProtustrankaFormatedWithAdressOIB>
  <DomainObject.Predmet.ProtustrankaWithAdress>
    <izvorni_sadrzaj>CRVENO 51 j.d.o.o. za trgovinu i usluge Marjanska ulica 8/A, 31000 Osijek</izvorni_sadrzaj>
    <derivirana_varijabla naziv="DomainObject.Predmet.ProtustrankaWithAdress_1">CRVENO 51 j.d.o.o. za trgovinu i usluge Marjanska ulica 8/A, 31000 Osijek</derivirana_varijabla>
  </DomainObject.Predmet.ProtustrankaWithAdress>
  <DomainObject.Predmet.ProtustrankaWithAdressOIB>
    <izvorni_sadrzaj>CRVENO 51 j.d.o.o. za trgovinu i usluge, OIB 49342952591, Marjanska ulica 8/A, 31000 Osijek</izvorni_sadrzaj>
    <derivirana_varijabla naziv="DomainObject.Predmet.ProtustrankaWithAdressOIB_1">CRVENO 51 j.d.o.o. za trgovinu i usluge, OIB 49342952591, Marjanska ulica 8/A, 31000 Osijek</derivirana_varijabla>
  </DomainObject.Predmet.ProtustrankaWithAdressOIB>
  <DomainObject.Predmet.ProtustrankaNazivFormated>
    <izvorni_sadrzaj>CRVENO 51 j.d.o.o. za trgovinu i usluge</izvorni_sadrzaj>
    <derivirana_varijabla naziv="DomainObject.Predmet.ProtustrankaNazivFormated_1">CRVENO 51 j.d.o.o. za trgovinu i usluge</derivirana_varijabla>
  </DomainObject.Predmet.ProtustrankaNazivFormated>
  <DomainObject.Predmet.ProtustrankaNazivFormatedOIB>
    <izvorni_sadrzaj>CRVENO 51 j.d.o.o. za trgovinu i usluge, OIB 49342952591</izvorni_sadrzaj>
    <derivirana_varijabla naziv="DomainObject.Predmet.ProtustrankaNazivFormatedOIB_1">CRVENO 51 j.d.o.o. za trgovinu i usluge, OIB 49342952591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CRVENO 51 j.d.o.o. za trgovinu i usluge zastupanog po punomoćniku Ramiz Pandžić</item>
    </izvorni_sadrzaj>
    <derivirana_varijabla naziv="DomainObject.Predmet.ProtuStrankaListFormated_1">
      <item>CRVENO 51 j.d.o.o. za trgovinu i usluge zastupanog po punomoćniku Ramiz Pandžić</item>
    </derivirana_varijabla>
  </DomainObject.Predmet.ProtuStrankaListFormated>
  <DomainObject.Predmet.ProtuStrankaListFormatedOIB>
    <izvorni_sadrzaj>
      <item>CRVENO 51 j.d.o.o. za trgovinu i usluge, OIB 49342952591 zastupanog po punomoćniku Ramiz Pandžić</item>
    </izvorni_sadrzaj>
    <derivirana_varijabla naziv="DomainObject.Predmet.ProtuStrankaListFormatedOIB_1">
      <item>CRVENO 51 j.d.o.o. za trgovinu i usluge, OIB 49342952591 zastupanog po punomoćniku Ramiz Pandžić</item>
    </derivirana_varijabla>
  </DomainObject.Predmet.ProtuStrankaListFormatedOIB>
  <DomainObject.Predmet.ProtuStrankaListFormatedWithAdress>
    <izvorni_sadrzaj>
      <item>CRVENO 51 j.d.o.o. za trgovinu i usluge, Marjanska ulica 8/A, 31000 Osijek zastupanog po punomoćniku Ramiz Pandžić</item>
    </izvorni_sadrzaj>
    <derivirana_varijabla naziv="DomainObject.Predmet.ProtuStrankaListFormatedWithAdress_1">
      <item>CRVENO 51 j.d.o.o. za trgovinu i usluge, Marjanska ulica 8/A, 31000 Osijek zastupanog po punomoćniku Ramiz Pandžić</item>
    </derivirana_varijabla>
  </DomainObject.Predmet.ProtuStrankaListFormatedWithAdress>
  <DomainObject.Predmet.ProtuStrankaListFormatedWithAdressOIB>
    <izvorni_sadrzaj>
      <item>CRVENO 51 j.d.o.o. za trgovinu i usluge, OIB 49342952591, Marjanska ulica 8/A, 31000 Osijek zastupanog po punomoćniku Ramiz Pandžić</item>
    </izvorni_sadrzaj>
    <derivirana_varijabla naziv="DomainObject.Predmet.ProtuStrankaListFormatedWithAdressOIB_1">
      <item>CRVENO 51 j.d.o.o. za trgovinu i usluge, OIB 49342952591, Marjanska ulica 8/A, 31000 Osijek zastupanog po punomoćniku Ramiz Pandžić</item>
    </derivirana_varijabla>
  </DomainObject.Predmet.ProtuStrankaListFormatedWithAdressOIB>
  <DomainObject.Predmet.ProtuStrankaListNazivFormated>
    <izvorni_sadrzaj>
      <item>CRVENO 51 j.d.o.o. za trgovinu i usluge</item>
    </izvorni_sadrzaj>
    <derivirana_varijabla naziv="DomainObject.Predmet.ProtuStrankaListNazivFormated_1">
      <item>CRVENO 51 j.d.o.o. za trgovinu i usluge</item>
    </derivirana_varijabla>
  </DomainObject.Predmet.ProtuStrankaListNazivFormated>
  <DomainObject.Predmet.ProtuStrankaListNazivFormatedOIB>
    <izvorni_sadrzaj>
      <item>CRVENO 51 j.d.o.o. za trgovinu i usluge, OIB 49342952591</item>
    </izvorni_sadrzaj>
    <derivirana_varijabla naziv="DomainObject.Predmet.ProtuStrankaListNazivFormatedOIB_1">
      <item>CRVENO 51 j.d.o.o. za trgovinu i usluge, OIB 49342952591</item>
    </derivirana_varijabla>
  </DomainObject.Predmet.ProtuStrankaListNazivFormatedOIB>
  <DomainObject.Predmet.OstaliListFormated>
    <izvorni_sadrzaj>
      <item>Ramiz Pandžić punomoćnik sudionika u postupku CRVENO 51 j.d.o.o. za trgovinu i usluge</item>
      <item>Županijsko državno odvjetništvo u Osijeku</item>
    </izvorni_sadrzaj>
    <derivirana_varijabla naziv="DomainObject.Predmet.OstaliListFormated_1">
      <item>Ramiz Pandžić punomoćnik sudionika u postupku CRVENO 51 j.d.o.o. za trgovinu i usluge</item>
      <item>Županijsko državno odvjetništvo u Osijeku</item>
    </derivirana_varijabla>
  </DomainObject.Predmet.OstaliListFormated>
  <DomainObject.Predmet.OstaliListFormatedOIB>
    <izvorni_sadrzaj>
      <item>Ramiz Pandžić, OIB 51627878384 punomoćnik sudionika u postupku CRVENO 51 j.d.o.o. za trgovinu i usluge</item>
      <item>Županijsko državno odvjetništvo u Osijeku, OIB 61379160880</item>
    </izvorni_sadrzaj>
    <derivirana_varijabla naziv="DomainObject.Predmet.OstaliListFormatedOIB_1">
      <item>Ramiz Pandžić, OIB 51627878384 punomoćnik sudionika u postupku CRVENO 51 j.d.o.o.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Ramiz Pandžić, Marjanska Ulica 8 A, 31000 Osijek punomoćnik sudionika u postupku CRVENO 51 j.d.o.o. za trgovinu i usluge</item>
      <item>Županijsko državno odvjetništvo u Osijeku, Kapucinska 21, 31000 Osijek</item>
    </izvorni_sadrzaj>
    <derivirana_varijabla naziv="DomainObject.Predmet.OstaliListFormatedWithAdress_1">
      <item>Ramiz Pandžić, Marjanska Ulica 8 A, 31000 Osijek punomoćnik sudionika u postupku CRVENO 51 j.d.o.o.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Ramiz Pandžić, OIB 51627878384, Marjanska Ulica 8 A, 31000 Osijek punomoćnik sudionika u postupku CRVENO 51 j.d.o.o. za trgovinu i usluge</item>
      <item>Županijsko državno odvjetništvo u Osijeku, OIB 61379160880, Kapucinska 21, 31000 Osijek</item>
    </izvorni_sadrzaj>
    <derivirana_varijabla naziv="DomainObject.Predmet.OstaliListFormatedWithAdressOIB_1">
      <item>Ramiz Pandžić, OIB 51627878384, Marjanska Ulica 8 A, 31000 Osijek punomoćnik sudionika u postupku CRVENO 51 j.d.o.o.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Ramiz Pandžić</item>
      <item>Županijsko državno odvjetništvo u Osijeku</item>
    </izvorni_sadrzaj>
    <derivirana_varijabla naziv="DomainObject.Predmet.OstaliListNazivFormated_1">
      <item>Ramiz Pandžić</item>
      <item>Županijsko državno odvjetništvo u Osijeku</item>
    </derivirana_varijabla>
  </DomainObject.Predmet.OstaliListNazivFormated>
  <DomainObject.Predmet.OstaliListNazivFormatedOIB>
    <izvorni_sadrzaj>
      <item>Ramiz Pandžić, OIB 51627878384</item>
      <item>Županijsko državno odvjetništvo u Osijeku, OIB 61379160880</item>
    </izvorni_sadrzaj>
    <derivirana_varijabla naziv="DomainObject.Predmet.OstaliListNazivFormatedOIB_1">
      <item>Ramiz Pandžić, OIB 51627878384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CRVENO 51 j.d.o.o. za trgovinu i usluge</izvorni_sadrzaj>
    <derivirana_varijabla naziv="DomainObject.Predmet.ProtustrankaIDrugi_1">CRVENO 51 j.d.o.o.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CRVENO 51 j.d.o.o. za trgovinu i usluge, OIB 49342952591, Marjanska ulica 8/A, 31000 Osijek</izvorni_sadrzaj>
    <derivirana_varijabla naziv="DomainObject.Predmet.ProtustrankaIDrugiAdressOIB_1">CRVENO 51 j.d.o.o. za trgovinu i usluge, OIB 49342952591, Marjanska ulica 8/A,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CRVENO 51 j.d.o.o. za trgovinu i usluge</item>
      <item>RH MINISTARSTVO FINANCIJA</item>
      <item>Ramiz Pandžić</item>
      <item>Županijsko državno odvjetništvo u Osijeku</item>
    </izvorni_sadrzaj>
    <derivirana_varijabla naziv="DomainObject.Predmet.SudioniciListNaziv_1">
      <item>CRVENO 51 j.d.o.o. za trgovinu i usluge</item>
      <item>RH MINISTARSTVO FINANCIJA</item>
      <item>Ramiz Pandžić</item>
      <item>Županijsko državno odvjetništvo u Osijeku</item>
    </derivirana_varijabla>
  </DomainObject.Predmet.SudioniciListNaziv>
  <DomainObject.Predmet.SudioniciListAdressOIB>
    <izvorni_sadrzaj>
      <item>CRVENO 51 j.d.o.o. za trgovinu i usluge, OIB 49342952591, Marjanska ulica 8/A,31000 Osijek</item>
      <item>RH MINISTARSTVO FINANCIJA, OIB 52634238587</item>
      <item>Ramiz Pandžić, OIB 51627878384, Marjanska Ulica 8 A,31000 Osijek</item>
      <item>Županijsko državno odvjetništvo u Osijeku, OIB 61379160880, Kapucinska 21,31000 Osijek</item>
    </izvorni_sadrzaj>
    <derivirana_varijabla naziv="DomainObject.Predmet.SudioniciListAdressOIB_1">
      <item>CRVENO 51 j.d.o.o. za trgovinu i usluge, OIB 49342952591, Marjanska ulica 8/A,31000 Osijek</item>
      <item>RH MINISTARSTVO FINANCIJA, OIB 52634238587</item>
      <item>Ramiz Pandžić, OIB 51627878384, Marjanska Ulica 8 A,31000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49342952591</item>
      <item>, OIB 52634238587</item>
      <item>, OIB 51627878384</item>
      <item>, OIB 61379160880</item>
    </izvorni_sadrzaj>
    <derivirana_varijabla naziv="DomainObject.Predmet.SudioniciListNazivOIB_1">
      <item>, OIB 49342952591</item>
      <item>, OIB 52634238587</item>
      <item>, OIB 51627878384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St-926/2018-13</izvorni_sadrzaj>
    <derivirana_varijabla naziv="DomainObject.PredzadnjaOdlukaIzPredmeta.Oznaka_1">St-926/2018-13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1583</properties:Characters>
  <properties:Lines>60</properties:Lines>
  <properties:Paragraphs>28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2018-02-08T09:52:00Z</cp:lastPrinted>
  <dcterms:modified xmlns:xsi="http://www.w3.org/2001/XMLSchema-instance" xsi:type="dcterms:W3CDTF">2018-10-24T08:27:00Z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(926-18 (-16) RJ ODGODA.docx)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