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c944" w14:paraId="74bc944" w:rsidRDefault="00937FF9" w:rsidP="008006D3" w:rsidR="008006D3" w:rsidRPr="008006D3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06D3" w:rsidRPr="008006D3">
        <w:rPr>
          <w:rFonts w:cs="Times New Roman" w:eastAsia="Times New Roman"/>
          <w:lang w:eastAsia="hr-HR"/>
        </w:rPr>
        <w:t xml:space="preserve">       </w:t>
      </w:r>
      <w:r w:rsidR="008006D3" w:rsidRPr="008006D3">
        <w:rPr>
          <w:rFonts w:cs="Times New Roman" w:eastAsia="Times New Roman"/>
          <w:b w:val="false"/>
          <w:lang w:eastAsia="hr-HR"/>
        </w:rPr>
        <w:t>REPUBLIKA HRVATSKA</w:t>
      </w:r>
    </w:p>
    <w:p w:rsidRDefault="008006D3" w:rsidP="008006D3" w:rsidR="008006D3" w:rsidRPr="008006D3">
      <w:pPr>
        <w:spacing w:after="0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TRGOVAČKI SUD U ZAGREBU</w:t>
      </w:r>
    </w:p>
    <w:p w:rsidRDefault="008006D3" w:rsidP="008006D3" w:rsidR="008006D3" w:rsidRPr="008006D3">
      <w:pPr>
        <w:spacing w:after="0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            STALNA SLUŽBA </w:t>
      </w:r>
    </w:p>
    <w:p w:rsidRDefault="008006D3" w:rsidP="008006D3" w:rsidR="008006D3" w:rsidRPr="008006D3">
      <w:pPr>
        <w:spacing w:after="0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    Karlovac, Ljudevita Šestića 4</w:t>
      </w:r>
    </w:p>
    <w:p w:rsidRDefault="008006D3" w:rsidP="008006D3" w:rsidR="008006D3" w:rsidRPr="008006D3">
      <w:pPr>
        <w:spacing w:after="0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ab/>
        <w:t>TRGOVAČKI SUD U ZAGREBU, Stalna služba</w:t>
      </w:r>
      <w:r w:rsidRPr="008006D3">
        <w:rPr>
          <w:rFonts w:cs="Times New Roman" w:eastAsia="Times New Roman"/>
          <w:b/>
          <w:lang w:eastAsia="hr-HR"/>
        </w:rPr>
        <w:t>,</w:t>
      </w:r>
      <w:r w:rsidRPr="008006D3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18. siječnja 2017. donosi slijedeći</w:t>
      </w:r>
    </w:p>
    <w:p w:rsidRDefault="008006D3" w:rsidP="008006D3" w:rsidR="008006D3" w:rsidRPr="008006D3">
      <w:pPr>
        <w:spacing w:after="0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jc w:val="center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>Z A K L J U Č A K</w:t>
      </w:r>
    </w:p>
    <w:p w:rsidRDefault="008006D3" w:rsidP="008006D3" w:rsidR="008006D3" w:rsidRPr="008006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06D3" w:rsidP="008006D3" w:rsidR="008006D3" w:rsidRPr="008006D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</w:rPr>
      </w:pPr>
      <w:r w:rsidRPr="008006D3">
        <w:rPr>
          <w:rFonts w:cs="Times New Roman" w:eastAsia="Times New Roman"/>
          <w:lang w:eastAsia="hr-HR"/>
        </w:rPr>
        <w:t>Utvrđuje se da je vrijednost nekretnina:</w:t>
      </w:r>
    </w:p>
    <w:p w:rsidRDefault="008006D3" w:rsidP="008006D3" w:rsidR="008006D3" w:rsidRPr="008006D3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8006D3" w:rsidP="008006D3" w:rsidR="008006D3" w:rsidRPr="008006D3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5641, ORANICA PESKI  ukupne površine 800 m2, upisano u zk.ul.br. 3524,  k.o. Strmec Samoborski, u iznosu od 118.330,61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6519/1, ORANICA PESKI  ukupne površine 510 m2, upisano u zk.ul.br. 3354,  k.o. Strmec Samoborski, u iznosu od 15.987,55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83.332,87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5632, ORANICA   ukupne površine 1030 m2, upisano u zk.ul.br. 1819,  k.o. Strmec Samoborski, u iznosu od 152.351,05 kn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5633/1, ORANICA PESKI  ukupne površine 1517 m2, upisano u zk.ul.br. 1598,  k.o. Strmec Samoborski, u iznosu od 224.384,23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5640, ORANICA PESKI  ukupne površine 806 m2, upisano u zk.ul.br. 3535,  k.o. Strmec Samoborski, u iznosu od 119.218,09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13.903,77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5642, ORANICA PESKI  ukupne površine 1252 m2, upisano u zk.ul.br. 1964,  k.o. Strmec Samoborski, u iznosu od 155.752,68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6514/3 ORANICA ukupne površine 638 m2, upisano u zk.ul.br. 3331, k.o. Strmec Samoborski, u iznosu od 56.620,21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6506/3, ORANICA  ukupne površine 41 m2, upisano u zk.ul.br. 3330,  k.o. Strmec Samoborski, u iznosu od 3.638,59 kn.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6508/4, ORANICA  ukupne površine 878 m2, upisano u zk.ul.br. 3330,  k.o. Strmec Samoborski, u iznosu od 77.919,34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lastRenderedPageBreak/>
        <w:t>k.č.br. 6509/3, ORANICA  ukupne površine 1515 m2, upisano u zk.ul.br. 3330,  k.o. Strmec Samoborski, u iznosu od 134.450,81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6510/3, ORANICA  ukupne površine 801 m2, upisano u zk.ul.br. 3330,  k.o. Strmec Samoborski, u iznosu od 71.085,86 kn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6510/5, ORANICA  ukupne površine 4 m2, upisano u zk.ul.br. 3330,  k.o. Strmec Samoborski, u iznosu od 354,98 kn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6511/3, ORANICA  ukupne površine 286 m2, upisano u zk.ul.br. 3330,  k.o. Strmec Samoborski, u iznosu od 25.381,47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6512/3, ORANICA  ukupne površine 1025 m2, upisano u zk.ul.br. 3330,  k.o. Strmec Samoborski, u iznosu od 90.965,07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6513/3, ORANICA  ukupne površine 518 m2, upisano u zk.ul.br. 3330,  k.o. Strmec Samoborski, u iznosu od 45.970,63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6513/5, ORANICA  ukupne površine 75 m2, upisano u zk.ul.br. 3330,  k.o. Strmec Samoborski, u iznosu od 6.655,97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6568/3, ORANICA  ukupne površine 208 m2, upisano u zk.ul.br. 3330,  k.o. Strmec Samoborski, u iznosu od 18.459,15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6569/1, ORANICA  ukupne površine 109 m2, upisano u zk.ul.br. 3330,  k.o. Strmec Samoborski, u iznosu od 9.673,36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6569/2, ORANICA  ukupne površine 4 m2, upisano u zk.ul.br. 3330,  k.o. Strmec Samoborski, u iznosu od 346,37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6570/1, ORANICA  ukupne površine 18 m2, upisano u zk.ul.br. 3330,  k.o. Strmec Samoborski, u iznosu od 1.597,44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6582/1, ORANICA  ukupne površine 1460 m2, upisano u zk.ul.br. 3330,  k.o. Strmec Samoborski, u iznosu od 129.569,77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6587/1, ORANICA  ukupne površine 2376 m2, upisano u zk.ul.br. 3330,  k.o. Strmec Samoborski, u iznosu od 210.861,47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69.222,20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6590/4, ORANICA PESCI ukupne površine 2 m2, upisano u zk.ul.br. 3330,  k.o. Strmec Samoborski, u iznosu od 177,49 kn.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177,49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6591/4, ORANICA  ukupne površine 73 m2, upisano u zk.ul.br. 3330,  k.o. Strmec Samoborski, u iznosu od 6.470,39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9.249,42 kn, 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6593/8, ORANICA  ukupne površine 66 m2, upisano u zk.ul.br. 3330,  k.o. Strmec Samoborski, u iznosu od 5.857,05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6600/3, ORANICA  ukupne površine 85 m2, upisano u zk.ul.br. 3330,  k.o. Strmec Samoborski, u iznosu od 7.543,44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lastRenderedPageBreak/>
        <w:t>k.č.br. 6601/11, ORANICA  ukupne površine 66 m2, upisano u zk.ul.br. 3330,  k.o. Strmec Samoborski, u iznosu od 5.857,25 kn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6603/3, ORANICA  ukupne površine 108 m2, upisano u zk.ul.br. 3330,  k.o. Strmec Samoborski, u iznosu od 9.584,61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6515/1, ORANICA ukupne površine 765 m2,  upisano u zk.ul.br. 859,  k.o. Strmec Samoborski, u iznosu od 22.631,35 kn,</w:t>
      </w:r>
    </w:p>
    <w:p w:rsidRDefault="008006D3" w:rsidP="008006D3" w:rsidR="008006D3" w:rsidRPr="008006D3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8006D3">
        <w:rPr>
          <w:rFonts w:cs="Times New Roman" w:eastAsia="Times New Roman"/>
          <w:lang w:val="en-US"/>
        </w:rPr>
        <w:t>k.č.br. 6515/3, ORANICA  ukupne površine 234 m2,  upisano u zk.ul.br. 859,  k.o. Strmec Samoborski, u iznosu od 20.766,66 kn.</w:t>
      </w:r>
    </w:p>
    <w:p w:rsidRDefault="008006D3" w:rsidP="008006D3" w:rsidR="008006D3" w:rsidRPr="008006D3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b/>
          <w:lang w:eastAsia="hr-HR"/>
        </w:rPr>
        <w:t xml:space="preserve">II. </w:t>
      </w:r>
      <w:r w:rsidRPr="008006D3">
        <w:rPr>
          <w:rFonts w:cs="Times New Roman" w:eastAsia="Times New Roman"/>
          <w:lang w:eastAsia="hr-HR"/>
        </w:rPr>
        <w:t>Nekretnine iz točke I. ovog zaključka bit će prodavane na jedanaestoj usmenoj javnoj dražbi (čl. 97. Ovršnog zakona – NN br. 112/12, 25/13, 93/14, dalje:OZ).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8006D3">
        <w:rPr>
          <w:rFonts w:cs="Times New Roman" w:eastAsia="Times New Roman"/>
          <w:b/>
          <w:lang w:eastAsia="hr-HR"/>
        </w:rPr>
        <w:t xml:space="preserve">2. veljače 2017. godine u 14,00 sati. 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b/>
          <w:lang w:eastAsia="hr-HR"/>
        </w:rPr>
        <w:t>III.</w:t>
      </w:r>
      <w:r w:rsidRPr="008006D3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b/>
          <w:lang w:eastAsia="hr-HR"/>
        </w:rPr>
        <w:t>IV.</w:t>
      </w:r>
      <w:r w:rsidRPr="008006D3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b/>
          <w:lang w:eastAsia="hr-HR"/>
        </w:rPr>
        <w:t>V</w:t>
      </w:r>
      <w:r w:rsidRPr="008006D3">
        <w:rPr>
          <w:rFonts w:cs="Times New Roman" w:eastAsia="Times New Roman"/>
          <w:lang w:eastAsia="hr-HR"/>
        </w:rPr>
        <w:t>. Uvjeti prodaje (čl. 98. OZ-a):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8006D3" w:rsidP="008006D3" w:rsidR="008006D3" w:rsidRPr="008006D3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5641, ORANICA PESKI  ukupne površine 800 m2, upisano u zk.ul.br. 3524,  k.o. Strmec Samoborski, u iznosu od 118.330,61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6519/1, ORANICA PESKI  ukupne površine 510 m2, upisano u zk.ul.br. 3354,  k.o. Strmec Samoborski, u iznosu od 15.987,55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83.332,87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5632, ORANICA   ukupne površine 1030 m2, upisano u zk.ul.br. 1819,  k.o. Strmec Samoborski, u iznosu od 152.351,05 kn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5633/1, ORANICA PESKI  ukupne površine 1517 m2, upisano u zk.ul.br. 1598,  k.o. Strmec Samoborski, u iznosu od 224.384,23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5640, ORANICA PESKI  ukupne površine 806 m2, upisano u zk.ul.br. 3535,  k.o. Strmec Samoborski, u iznosu od 119.218,09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13.903,77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lastRenderedPageBreak/>
        <w:t>k.č.br. 5642, ORANICA PESKI  ukupne površine 1252 m2, upisano u zk.ul.br. 1964,  k.o. Strmec Samoborski, u iznosu od 155.752,68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6514/3 ORANICA ukupne površine 638 m2, upisano u zk.ul.br. 3331, k.o. Strmec Samoborski, u iznosu od 56.620,21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6506/3, ORANICA  ukupne površine 41 m2, upisano u zk.ul.br. 3330,  k.o. Strmec Samoborski, u iznosu od 3.638,59 kn.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6508/4, ORANICA  ukupne površine 878 m2, upisano u zk.ul.br. 3330,  k.o. Strmec Samoborski, u iznosu od 77.919,34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6509/3, ORANICA  ukupne površine 1515 m2, upisano u zk.ul.br. 3330,  k.o. Strmec Samoborski, u iznosu od 134.450,81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6510/3, ORANICA  ukupne površine 801 m2, upisano u zk.ul.br. 3330,  k.o. Strmec Samoborski, u iznosu od 71.085,86 kn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6510/5, ORANICA  ukupne površine 4 m2, upisano u zk.ul.br. 3330,  k.o. Strmec Samoborski, u iznosu od 354,98 kn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6511/3, ORANICA  ukupne površine 286 m2, upisano u zk.ul.br. 3330,  k.o. Strmec Samoborski, u iznosu od 25.381,47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6512/3, ORANICA  ukupne površine 1025 m2, upisano u zk.ul.br. 3330,  k.o. Strmec Samoborski, u iznosu od 90.965,07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6513/3, ORANICA  ukupne površine 518 m2, upisano u zk.ul.br. 3330,  k.o. Strmec Samoborski, u iznosu od 45.970,63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6513/5, ORANICA  ukupne površine 75 m2, upisano u zk.ul.br. 3330,  k.o. Strmec Samoborski, u iznosu od 6.655,97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6568/3, ORANICA  ukupne površine 208 m2, upisano u zk.ul.br. 3330,  k.o. Strmec Samoborski, u iznosu od 18.459,15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6569/1, ORANICA  ukupne površine 109 m2, upisano u zk.ul.br. 3330,  k.o. Strmec Samoborski, u iznosu od 9.673,36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6569/2, ORANICA  ukupne površine 4 m2, upisano u zk.ul.br. 3330,  k.o. Strmec Samoborski, u iznosu od 346,37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6570/1, ORANICA  ukupne površine 18 m2, upisano u zk.ul.br. 3330,  k.o. Strmec Samoborski, u iznosu od 1.597,44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6582/1, ORANICA  ukupne površine 1460 m2, upisano u zk.ul.br. 3330,  k.o. Strmec Samoborski, u iznosu od 129.569,77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6587/1, ORANICA  ukupne površine 2376 m2, upisano u zk.ul.br. 3330,  k.o. Strmec Samoborski, u iznosu od 210.861,47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69.222,20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6590/4, ORANICA PESCI ukupne površine 2 m2, upisano u zk.ul.br. 3330,  k.o. Strmec Samoborski, u iznosu od 177,49 kn.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177,49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lastRenderedPageBreak/>
        <w:t>k.č.br. 6591/4, ORANICA  ukupne površine 73 m2, upisano u zk.ul.br. 3330,  k.o. Strmec Samoborski, u iznosu od 6.470,39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9.249,42 kn, 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6593/8, ORANICA  ukupne površine 66 m2, upisano u zk.ul.br. 3330,  k.o. Strmec Samoborski, u iznosu od 5.857,05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6600/3, ORANICA  ukupne površine 85 m2, upisano u zk.ul.br. 3330,  k.o. Strmec Samoborski, u iznosu od 7.543,44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6601/11, ORANICA  ukupne površine 66 m2, upisano u zk.ul.br. 3330,  k.o. Strmec Samoborski, u iznosu od 5.857,25 kn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6603/3, ORANICA  ukupne površine 108 m2, upisano u zk.ul.br. 3330,  k.o. Strmec Samoborski, u iznosu od 9.584,61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6515/1, ORANICA ukupne površine 765 m2,  upisano u zk.ul.br. 859,  k.o. Strmec Samoborski, u iznosu od 22.631,35 kn,</w:t>
      </w:r>
    </w:p>
    <w:p w:rsidRDefault="008006D3" w:rsidP="008006D3" w:rsidR="008006D3" w:rsidRPr="008006D3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val="en-US"/>
        </w:rPr>
        <w:t>k.č.br. 6515/3, ORANICA  ukupne površine 234 m2,  upisano u zk.ul.br. 859,  k.o. Strmec Samoborski, u iznosu od 20.766,66 kn.</w:t>
      </w: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8006D3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8006D3">
        <w:rPr>
          <w:rFonts w:cs="Times New Roman" w:eastAsia="Times New Roman"/>
          <w:b/>
          <w:lang w:eastAsia="hr-HR"/>
        </w:rPr>
        <w:t xml:space="preserve"> </w:t>
      </w:r>
      <w:r w:rsidRPr="008006D3">
        <w:rPr>
          <w:rFonts w:cs="Times New Roman" w:eastAsia="Times New Roman"/>
          <w:lang w:eastAsia="hr-HR"/>
        </w:rPr>
        <w:t>i ispod te cijene se svaka pojedinačna nekretnina ne može prodati na jedanestom ročištu za dražbu.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>Svaka navedena nekretnina može se kupiti pojedinačno.</w:t>
      </w:r>
    </w:p>
    <w:p w:rsidRDefault="008006D3" w:rsidP="008006D3" w:rsidR="008006D3" w:rsidRPr="008006D3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8006D3" w:rsidP="008006D3" w:rsidR="008006D3" w:rsidRPr="008006D3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8006D3" w:rsidP="008006D3" w:rsidR="008006D3" w:rsidRPr="008006D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lastRenderedPageBreak/>
        <w:t xml:space="preserve"> Sve poreze i pristojbe u svezi s prodajom snosi kupac.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8006D3" w:rsidP="008006D3" w:rsidR="008006D3" w:rsidRPr="008006D3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kupca.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8006D3" w:rsidP="008006D3" w:rsidR="008006D3" w:rsidRPr="008006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06D3" w:rsidP="008006D3" w:rsidR="008006D3" w:rsidRPr="008006D3">
      <w:pPr>
        <w:spacing w:after="0"/>
        <w:jc w:val="center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>U Karlovcu, 18. siječnja 2017.</w:t>
      </w:r>
    </w:p>
    <w:p w:rsidRDefault="008006D3" w:rsidP="008006D3" w:rsidR="008006D3" w:rsidRPr="008006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06D3" w:rsidP="008006D3" w:rsidR="008006D3" w:rsidRPr="008006D3">
      <w:pPr>
        <w:spacing w:after="0"/>
        <w:ind w:left="5664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8006D3" w:rsidP="008006D3" w:rsidR="008006D3">
      <w:pPr>
        <w:spacing w:after="0"/>
        <w:ind w:left="5664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8006D3" w:rsidP="008006D3" w:rsidR="008006D3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8006D3" w:rsidP="008006D3" w:rsidR="008006D3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Za točnost otpravka-</w:t>
      </w:r>
    </w:p>
    <w:p w:rsidRDefault="008006D3" w:rsidP="008006D3" w:rsidR="008006D3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ovlašteni službenik:</w:t>
      </w:r>
    </w:p>
    <w:p w:rsidRDefault="008006D3" w:rsidP="008006D3" w:rsidR="008006D3" w:rsidRPr="008006D3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Draženka Prpić</w:t>
      </w:r>
      <w:r w:rsidRPr="008006D3">
        <w:rPr>
          <w:rFonts w:cs="Times New Roman" w:eastAsia="Times New Roman"/>
          <w:lang w:eastAsia="hr-HR"/>
        </w:rPr>
        <w:t xml:space="preserve"> </w:t>
      </w:r>
    </w:p>
    <w:p w:rsidRDefault="008006D3" w:rsidP="008006D3" w:rsidR="008006D3" w:rsidRPr="008006D3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8006D3" w:rsidP="008006D3" w:rsidR="008006D3" w:rsidRPr="008006D3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8006D3" w:rsidP="008006D3" w:rsidR="008006D3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8006D3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8006D3" w:rsidP="008006D3" w:rsidR="008006D3" w:rsidRPr="008006D3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5895125"/>
      <w:docPartObj>
        <w:docPartGallery w:val="Page Numbers (Top of Page)"/>
        <w:docPartUnique/>
      </w:docPartObj>
    </w:sdtPr>
    <w:sdtContent>
      <w:p w:rsidRDefault="008006D3" w:rsidR="008006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006D3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B856B2E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8"/>
  </w:num>
  <w:num w:numId="35">
    <w:abstractNumId w:val="26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D3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97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St-176/2015-99</izvorni_sadrzaj>
    <derivirana_varijabla naziv="DomainObject.Oznaka_1">St-176/2015-99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</izvorni_sadrzaj>
    <derivirana_varijabla naziv="DomainObject.Predmet.StrankaFormated_1">  DORF d.o.o.; Mirela Banović; Blaženka Vujić; Darko Vugrinski; SAMO TREBA DELATI d.o.o. za trgovinu i usluge</derivirana_varijabla>
  </DomainObject.Predmet.StrankaFormated>
  <DomainObject.Predmet.StrankaFormatedOIB>
    <izvorni_sadrzaj>  DORF d.o.o., OIB 29078381011; Mirela Banović; Blaženka Vujić; Darko Vugrinski, OIB 74484652712; SAMO TREBA DELATI d.o.o. za trgovinu i usluge, OIB 91854435907</izvorni_sadrzaj>
    <derivirana_varijabla naziv="DomainObject.Predmet.StrankaFormatedOIB_1">  DORF d.o.o., OIB 29078381011; Mirela Banović; Blaženka Vujić; Darko Vugrinski, OIB 74484652712; SAMO TREBA DELATI d.o.o. za trgovinu i usluge, OIB 91854435907</derivirana_varijabla>
  </DomainObject.Predmet.StrankaFormatedOIB>
  <DomainObject.Predmet.StrankaFormatedWithAdress>
    <izvorni_sadrzaj> DORF d.o.o., Ulica dr. Franje Tuđmana 4, 10020 Strmec; Mirela Banović; Blaženka Vujić; Darko Vugrinski, Vrbno 110, 42253 Vrbno; SAMO TREBA DELATI d.o.o. za trgovinu i usluge, Selska 8, 10437 Bestovje</izvorni_sadrzaj>
    <derivirana_varijabla naziv="DomainObject.Predmet.StrankaFormatedWithAdress_1"> DORF d.o.o., Ulica dr. Franje Tuđmana 4, 10020 Strmec; Mirela Banović; Blaženka Vujić; Darko Vugrinski, Vrbno 110, 42253 Vrbno; SAMO TREBA DELATI d.o.o. za trgovinu i usluge, Selska 8, 10437 Bestovje</derivirana_varijabla>
  </DomainObject.Predmet.StrankaFormatedWithAdress>
  <DomainObject.Predmet.StrankaFormatedWithAdressOIB>
    <izvorni_sadrzaj> DORF d.o.o., OIB 29078381011, Ulica dr. Franje Tuđmana 4, 10020 Strmec; Mirela Banović; Blaženka Vujić; Darko Vugrinski, OIB 74484652712, Vrbno 110, 42253 Vrbno; SAMO TREBA DELATI d.o.o. za trgovinu i usluge, OIB 91854435907, Selska 8, 10437 Bestovje</izvorni_sadrzaj>
    <derivirana_varijabla naziv="DomainObject.Predmet.StrankaFormatedWithAdressOIB_1"> DORF d.o.o., OIB 29078381011, Ulica dr. Franje Tuđmana 4, 10020 Strmec; Mirela Banović; Blaženka Vujić; Darko Vugrinski, OIB 74484652712, Vrbno 110, 42253 Vrbno; SAMO TREBA DELATI d.o.o. za trgovinu i usluge, OIB 91854435907, Selska 8, 10437 Bestovje</derivirana_varijabla>
  </DomainObject.Predmet.StrankaFormatedWithAdressOIB>
  <DomainObject.Predmet.StrankaWithAdress>
    <izvorni_sadrzaj>DORF d.o.o. Ulica dr. Franje Tuđmana 4,10020 Strmec,Mirela Banović ,Blaženka Vujić ,Darko Vugrinski Vrbno 110,42253 Vrbno,SAMO TREBA DELATI d.o.o. za trgovinu i usluge Selska 8,10437 Bestovje</izvorni_sadrzaj>
    <derivirana_varijabla naziv="DomainObject.Predmet.StrankaWithAdress_1">DORF d.o.o. Ulica dr. Franje Tuđmana 4,10020 Strmec,Mirela Banović ,Blaženka Vujić ,Darko Vugrinski Vrbno 110,42253 Vrbno,SAMO TREBA DELATI d.o.o. za trgovinu i usluge Selska 8,10437 Bestovje</derivirana_varijabla>
  </DomainObject.Predmet.StrankaWithAdress>
  <DomainObject.Predmet.StrankaWithAdressOIB>
    <izvorni_sadrzaj>DORF d.o.o., OIB 29078381011, Ulica dr. Franje Tuđmana 4,10020 Strmec,Mirela Banović,Blaženka Vujić,Darko Vugrinski, OIB 74484652712, Vrbno 110,42253 Vrbno,SAMO TREBA DELATI d.o.o. za trgovinu i usluge, OIB 91854435907, Selska 8,10437 Bestovje</izvorni_sadrzaj>
    <derivirana_varijabla naziv="DomainObject.Predmet.StrankaWithAdressOIB_1">DORF d.o.o., OIB 29078381011, Ulica dr. Franje Tuđmana 4,10020 Strmec,Mirela Banović,Blaženka Vujić,Darko Vugrinski, OIB 74484652712, Vrbno 110,42253 Vrbno,SAMO TREBA DELATI d.o.o. za trgovinu i usluge, OIB 91854435907, Selska 8,10437 Bestovje</derivirana_varijabla>
  </DomainObject.Predmet.StrankaWithAdressOIB>
  <DomainObject.Predmet.StrankaNazivFormated>
    <izvorni_sadrzaj>DORF d.o.o.,Mirela Banović,Blaženka Vujić,Darko Vugrinski,SAMO TREBA DELATI d.o.o. za trgovinu i usluge</izvorni_sadrzaj>
    <derivirana_varijabla naziv="DomainObject.Predmet.StrankaNazivFormated_1">DORF d.o.o.,Mirela Banović,Blaženka Vujić,Darko Vugrinski,SAMO TREBA DELATI d.o.o. za trgovinu i usluge</derivirana_varijabla>
  </DomainObject.Predmet.StrankaNazivFormated>
  <DomainObject.Predmet.StrankaNazivFormatedOIB>
    <izvorni_sadrzaj>DORF d.o.o., OIB 29078381011,Mirela Banović,Blaženka Vujić,Darko Vugrinski, OIB 74484652712,SAMO TREBA DELATI d.o.o. za trgovinu i usluge, OIB 91854435907</izvorni_sadrzaj>
    <derivirana_varijabla naziv="DomainObject.Predmet.StrankaNazivFormatedOIB_1">DORF d.o.o., OIB 29078381011,Mirela Banović,Blaženka Vujić,Darko Vugrinski, OIB 74484652712,SAMO TREBA DELATI d.o.o. za trgovinu i usluge, OIB 91854435907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</derivirana_varijabla>
  </DomainObject.Predmet.StrankaListFormated>
  <DomainObject.Predmet.StrankaListFormatedOIB>
    <izvorni_sadrzaj>
      <item>DORF d.o.o., OIB 29078381011</item>
      <item>Mirela Banović</item>
      <item>Blaženka Vujić</item>
      <item>Darko Vugrinski, OIB 74484652712</item>
      <item>SAMO TREBA DELATI d.o.o. za trgovinu i usluge, OIB 91854435907</item>
    </izvorni_sadrzaj>
    <derivirana_varijabla naziv="DomainObject.Predmet.StrankaListFormatedOIB_1">
      <item>DORF d.o.o., OIB 29078381011</item>
      <item>Mirela Banović</item>
      <item>Blaženka Vujić</item>
      <item>Darko Vugrinski, OIB 74484652712</item>
      <item>SAMO TREBA DELATI d.o.o. za trgovinu i usluge, OIB 91854435907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  <item>Darko Vugrinski, Vrbno 110, 42253 Vrbno</item>
      <item>SAMO TREBA DELATI d.o.o. za trgovinu i usluge, Selska 8, 10437 Bestovje</item>
    </izvorni_sadrzaj>
    <derivirana_varijabla naziv="DomainObject.Predmet.StrankaListFormatedWithAdress_1">
      <item>DORF d.o.o., Ulica dr. Franje Tuđmana 4, 10020 Strmec</item>
      <item>Mirela Banović</item>
      <item>Blaženka Vujić</item>
      <item>Darko Vugrinski, Vrbno 110, 42253 Vrbno</item>
      <item>SAMO TREBA DELATI d.o.o. za trgovinu i usluge, Selska 8, 10437 Bestovje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  <item>Darko Vugrinski, OIB 74484652712, Vrbno 110, 42253 Vrbno</item>
      <item>SAMO TREBA DELATI d.o.o. za trgovinu i usluge, OIB 91854435907, Selska 8, 10437 Bestovje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  <item>Darko Vugrinski, OIB 74484652712, Vrbno 110, 42253 Vrbno</item>
      <item>SAMO TREBA DELATI d.o.o. za trgovinu i usluge, OIB 91854435907, Selska 8, 10437 Bestovje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  <item>Darko Vugrinski, OIB 74484652712</item>
      <item>SAMO TREBA DELATI d.o.o. za trgovinu i usluge, OIB 91854435907</item>
    </izvorni_sadrzaj>
    <derivirana_varijabla naziv="DomainObject.Predmet.StrankaListNazivFormatedOIB_1">
      <item>DORF d.o.o., OIB 29078381011</item>
      <item>Mirela Banović</item>
      <item>Blaženka Vujić</item>
      <item>Darko Vugrinski, OIB 74484652712</item>
      <item>SAMO TREBA DELATI d.o.o. za trgovinu i usluge, OIB 91854435907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St-176/2015-99</izvorni_sadrzaj>
    <derivirana_varijabla naziv="DomainObject.PoslovniBrojDokumenta_1">St-176/2015-99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27EE9-A171-4319-B1E5-7F7AA9A17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1890</properties:Words>
  <properties:Characters>10106</properties:Characters>
  <properties:Lines>231</properties:Lines>
  <properties:Paragraphs>102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2017-01-18T08:31:00Z</cp:lastPrinted>
  <dcterms:modified xmlns:xsi="http://www.w3.org/2001/XMLSchema-instance" xsi:type="dcterms:W3CDTF">2017-01-18T08:31:00Z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St-176/2015-99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