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4653" w14:paraId="a12465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43FED">
        <w:t>1767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43FED">
        <w:rPr>
          <w:lang w:val="hr-HR"/>
        </w:rPr>
        <w:t>POMORSKO-ŠPORTSKO-RIBOLOVNO DRUŠTVO ŠKRPUN, Živogošće, Porat 22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143FED">
        <w:rPr>
          <w:lang w:val="hr-HR"/>
        </w:rPr>
        <w:t xml:space="preserve"> 36963020990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43FED" w:rsidRPr="00143FED">
        <w:rPr>
          <w:lang w:val="hr-HR"/>
        </w:rPr>
        <w:t>POMORSKO-ŠPORTSKO-RIBOLOVNO DRUŠTVO ŠKRPUN, Živogošće, Porat 22, OIB: 36963020990</w:t>
      </w:r>
      <w:r w:rsidR="00143FE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095F80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095F80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095F80" w:rsidR="00095F80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95F80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43FED" w:rsidRPr="00143FED">
        <w:rPr>
          <w:lang w:val="hr-HR"/>
        </w:rPr>
        <w:t xml:space="preserve">POMORSKO-ŠPORTSKO-RIBOLOVNO DRUŠTVO ŠKRPUN, Živogošće, Porat 22, OIB: 36963020990.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143FED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143FED">
        <w:rPr>
          <w:lang w:val="hr-HR"/>
        </w:rPr>
        <w:t>: FINA), 30. listopad</w:t>
      </w:r>
      <w:r w:rsidRPr="008E1461">
        <w:rPr>
          <w:lang w:val="hr-HR"/>
        </w:rPr>
        <w:t>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095F80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43FED">
        <w:rPr>
          <w:lang w:val="hr-HR"/>
        </w:rPr>
        <w:t>Registar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D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245F8C">
      <w:t>6</w:t>
    </w:r>
    <w:r w:rsidR="00143FED">
      <w:t>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95F80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63D43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D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D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D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D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St-1767/2015</izvorni_sadrzaj>
    <derivirana_varijabla naziv="DomainObject.Predmet.OznakaBroj_1">St-1767/2015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POMORSKO-ŠPORTSKO-RIBOLOVNO DRUŠTVO "ŠKRPUN"</izvorni_sadrzaj>
    <derivirana_varijabla naziv="DomainObject.Predmet.ProtustrankaFormated_1">  POMORSKO-ŠPORTSKO-RIBOLOVNO DRUŠTVO "ŠKRPUN"</derivirana_varijabla>
  </DomainObject.Predmet.ProtustrankaFormated>
  <DomainObject.Predmet.ProtustrankaFormatedOIB>
    <izvorni_sadrzaj>  POMORSKO-ŠPORTSKO-RIBOLOVNO DRUŠTVO "ŠKRPUN", OIB 36963020990</izvorni_sadrzaj>
    <derivirana_varijabla naziv="DomainObject.Predmet.ProtustrankaFormatedOIB_1">  POMORSKO-ŠPORTSKO-RIBOLOVNO DRUŠTVO "ŠKRPUN", OIB 36963020990</derivirana_varijabla>
  </DomainObject.Predmet.ProtustrankaFormatedOIB>
  <DomainObject.Predmet.ProtustrankaFormatedWithAdress>
    <izvorni_sadrzaj> POMORSKO-ŠPORTSKO-RIBOLOVNO DRUŠTVO "ŠKRPUN", Porat 22, 21327 Živogošće</izvorni_sadrzaj>
    <derivirana_varijabla naziv="DomainObject.Predmet.ProtustrankaFormatedWithAdress_1"> POMORSKO-ŠPORTSKO-RIBOLOVNO DRUŠTVO "ŠKRPUN", Porat 22, 21327 Živogošće</derivirana_varijabla>
  </DomainObject.Predmet.ProtustrankaFormatedWithAdress>
  <DomainObject.Predmet.ProtustrankaFormatedWithAdressOIB>
    <izvorni_sadrzaj> POMORSKO-ŠPORTSKO-RIBOLOVNO DRUŠTVO "ŠKRPUN", OIB 36963020990, Porat 22, 21327 Živogošće</izvorni_sadrzaj>
    <derivirana_varijabla naziv="DomainObject.Predmet.ProtustrankaFormatedWithAdressOIB_1"> POMORSKO-ŠPORTSKO-RIBOLOVNO DRUŠTVO "ŠKRPUN", OIB 36963020990, Porat 22, 21327 Živogošće</derivirana_varijabla>
  </DomainObject.Predmet.ProtustrankaFormatedWithAdressOIB>
  <DomainObject.Predmet.ProtustrankaWithAdress>
    <izvorni_sadrzaj>POMORSKO-ŠPORTSKO-RIBOLOVNO DRUŠTVO "ŠKRPUN" Porat 22, 21327 Živogošće</izvorni_sadrzaj>
    <derivirana_varijabla naziv="DomainObject.Predmet.ProtustrankaWithAdress_1">POMORSKO-ŠPORTSKO-RIBOLOVNO DRUŠTVO "ŠKRPUN" Porat 22, 21327 Živogošće</derivirana_varijabla>
  </DomainObject.Predmet.ProtustrankaWithAdress>
  <DomainObject.Predmet.ProtustrankaWithAdressOIB>
    <izvorni_sadrzaj>POMORSKO-ŠPORTSKO-RIBOLOVNO DRUŠTVO "ŠKRPUN", OIB 36963020990, Porat 22, 21327 Živogošće</izvorni_sadrzaj>
    <derivirana_varijabla naziv="DomainObject.Predmet.ProtustrankaWithAdressOIB_1">POMORSKO-ŠPORTSKO-RIBOLOVNO DRUŠTVO "ŠKRPUN", OIB 36963020990, Porat 22, 21327 Živogošće</derivirana_varijabla>
  </DomainObject.Predmet.ProtustrankaWithAdressOIB>
  <DomainObject.Predmet.ProtustrankaNazivFormated>
    <izvorni_sadrzaj>POMORSKO-ŠPORTSKO-RIBOLOVNO DRUŠTVO "ŠKRPUN"</izvorni_sadrzaj>
    <derivirana_varijabla naziv="DomainObject.Predmet.ProtustrankaNazivFormated_1">POMORSKO-ŠPORTSKO-RIBOLOVNO DRUŠTVO "ŠKRPUN"</derivirana_varijabla>
  </DomainObject.Predmet.ProtustrankaNazivFormated>
  <DomainObject.Predmet.ProtustrankaNazivFormatedOIB>
    <izvorni_sadrzaj>POMORSKO-ŠPORTSKO-RIBOLOVNO DRUŠTVO "ŠKRPUN", OIB 36963020990</izvorni_sadrzaj>
    <derivirana_varijabla naziv="DomainObject.Predmet.ProtustrankaNazivFormatedOIB_1">POMORSKO-ŠPORTSKO-RIBOLOVNO DRUŠTVO "ŠKRPUN", OIB 36963020990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342787.49</izvorni_sadrzaj>
    <derivirana_varijabla naziv="DomainObject.Predmet.TrenutnaVrijednost_1">342787.49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POMORSKO-ŠPORTSKO-RIBOLOVNO DRUŠTVO "ŠKRPUN"</item>
    </izvorni_sadrzaj>
    <derivirana_varijabla naziv="DomainObject.Predmet.ProtuStrankaListFormated_1">
      <item>POMORSKO-ŠPORTSKO-RIBOLOVNO DRUŠTVO "ŠKRPUN"</item>
    </derivirana_varijabla>
  </DomainObject.Predmet.ProtuStrankaListFormated>
  <DomainObject.Predmet.ProtuStrankaListFormatedOIB>
    <izvorni_sadrzaj>
      <item>POMORSKO-ŠPORTSKO-RIBOLOVNO DRUŠTVO "ŠKRPUN", OIB 36963020990</item>
    </izvorni_sadrzaj>
    <derivirana_varijabla naziv="DomainObject.Predmet.ProtuStrankaListFormatedOIB_1">
      <item>POMORSKO-ŠPORTSKO-RIBOLOVNO DRUŠTVO "ŠKRPUN", OIB 36963020990</item>
    </derivirana_varijabla>
  </DomainObject.Predmet.ProtuStrankaListFormatedOIB>
  <DomainObject.Predmet.ProtuStrankaListFormatedWithAdress>
    <izvorni_sadrzaj>
      <item>POMORSKO-ŠPORTSKO-RIBOLOVNO DRUŠTVO "ŠKRPUN", Porat 22, 21327 Živogošće</item>
    </izvorni_sadrzaj>
    <derivirana_varijabla naziv="DomainObject.Predmet.ProtuStrankaListFormatedWithAdress_1">
      <item>POMORSKO-ŠPORTSKO-RIBOLOVNO DRUŠTVO "ŠKRPUN", Porat 22, 21327 Živogošće</item>
    </derivirana_varijabla>
  </DomainObject.Predmet.ProtuStrankaListFormatedWithAdress>
  <DomainObject.Predmet.ProtuStrankaListFormatedWithAdressOIB>
    <izvorni_sadrzaj>
      <item>POMORSKO-ŠPORTSKO-RIBOLOVNO DRUŠTVO "ŠKRPUN", OIB 36963020990, Porat 22, 21327 Živogošće</item>
    </izvorni_sadrzaj>
    <derivirana_varijabla naziv="DomainObject.Predmet.ProtuStrankaListFormatedWithAdressOIB_1">
      <item>POMORSKO-ŠPORTSKO-RIBOLOVNO DRUŠTVO "ŠKRPUN", OIB 36963020990, Porat 22, 21327 Živogošće</item>
    </derivirana_varijabla>
  </DomainObject.Predmet.ProtuStrankaListFormatedWithAdressOIB>
  <DomainObject.Predmet.ProtuStrankaListNazivFormated>
    <izvorni_sadrzaj>
      <item>POMORSKO-ŠPORTSKO-RIBOLOVNO DRUŠTVO "ŠKRPUN"</item>
    </izvorni_sadrzaj>
    <derivirana_varijabla naziv="DomainObject.Predmet.ProtuStrankaListNazivFormated_1">
      <item>POMORSKO-ŠPORTSKO-RIBOLOVNO DRUŠTVO "ŠKRPUN"</item>
    </derivirana_varijabla>
  </DomainObject.Predmet.ProtuStrankaListNazivFormated>
  <DomainObject.Predmet.ProtuStrankaListNazivFormatedOIB>
    <izvorni_sadrzaj>
      <item>POMORSKO-ŠPORTSKO-RIBOLOVNO DRUŠTVO "ŠKRPUN", OIB 36963020990</item>
    </izvorni_sadrzaj>
    <derivirana_varijabla naziv="DomainObject.Predmet.ProtuStrankaListNazivFormatedOIB_1">
      <item>POMORSKO-ŠPORTSKO-RIBOLOVNO DRUŠTVO "ŠKRPUN", OIB 36963020990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POMORSKO-ŠPORTSKO-RIBOLOVNO DRUŠTVO "ŠKRPUN"</izvorni_sadrzaj>
    <derivirana_varijabla naziv="DomainObject.Predmet.ProtustrankaIDrugi_1">POMORSKO-ŠPORTSKO-RIBOLOVNO DRUŠTVO "ŠKRPUN"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POMORSKO-ŠPORTSKO-RIBOLOVNO DRUŠTVO "ŠKRPUN", OIB 36963020990, Porat 22, 21327 Živogošće</izvorni_sadrzaj>
    <derivirana_varijabla naziv="DomainObject.Predmet.ProtustrankaIDrugiAdressOIB_1">POMORSKO-ŠPORTSKO-RIBOLOVNO DRUŠTVO "ŠKRPUN", OIB 36963020990, Porat 22,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POMORSKO-ŠPORTSKO-RIBOLOVNO DRUŠTVO "ŠKRPUN"</item>
      <item>FINANCIJSKA AGENCIJA, RC SPLIT</item>
    </izvorni_sadrzaj>
    <derivirana_varijabla naziv="DomainObject.Predmet.SudioniciListNaziv_1">
      <item>POMORSKO-ŠPORTSKO-RIBOLOVNO DRUŠTVO "ŠKRPUN"</item>
      <item>FINANCIJSKA AGENCIJA, RC SPLIT</item>
    </derivirana_varijabla>
  </DomainObject.Predmet.SudioniciListNaziv>
  <DomainObject.Predmet.SudioniciListAdressOIB>
    <izvorni_sadrzaj>
      <item>POMORSKO-ŠPORTSKO-RIBOLOVNO DRUŠTVO "ŠKRPUN", OIB 36963020990, Porat 22,21327 Živogošće</item>
      <item>FINANCIJSKA AGENCIJA, RC SPLIT, OIB 85821130368, Mažuranićevo šetalište 24b,21000 Split</item>
    </izvorni_sadrzaj>
    <derivirana_varijabla naziv="DomainObject.Predmet.SudioniciListAdressOIB_1">
      <item>POMORSKO-ŠPORTSKO-RIBOLOVNO DRUŠTVO "ŠKRPUN", OIB 36963020990, Porat 22,21327 Živogošće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36963020990</item>
      <item>, OIB 85821130368</item>
    </izvorni_sadrzaj>
    <derivirana_varijabla naziv="DomainObject.Predmet.SudioniciListNazivOIB_1">
      <item>, OIB 36963020990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3318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2016-03-23T08:32:00Z</dcterms:created>
  <dc:creator>Lari Glavaš</dc:creator>
  <cp:lastModifiedBy>Lari Glavaš</cp:lastModifiedBy>
  <cp:lastPrinted>2016-03-23T08:32:00Z</cp:lastPrinted>
  <dcterms:modified xmlns:xsi="http://www.w3.org/2001/XMLSchema-instance" xsi:type="dcterms:W3CDTF">2016-03-23T08:32:00Z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