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26d02" w14:paraId="5b26d02" w:rsidRDefault="00317CD1" w:rsidP="00317CD1" w:rsidR="00317CD1" w:rsidRPr="00FD1DC8">
      <w:pPr>
        <w:jc w:val="right"/>
        <w15:collapsed w:val="false"/>
      </w:pPr>
      <w:bookmarkStart w:name="_GoBack" w:id="0"/>
      <w:bookmarkEnd w:id="0"/>
      <w:r w:rsidRPr="00FD1DC8">
        <w:t>Posl.br. 1 St-</w:t>
      </w:r>
      <w:r w:rsidR="004E61DD">
        <w:t>412</w:t>
      </w:r>
      <w:r w:rsidR="005D1C46">
        <w:t>/</w:t>
      </w:r>
      <w:r w:rsidR="005305D3">
        <w:t>20</w:t>
      </w:r>
      <w:r w:rsidR="00BE287C">
        <w:t>18</w:t>
      </w:r>
      <w:r>
        <w:t>-</w:t>
      </w:r>
      <w:r w:rsidR="004E61DD">
        <w:t>36</w:t>
      </w:r>
    </w:p>
    <w:p w:rsidRDefault="00317CD1" w:rsidP="00317CD1" w:rsidR="00317CD1" w:rsidRPr="00FD1DC8"/>
    <w:p w:rsidRDefault="00317CD1" w:rsidP="00317CD1" w:rsidR="00317CD1" w:rsidRPr="00FD1DC8">
      <w:pPr>
        <w:jc w:val="center"/>
      </w:pPr>
      <w:r w:rsidRPr="00FD1DC8">
        <w:t>Z A P I S N I K</w:t>
      </w:r>
    </w:p>
    <w:p w:rsidRDefault="00317CD1" w:rsidP="00317CD1" w:rsidR="00317CD1" w:rsidRPr="00FD1DC8">
      <w:pPr>
        <w:jc w:val="center"/>
      </w:pPr>
      <w:r w:rsidRPr="00FD1DC8">
        <w:t xml:space="preserve">od </w:t>
      </w:r>
      <w:r w:rsidR="004E61DD">
        <w:t>11</w:t>
      </w:r>
      <w:r w:rsidR="00EA025E">
        <w:t xml:space="preserve">. </w:t>
      </w:r>
      <w:r w:rsidR="004E61DD">
        <w:t>ožujka</w:t>
      </w:r>
      <w:r w:rsidR="00EA025E">
        <w:t xml:space="preserve"> </w:t>
      </w:r>
      <w:r w:rsidR="003009D8">
        <w:t>201</w:t>
      </w:r>
      <w:r w:rsidR="00BE287C">
        <w:t>9</w:t>
      </w:r>
      <w:r w:rsidR="00307C2E">
        <w:t>.</w:t>
      </w:r>
    </w:p>
    <w:p w:rsidRDefault="00317CD1" w:rsidP="00317CD1" w:rsidR="00317CD1">
      <w:pPr>
        <w:jc w:val="both"/>
      </w:pPr>
    </w:p>
    <w:p w:rsidRDefault="00307C2E" w:rsidP="00317CD1" w:rsidR="00317CD1" w:rsidRPr="00FD1DC8">
      <w:pPr>
        <w:jc w:val="both"/>
      </w:pPr>
      <w:r>
        <w:t>sa ročišta radi izjašnjavanja o vrijednosti imovine stečajnog dužnika</w:t>
      </w:r>
      <w:r w:rsidR="00317CD1" w:rsidRPr="00FD1DC8">
        <w:t xml:space="preserve"> održana kod Trgovačkog suda u Zadru, u stečajnom postupku nad stečajnim dužnikom </w:t>
      </w:r>
      <w:r w:rsidR="004E61DD">
        <w:t>Stečajna masa iza</w:t>
      </w:r>
      <w:r w:rsidR="004E61DD" w:rsidRPr="00D72603">
        <w:t xml:space="preserve"> </w:t>
      </w:r>
      <w:r w:rsidR="004E61DD">
        <w:t>ZVONO d.o.o. sa sjedištem u Zagrebu, Zdenački zavoj 14</w:t>
      </w:r>
      <w:r w:rsidR="004E61DD" w:rsidRPr="003F7881">
        <w:t>, OIB:</w:t>
      </w:r>
      <w:r w:rsidR="004E61DD">
        <w:t xml:space="preserve"> 99336866864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Nazočni od suda: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1.</w:t>
      </w:r>
      <w:r>
        <w:t xml:space="preserve"> </w:t>
      </w:r>
      <w:r w:rsidR="00307C2E">
        <w:t xml:space="preserve">Ardena </w:t>
      </w:r>
      <w:proofErr w:type="spellStart"/>
      <w:r w:rsidR="00307C2E">
        <w:t>Bajlo</w:t>
      </w:r>
      <w:proofErr w:type="spellEnd"/>
      <w:r w:rsidR="00307C2E">
        <w:t>, sutkinja</w:t>
      </w:r>
    </w:p>
    <w:p w:rsidRDefault="00317CD1" w:rsidP="00317CD1" w:rsidR="00317CD1" w:rsidRPr="00FD1DC8">
      <w:pPr>
        <w:jc w:val="both"/>
      </w:pPr>
      <w:r w:rsidRPr="00FD1DC8">
        <w:t>2.</w:t>
      </w:r>
      <w:r>
        <w:t xml:space="preserve"> </w:t>
      </w:r>
      <w:r w:rsidR="003009D8">
        <w:t xml:space="preserve">Ante </w:t>
      </w:r>
      <w:proofErr w:type="spellStart"/>
      <w:r w:rsidR="003009D8">
        <w:t>Rubelj</w:t>
      </w:r>
      <w:proofErr w:type="spellEnd"/>
      <w:r w:rsidRPr="00FD1DC8">
        <w:t>, zapisničar</w:t>
      </w:r>
    </w:p>
    <w:p w:rsidRDefault="00EA025E" w:rsidP="004F1E38" w:rsidR="00EA025E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 xml:space="preserve">Početak u </w:t>
      </w:r>
      <w:r w:rsidR="003009D8">
        <w:t>9</w:t>
      </w:r>
      <w:r w:rsidR="004F1E38">
        <w:t>,30</w:t>
      </w:r>
      <w:r w:rsidRPr="00FD1DC8">
        <w:t xml:space="preserve"> sati.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stečajn</w:t>
      </w:r>
      <w:r w:rsidR="004E61DD">
        <w:t>i</w:t>
      </w:r>
      <w:r w:rsidRPr="00FD1DC8">
        <w:t xml:space="preserve"> upravitelj</w:t>
      </w:r>
      <w:r w:rsidR="00906B4D">
        <w:t xml:space="preserve"> nije pristupio</w:t>
      </w:r>
      <w:r w:rsidRPr="00FD1DC8">
        <w:t>.</w:t>
      </w:r>
    </w:p>
    <w:p w:rsidRDefault="00317CD1" w:rsidP="00317CD1" w:rsidR="00317CD1">
      <w:pPr>
        <w:jc w:val="both"/>
      </w:pPr>
    </w:p>
    <w:p w:rsidRDefault="004F1E38" w:rsidP="00317CD1" w:rsidR="004F1E38">
      <w:pPr>
        <w:jc w:val="both"/>
      </w:pPr>
      <w:r>
        <w:t xml:space="preserve">Za </w:t>
      </w:r>
      <w:proofErr w:type="spellStart"/>
      <w:r>
        <w:t>razlučnog</w:t>
      </w:r>
      <w:proofErr w:type="spellEnd"/>
      <w:r>
        <w:t xml:space="preserve"> vjerovnika nitko.</w:t>
      </w:r>
    </w:p>
    <w:p w:rsidRDefault="00906B4D" w:rsidP="00317CD1" w:rsidR="00906B4D">
      <w:pPr>
        <w:jc w:val="both"/>
      </w:pPr>
    </w:p>
    <w:p w:rsidRDefault="00317CD1" w:rsidP="00317CD1" w:rsidR="00307C2E">
      <w:pPr>
        <w:jc w:val="both"/>
      </w:pPr>
      <w:r w:rsidRPr="00FD1DC8">
        <w:t xml:space="preserve">Utvrđuje se da je oglas o održavanju današnjeg ročišta oglašen </w:t>
      </w:r>
      <w:r w:rsidR="00307C2E">
        <w:t xml:space="preserve">na e-oglasnoj ploči suda dana </w:t>
      </w:r>
      <w:r w:rsidR="004976B7">
        <w:t>27</w:t>
      </w:r>
      <w:r w:rsidR="005305D3">
        <w:t xml:space="preserve">. </w:t>
      </w:r>
      <w:r w:rsidR="004E61DD">
        <w:t>veljače</w:t>
      </w:r>
      <w:r w:rsidR="0085480D">
        <w:t xml:space="preserve"> 2019</w:t>
      </w:r>
      <w:r w:rsidR="00307C2E">
        <w:t>.</w:t>
      </w:r>
    </w:p>
    <w:p w:rsidRDefault="005A172B" w:rsidP="00317CD1" w:rsidR="005A172B">
      <w:pPr>
        <w:jc w:val="both"/>
      </w:pPr>
    </w:p>
    <w:p w:rsidRDefault="005305D3" w:rsidP="005305D3" w:rsidR="00AE225C">
      <w:pPr>
        <w:jc w:val="both"/>
      </w:pPr>
      <w:r>
        <w:t xml:space="preserve">Sudac utvrđuje da je riječ o prodaji nekretnina </w:t>
      </w:r>
      <w:r w:rsidR="00AE225C">
        <w:t>i to:</w:t>
      </w:r>
    </w:p>
    <w:p w:rsidRDefault="00EA025E" w:rsidP="005305D3" w:rsidR="00EA025E">
      <w:pPr>
        <w:jc w:val="both"/>
      </w:pPr>
    </w:p>
    <w:p w:rsidRDefault="004E61DD" w:rsidP="004E61DD" w:rsidR="004E61DD">
      <w:pPr>
        <w:pStyle w:val="Odlomakpopisa"/>
        <w:numPr>
          <w:ilvl w:val="0"/>
          <w:numId w:val="14"/>
        </w:numPr>
        <w:jc w:val="both"/>
      </w:pPr>
      <w:r w:rsidRPr="006F1FF1">
        <w:t xml:space="preserve">kat. čest. </w:t>
      </w:r>
      <w:r>
        <w:t>4965</w:t>
      </w:r>
      <w:r w:rsidRPr="006F1FF1">
        <w:t xml:space="preserve"> k.o. </w:t>
      </w:r>
      <w:r>
        <w:t>Šibenik</w:t>
      </w:r>
      <w:r w:rsidRPr="006F1FF1">
        <w:t xml:space="preserve">, </w:t>
      </w:r>
      <w:proofErr w:type="spellStart"/>
      <w:r w:rsidRPr="006F1FF1">
        <w:t>zk</w:t>
      </w:r>
      <w:proofErr w:type="spellEnd"/>
      <w:r w:rsidRPr="006F1FF1">
        <w:t xml:space="preserve">. ul. </w:t>
      </w:r>
      <w:r>
        <w:t>3304,</w:t>
      </w:r>
      <w:r w:rsidRPr="006F1FF1">
        <w:t xml:space="preserve"> površine </w:t>
      </w:r>
      <w:r>
        <w:t>12175</w:t>
      </w:r>
      <w:r w:rsidRPr="006F1FF1">
        <w:t xml:space="preserve"> m2, u naravi </w:t>
      </w:r>
      <w:r>
        <w:t>zgrade, pećine</w:t>
      </w:r>
    </w:p>
    <w:p w:rsidRDefault="003009D8" w:rsidP="003009D8" w:rsidR="003009D8" w:rsidRPr="001C3168">
      <w:pPr>
        <w:pStyle w:val="Odlomakpopisa"/>
        <w:ind w:left="1440"/>
        <w:jc w:val="both"/>
      </w:pPr>
    </w:p>
    <w:p w:rsidRDefault="00AE225C" w:rsidP="003009D8" w:rsidR="005305D3">
      <w:pPr>
        <w:jc w:val="both"/>
      </w:pPr>
      <w:r>
        <w:t>u</w:t>
      </w:r>
      <w:r w:rsidR="005305D3">
        <w:t xml:space="preserve"> vlasništvu stečajnog dužnika </w:t>
      </w:r>
      <w:r w:rsidR="005305D3" w:rsidRPr="007B4460">
        <w:t xml:space="preserve">na kojem je upisano </w:t>
      </w:r>
      <w:proofErr w:type="spellStart"/>
      <w:r w:rsidR="005305D3" w:rsidRPr="007B4460">
        <w:t>razlučno</w:t>
      </w:r>
      <w:proofErr w:type="spellEnd"/>
      <w:r w:rsidR="005305D3" w:rsidRPr="007B4460">
        <w:t xml:space="preserve"> pravo</w:t>
      </w:r>
      <w:r w:rsidR="004F1E38">
        <w:t xml:space="preserve"> </w:t>
      </w:r>
      <w:r w:rsidR="004E61DD">
        <w:t>SPV ZA SANACIJU d.o.o.</w:t>
      </w:r>
      <w:r w:rsidR="004F1E38">
        <w:t>,</w:t>
      </w:r>
      <w:r w:rsidR="005305D3" w:rsidRPr="007B4460">
        <w:t xml:space="preserve"> te da treba odrediti početnu cijenu za prodaju iste. </w:t>
      </w:r>
    </w:p>
    <w:p w:rsidRDefault="005305D3" w:rsidP="005305D3" w:rsidR="005305D3">
      <w:pPr>
        <w:jc w:val="both"/>
      </w:pPr>
    </w:p>
    <w:p w:rsidRDefault="00906B4D" w:rsidP="00906B4D" w:rsidR="00906B4D">
      <w:pPr>
        <w:jc w:val="both"/>
      </w:pPr>
      <w:r>
        <w:t>Sutkinja utvrđuje da je 6. ožujka 2019. u spis zaprimljen podnesak stečajnog upravitelja s prijedlogom da se vrijednost nekretnine utvrdi na iznos od 5.400.000,00 kuna, a prema elaboratu o procjeni vrijednosti koji je dostavljen u prilogu.</w:t>
      </w:r>
    </w:p>
    <w:p w:rsidRDefault="00906B4D" w:rsidP="005305D3" w:rsidR="00906B4D">
      <w:pPr>
        <w:jc w:val="both"/>
      </w:pPr>
    </w:p>
    <w:p w:rsidRDefault="00906B4D" w:rsidP="00302D11" w:rsidR="004F1E38">
      <w:pPr>
        <w:jc w:val="both"/>
      </w:pPr>
      <w:r>
        <w:t>Sutkinja utvrđuje da nema uvjeta za održavanje današnjeg ročišta.</w:t>
      </w:r>
    </w:p>
    <w:p w:rsidRDefault="00AE225C" w:rsidP="005305D3" w:rsidR="00AE225C">
      <w:pPr>
        <w:jc w:val="both"/>
      </w:pPr>
    </w:p>
    <w:p w:rsidRDefault="005305D3" w:rsidP="005305D3" w:rsidR="005305D3">
      <w:pPr>
        <w:jc w:val="both"/>
      </w:pPr>
      <w:r>
        <w:t>Odluka će biti donesena u zakonskom roku.</w:t>
      </w:r>
    </w:p>
    <w:p w:rsidRDefault="00E2638C" w:rsidP="00317CD1" w:rsidR="00E2638C">
      <w:pPr>
        <w:jc w:val="both"/>
      </w:pPr>
    </w:p>
    <w:p w:rsidRDefault="00F13B20" w:rsidP="00317CD1" w:rsidR="00705044">
      <w:pPr>
        <w:jc w:val="both"/>
      </w:pPr>
      <w:r>
        <w:t xml:space="preserve">Daljnjih prijedloga nema. 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 xml:space="preserve">Dovršeno u </w:t>
      </w:r>
      <w:r w:rsidR="003009D8">
        <w:t>09</w:t>
      </w:r>
      <w:r w:rsidR="00AE225C">
        <w:t>,</w:t>
      </w:r>
      <w:r w:rsidR="004F1E38">
        <w:t>35</w:t>
      </w:r>
      <w:r w:rsidRPr="00FD1DC8">
        <w:t xml:space="preserve"> sati.</w:t>
      </w:r>
    </w:p>
    <w:p w:rsidRDefault="00AC25AC" w:rsidP="00317CD1" w:rsidR="00AC25AC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ZAPISNIČAR</w:t>
      </w:r>
      <w:r w:rsidRPr="00FD1DC8">
        <w:tab/>
      </w:r>
      <w:r w:rsidRPr="00FD1DC8">
        <w:tab/>
      </w:r>
      <w:r w:rsidR="009E0678">
        <w:tab/>
      </w:r>
      <w:r w:rsidR="009E0678">
        <w:tab/>
        <w:t xml:space="preserve">     </w:t>
      </w:r>
      <w:r w:rsidRPr="00FD1DC8">
        <w:t>S</w:t>
      </w:r>
      <w:r w:rsidR="009E0678">
        <w:t>UTKINJA</w:t>
      </w:r>
      <w:r w:rsidRPr="00FD1DC8">
        <w:tab/>
      </w:r>
      <w:r w:rsidRPr="00FD1DC8">
        <w:tab/>
      </w:r>
      <w:r w:rsidR="009E0678">
        <w:t xml:space="preserve"> </w:t>
      </w:r>
      <w:r w:rsidRPr="00FD1DC8">
        <w:t>STEČAJNI UPRAVITELJ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VJEROVNICI</w:t>
      </w:r>
    </w:p>
    <w:p w:rsidRDefault="00DB052E" w:rsidR="00DB052E"/>
    <w:sectPr w:rsidSect="00307C2E" w:rsidR="00DB05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C2E" w:rsidP="00307C2E" w:rsidR="00307C2E">
      <w:r>
        <w:separator/>
      </w:r>
    </w:p>
  </w:endnote>
  <w:endnote w:id="0" w:type="continuationSeparator">
    <w:p w:rsidRDefault="00307C2E" w:rsidP="00307C2E" w:rsidR="00307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C2E" w:rsidP="00307C2E" w:rsidR="00307C2E">
      <w:r>
        <w:separator/>
      </w:r>
    </w:p>
  </w:footnote>
  <w:footnote w:id="0" w:type="continuationSeparator">
    <w:p w:rsidRDefault="00307C2E" w:rsidP="00307C2E" w:rsidR="00307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Default="00307C2E" w:rsidP="00307C2E" w:rsidR="00307C2E" w:rsidRPr="00FD1DC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80D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3009D8">
          <w:t>373</w:t>
        </w:r>
        <w:r>
          <w:t>/</w:t>
        </w:r>
        <w:r w:rsidR="003009D8">
          <w:t>2017</w:t>
        </w:r>
        <w:r>
          <w:t>-</w:t>
        </w:r>
        <w:r w:rsidR="003009D8">
          <w:t>5</w:t>
        </w:r>
        <w:r w:rsidR="00EA025E">
          <w:t>6</w:t>
        </w:r>
      </w:p>
      <w:p w:rsidRDefault="00A876DF" w:rsidR="00307C2E">
        <w:pPr>
          <w:pStyle w:val="Zaglavlje"/>
          <w:jc w:val="center"/>
        </w:pPr>
      </w:p>
    </w:sdtContent>
  </w:sdt>
  <w:p w:rsidRDefault="00307C2E" w:rsidR="00307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tplc="9928233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D60AC"/>
    <w:multiLevelType w:val="hybridMultilevel"/>
    <w:tmpl w:val="88D8581E"/>
    <w:lvl w:tplc="ACCECFC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24DE05AA"/>
    <w:multiLevelType w:val="hybridMultilevel"/>
    <w:tmpl w:val="0D9C99E2"/>
    <w:lvl w:tplc="8512A1F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2B19211E"/>
    <w:multiLevelType w:val="hybridMultilevel"/>
    <w:tmpl w:val="4D58AB58"/>
    <w:lvl w:tplc="5EDC8B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35A23591"/>
    <w:multiLevelType w:val="hybridMultilevel"/>
    <w:tmpl w:val="6A18B048"/>
    <w:lvl w:tplc="418ADBA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60256FC"/>
    <w:multiLevelType w:val="hybridMultilevel"/>
    <w:tmpl w:val="7D48DB46"/>
    <w:lvl w:tplc="F01609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7EC4FA5"/>
    <w:multiLevelType w:val="hybridMultilevel"/>
    <w:tmpl w:val="93E4183A"/>
    <w:lvl w:tplc="4A4216E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BBC6067"/>
    <w:multiLevelType w:val="hybridMultilevel"/>
    <w:tmpl w:val="1040EB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6A4D37"/>
    <w:multiLevelType w:val="hybridMultilevel"/>
    <w:tmpl w:val="5102347A"/>
    <w:lvl w:tplc="20769A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EC82074"/>
    <w:multiLevelType w:val="hybridMultilevel"/>
    <w:tmpl w:val="A45CC598"/>
    <w:lvl w:tplc="850EFBD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1"/>
  </w:num>
  <w:num w:numId="3">
    <w:abstractNumId w:val="1"/>
  </w:num>
  <w:num w:numId="4">
    <w:abstractNumId w:val="9"/>
  </w:num>
  <w:num w:numId="5">
    <w:abstractNumId w:val="13"/>
  </w:num>
  <w:num w:numId="6">
    <w:abstractNumId w:val="4"/>
  </w:num>
  <w:num w:numId="7">
    <w:abstractNumId w:val="7"/>
  </w:num>
  <w:num w:numId="8">
    <w:abstractNumId w:val="10"/>
  </w:num>
  <w:num w:numId="9">
    <w:abstractNumId w:val="2"/>
  </w:num>
  <w:num w:numId="10">
    <w:abstractNumId w:val="12"/>
  </w:num>
  <w:num w:numId="11">
    <w:abstractNumId w:val="0"/>
  </w:num>
  <w:num w:numId="12">
    <w:abstractNumId w:val="8"/>
  </w:num>
  <w:num w:numId="13">
    <w:abstractNumId w:val="3"/>
  </w:num>
  <w:num w:numId="1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7CD1"/>
    <w:rsid w:val="00033854"/>
    <w:rsid w:val="000A4643"/>
    <w:rsid w:val="00274E5D"/>
    <w:rsid w:val="003009D8"/>
    <w:rsid w:val="00302D11"/>
    <w:rsid w:val="00307C2E"/>
    <w:rsid w:val="00317CD1"/>
    <w:rsid w:val="004976B7"/>
    <w:rsid w:val="004E61DD"/>
    <w:rsid w:val="004F1E38"/>
    <w:rsid w:val="004F260B"/>
    <w:rsid w:val="005305D3"/>
    <w:rsid w:val="005A172B"/>
    <w:rsid w:val="005D1C46"/>
    <w:rsid w:val="0067481E"/>
    <w:rsid w:val="00705044"/>
    <w:rsid w:val="00736778"/>
    <w:rsid w:val="00772255"/>
    <w:rsid w:val="007A1BF0"/>
    <w:rsid w:val="007A715F"/>
    <w:rsid w:val="0085480D"/>
    <w:rsid w:val="008A696D"/>
    <w:rsid w:val="00906B4D"/>
    <w:rsid w:val="009C674C"/>
    <w:rsid w:val="009E0678"/>
    <w:rsid w:val="00A57FDF"/>
    <w:rsid w:val="00A876DF"/>
    <w:rsid w:val="00AC25AC"/>
    <w:rsid w:val="00AE225C"/>
    <w:rsid w:val="00BE287C"/>
    <w:rsid w:val="00DB052E"/>
    <w:rsid w:val="00E21F85"/>
    <w:rsid w:val="00E2638C"/>
    <w:rsid w:val="00EA025E"/>
    <w:rsid w:val="00F13B20"/>
    <w:rsid w:val="00F1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7CD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76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6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6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6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6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76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6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6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6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6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56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662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453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24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11. ožujka 2019.</izvorni_sadrzaj>
    <derivirana_varijabla naziv="DomainObject.StvarniPocetakDatum_1">11. ožujka 2019.</derivirana_varijabla>
  </DomainObject.StvarniPocetakDatum>
  <DomainObject.StvarniZavrsetakDatum>
    <izvorni_sadrzaj>11. ožujka 2019.</izvorni_sadrzaj>
    <derivirana_varijabla naziv="DomainObject.StvarniZavrsetakDatum_1">11. ožujka 2019.</derivirana_varijabla>
  </DomainObject.StvarniZavrsetakDatum>
  <DomainObject.PlaniraniZavrsetakDatum>
    <izvorni_sadrzaj>11. ožujka 2019.</izvorni_sadrzaj>
    <derivirana_varijabla naziv="DomainObject.PlaniraniZavrsetakDatum_1">11. ožujka 2019.</derivirana_varijabla>
  </DomainObject.PlaniraniZavrsetakDatum>
  <DomainObject.PlaniraniPocetakDatum>
    <izvorni_sadrzaj>11. ožujka 2019.</izvorni_sadrzaj>
    <derivirana_varijabla naziv="DomainObject.PlaniraniPocetakDatum_1">11. ožujka 2019.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ožujka 2019.</izvorni_sadrzaj>
    <derivirana_varijabla naziv="DomainObject.Zapisnik.DatumKreiranja_1">11.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St-412/2018-9</izvorni_sadrzaj>
    <derivirana_varijabla naziv="DomainObject.Zapisnik.Oznaka_1">St-412/2018-9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St-412/2018</izvorni_sadrzaj>
    <derivirana_varijabla naziv="DomainObject.Predmet.OznakaBroj_1">St-412/2018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ZVONO d.o.o. za trgovinu i usluge</izvorni_sadrzaj>
    <derivirana_varijabla naziv="DomainObject.Predmet.StrankaFormated_1">  Stečajna masa iza ZVONO d.o.o. za trgovinu i usluge</derivirana_varijabla>
  </DomainObject.Predmet.StrankaFormated>
  <DomainObject.Predmet.StrankaFormatedOIB>
    <izvorni_sadrzaj>  Stečajna masa iza ZVONO d.o.o. za trgovinu i usluge, OIB 99336866864</izvorni_sadrzaj>
    <derivirana_varijabla naziv="DomainObject.Predmet.StrankaFormatedOIB_1">  Stečajna masa iza ZVONO d.o.o. za trgovinu i usluge, OIB 99336866864</derivirana_varijabla>
  </DomainObject.Predmet.StrankaFormatedOIB>
  <DomainObject.Predmet.StrankaFormatedWithAdress>
    <izvorni_sadrzaj> Stečajna masa iza ZVONO d.o.o. za trgovinu i usluge, Zdenački zavoj 14, 10000 Zagreb</izvorni_sadrzaj>
    <derivirana_varijabla naziv="DomainObject.Predmet.StrankaFormatedWithAdress_1"> Stečajna masa iza ZVONO d.o.o. za trgovinu i usluge, Zdenački zavoj 14, 10000 Zagreb</derivirana_varijabla>
  </DomainObject.Predmet.StrankaFormatedWithAdress>
  <DomainObject.Predmet.StrankaFormatedWithAdressOIB>
    <izvorni_sadrzaj> Stečajna masa iza ZVONO d.o.o. za trgovinu i usluge, OIB 99336866864, Zdenački zavoj 14, 10000 Zagreb</izvorni_sadrzaj>
    <derivirana_varijabla naziv="DomainObject.Predmet.StrankaFormatedWithAdressOIB_1"> Stečajna masa iza ZVONO d.o.o. za trgovinu i usluge, OIB 99336866864, Zdenački zavoj 14, 10000 Zagreb</derivirana_varijabla>
  </DomainObject.Predmet.StrankaFormatedWithAdressOIB>
  <DomainObject.Predmet.StrankaWithAdress>
    <izvorni_sadrzaj>Stečajna masa iza ZVONO d.o.o. za trgovinu i usluge Zdenački zavoj 14,10000 Zagreb</izvorni_sadrzaj>
    <derivirana_varijabla naziv="DomainObject.Predmet.StrankaWithAdress_1">Stečajna masa iza ZVONO d.o.o. za trgovinu i usluge Zdenački zavoj 14,10000 Zagreb</derivirana_varijabla>
  </DomainObject.Predmet.StrankaWithAdress>
  <DomainObject.Predmet.StrankaWithAdressOIB>
    <izvorni_sadrzaj>Stečajna masa iza ZVONO d.o.o. za trgovinu i usluge, OIB 99336866864, Zdenački zavoj 14,10000 Zagreb</izvorni_sadrzaj>
    <derivirana_varijabla naziv="DomainObject.Predmet.StrankaWithAdressOIB_1">Stečajna masa iza ZVONO d.o.o. za trgovinu i usluge, OIB 99336866864, Zdenački zavoj 14,10000 Zagreb</derivirana_varijabla>
  </DomainObject.Predmet.StrankaWithAdressOIB>
  <DomainObject.Predmet.StrankaNazivFormated>
    <izvorni_sadrzaj>Stečajna masa iza ZVONO d.o.o. za trgovinu i usluge</izvorni_sadrzaj>
    <derivirana_varijabla naziv="DomainObject.Predmet.StrankaNazivFormated_1">Stečajna masa iza ZVONO d.o.o. za trgovinu i usluge</derivirana_varijabla>
  </DomainObject.Predmet.StrankaNazivFormated>
  <DomainObject.Predmet.StrankaNazivFormatedOIB>
    <izvorni_sadrzaj>Stečajna masa iza ZVONO d.o.o. za trgovinu i usluge, OIB 99336866864</izvorni_sadrzaj>
    <derivirana_varijabla naziv="DomainObject.Predmet.StrankaNazivFormatedOIB_1">Stečajna masa iza ZVONO d.o.o. za trgovinu i usluge, OIB 99336866864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Stečajna masa iza ZVONO d.o.o. za trgovinu i usluge</item>
    </izvorni_sadrzaj>
    <derivirana_varijabla naziv="DomainObject.Predmet.StrankaListFormated_1">
      <item>Stečajna masa iza ZVONO d.o.o. za trgovinu i usluge</item>
    </derivirana_varijabla>
  </DomainObject.Predmet.StrankaListFormated>
  <DomainObject.Predmet.StrankaListFormatedOIB>
    <izvorni_sadrzaj>
      <item>Stečajna masa iza ZVONO d.o.o. za trgovinu i usluge, OIB 99336866864</item>
    </izvorni_sadrzaj>
    <derivirana_varijabla naziv="DomainObject.Predmet.StrankaListFormatedOIB_1">
      <item>Stečajna masa iza ZVONO d.o.o. za trgovinu i usluge, OIB 99336866864</item>
    </derivirana_varijabla>
  </DomainObject.Predmet.StrankaListFormatedOIB>
  <DomainObject.Predmet.StrankaListFormatedWithAdress>
    <izvorni_sadrzaj>
      <item>Stečajna masa iza ZVONO d.o.o. za trgovinu i usluge, Zdenački zavoj 14, 10000 Zagreb</item>
    </izvorni_sadrzaj>
    <derivirana_varijabla naziv="DomainObject.Predmet.StrankaListFormatedWithAdress_1">
      <item>Stečajna masa iza ZVONO d.o.o. za trgovinu i usluge, Zdenački zavoj 14, 10000 Zagreb</item>
    </derivirana_varijabla>
  </DomainObject.Predmet.StrankaListFormatedWithAdress>
  <DomainObject.Predmet.StrankaListFormatedWithAdressOIB>
    <izvorni_sadrzaj>
      <item>Stečajna masa iza ZVONO d.o.o. za trgovinu i usluge, OIB 99336866864, Zdenački zavoj 14, 10000 Zagreb</item>
    </izvorni_sadrzaj>
    <derivirana_varijabla naziv="DomainObject.Predmet.StrankaListFormatedWithAdressOIB_1">
      <item>Stečajna masa iza ZVONO d.o.o. za trgovinu i usluge, OIB 99336866864, Zdenački zavoj 14, 10000 Zagreb</item>
    </derivirana_varijabla>
  </DomainObject.Predmet.StrankaListFormatedWithAdressOIB>
  <DomainObject.Predmet.StrankaListNazivFormated>
    <izvorni_sadrzaj>
      <item>Stečajna masa iza ZVONO d.o.o. za trgovinu i usluge</item>
    </izvorni_sadrzaj>
    <derivirana_varijabla naziv="DomainObject.Predmet.StrankaListNazivFormated_1">
      <item>Stečajna masa iza ZVONO d.o.o. za trgovinu i usluge</item>
    </derivirana_varijabla>
  </DomainObject.Predmet.StrankaListNazivFormated>
  <DomainObject.Predmet.StrankaListNazivFormatedOIB>
    <izvorni_sadrzaj>
      <item>Stečajna masa iza ZVONO d.o.o. za trgovinu i usluge, OIB 99336866864</item>
    </izvorni_sadrzaj>
    <derivirana_varijabla naziv="DomainObject.Predmet.StrankaListNazivFormatedOIB_1">
      <item>Stečajna masa iza ZVONO d.o.o. za trgovinu i usluge, OIB 99336866864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>St-412/2018-9</izvorni_sadrzaj>
    <derivirana_varijabla naziv="DomainObject.PoslovniBrojDokumenta_1">St-412/2018-9</derivirana_varijabla>
  </DomainObject.PoslovniBrojDokumenta>
  <DomainObject.Predmet.StrankaIDrugi>
    <izvorni_sadrzaj>Stečajna masa iza ZVONO d.o.o. za trgovinu i usluge</izvorni_sadrzaj>
    <derivirana_varijabla naziv="DomainObject.Predmet.StrankaIDrugi_1">Stečajna masa iza ZVONO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ZVONO d.o.o. za trgovinu i usluge, OIB 99336866864, Zdenački zavoj 14, 10000 Zagreb</izvorni_sadrzaj>
    <derivirana_varijabla naziv="DomainObject.Predmet.StrankaIDrugiAdressOIB_1">Stečajna masa iza ZVONO d.o.o. za trgovinu i usluge, OIB 99336866864, Zdenački zavoj 14,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ZVONO d.o.o. za trgovinu i usluge</item>
    </izvorni_sadrzaj>
    <derivirana_varijabla naziv="DomainObject.Predmet.SudioniciListNaziv_1">
      <item>Stečajna masa iza ZVONO d.o.o. za trgovinu i usluge</item>
    </derivirana_varijabla>
  </DomainObject.Predmet.SudioniciListNaziv>
  <DomainObject.Predmet.SudioniciListAdressOIB>
    <izvorni_sadrzaj>
      <item>Stečajna masa iza ZVONO d.o.o. za trgovinu i usluge, OIB 99336866864, Zdenački zavoj 14,10000 Zagreb</item>
    </izvorni_sadrzaj>
    <derivirana_varijabla naziv="DomainObject.Predmet.SudioniciListAdressOIB_1">
      <item>Stečajna masa iza ZVONO d.o.o. za trgovinu i usluge, OIB 99336866864, Zdenački zavoj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99336866864</item>
    </izvorni_sadrzaj>
    <derivirana_varijabla naziv="DomainObject.Predmet.SudioniciListNazivOIB_1">
      <item>, OIB 99336866864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ožujka 2019.</izvorni_sadrzaj>
    <derivirana_varijabla naziv="DomainObject.Predmet.DatumZadnjeOdrzaneSudskeRadnje_1">11.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204</properties:Words>
  <properties:Characters>1103</properties:Characters>
  <properties:Lines>48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2019-03-11T06:59:00Z</dcterms:created>
  <dc:creator>wsadmin</dc:creator>
  <cp:lastModifiedBy>Ante Rubelj</cp:lastModifiedBy>
  <cp:lastPrinted>2017-06-08T08:15:00Z</cp:lastPrinted>
  <dcterms:modified xmlns:xsi="http://www.w3.org/2001/XMLSchema-instance" xsi:type="dcterms:W3CDTF">2019-03-11T10:25:00Z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St-412/2018-9 / Zapisnik - Ročište (St-412-18 - radi izjašnjavanja o vrijednosti imovine 11.3.2019.docx)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