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2d1d" w14:paraId="0512d1d" w:rsidRDefault="00BA2D47" w:rsidP="005D7BF8" w:rsidR="00BA2D47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2D47" w:rsidP="005D7BF8" w:rsidR="00BA2D47" w:rsidRPr="00BA2D47">
      <w:pPr>
        <w:pStyle w:val="Bezproreda"/>
        <w:jc w:val="both"/>
        <w:rPr>
          <w:rFonts w:hAnsi="Times New Roman" w:ascii="Times New Roman"/>
          <w:b w:val="false"/>
        </w:rPr>
      </w:pPr>
      <w:r w:rsidRPr="00BA2D47">
        <w:rPr>
          <w:rFonts w:eastAsia="MS Mincho" w:hAnsi="Times New Roman" w:ascii="Times New Roman"/>
          <w:b w:val="false"/>
        </w:rPr>
        <w:t xml:space="preserve">   REPUBLIKA HRVATSKA</w:t>
      </w:r>
    </w:p>
    <w:p w:rsidRDefault="00BA2D47" w:rsidP="005D7BF8" w:rsidR="00BA2D47" w:rsidRPr="00BA2D47">
      <w:pPr>
        <w:pStyle w:val="Bezproreda"/>
        <w:jc w:val="both"/>
        <w:rPr>
          <w:rFonts w:hAnsi="Times New Roman" w:ascii="Times New Roman"/>
          <w:b w:val="false"/>
        </w:rPr>
      </w:pPr>
      <w:r w:rsidRPr="00BA2D47">
        <w:rPr>
          <w:rFonts w:eastAsia="MS Mincho" w:hAnsi="Times New Roman" w:ascii="Times New Roman"/>
          <w:b w:val="false"/>
        </w:rPr>
        <w:t>TRGOVAČKI SUD U RIJECI</w:t>
      </w:r>
    </w:p>
    <w:p w:rsidRDefault="00BA2D47" w:rsidP="005D7BF8" w:rsidR="00BA2D47" w:rsidRPr="00BA2D47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BA2D4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BA2D47" w:rsidR="00BA2D47"/>
    <w:p w:rsidRDefault="00CF2097" w:rsidP="00CF2097" w:rsidR="00CF2097" w:rsidRPr="00C030A5">
      <w:pPr>
        <w:jc w:val="center"/>
      </w:pP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</w:t>
      </w:r>
      <w:r w:rsidR="008C0E8F">
        <w:t xml:space="preserve">predlagatelja osobe ovlaštene za zastupanje trgovačkog društva </w:t>
      </w:r>
      <w:r w:rsidR="008C0E8F">
        <w:rPr>
          <w:b/>
        </w:rPr>
        <w:t xml:space="preserve">AGORA VITAL d.o.o. Rijeka, Creska 21 </w:t>
      </w:r>
      <w:r w:rsidR="008C0E8F">
        <w:t>SINIŠE ŽAKULA, Rijeka, Škurinjskih žrtava 26, OIB 83170142308</w:t>
      </w:r>
      <w:r w:rsidRPr="00CB184B">
        <w:t xml:space="preserve">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8C0E8F">
        <w:rPr>
          <w:b/>
        </w:rPr>
        <w:t>AGORA VITAL d.o.o. Rijeka, Creska 21, OIB 50206351640</w:t>
      </w:r>
      <w:r w:rsidR="00D5399D">
        <w:rPr>
          <w:b/>
        </w:rPr>
        <w:t>,</w:t>
      </w:r>
      <w:r w:rsidR="00A14619">
        <w:rPr>
          <w:b/>
        </w:rPr>
        <w:t xml:space="preserve"> </w:t>
      </w:r>
      <w:r w:rsidRPr="00CB184B">
        <w:t>dana</w:t>
      </w:r>
      <w:r w:rsidR="00EF2B35">
        <w:t xml:space="preserve"> </w:t>
      </w:r>
      <w:r w:rsidR="00D5399D">
        <w:t>0</w:t>
      </w:r>
      <w:r w:rsidR="008C0E8F">
        <w:t>9</w:t>
      </w:r>
      <w:r w:rsidR="00965170">
        <w:t>. listopada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 w:rsidR="008C0E8F">
        <w:t xml:space="preserve"> Financijske agencije</w:t>
      </w:r>
      <w:r>
        <w:t xml:space="preserve"> o </w:t>
      </w:r>
      <w:r w:rsidR="008C0E8F">
        <w:t xml:space="preserve">evidentiranim neizvršenim </w:t>
      </w:r>
      <w:r>
        <w:t>osnov</w:t>
      </w:r>
      <w:r w:rsidR="008C0E8F">
        <w:t>ama</w:t>
      </w:r>
      <w:r>
        <w:t xml:space="preserve">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965170">
        <w:t>0</w:t>
      </w:r>
      <w:r w:rsidR="008C0E8F">
        <w:t>9</w:t>
      </w:r>
      <w:r w:rsidR="00965170">
        <w:t>. listopada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380A50" w:rsidR="00946AB7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A14619">
        <w:t xml:space="preserve"> </w:t>
      </w:r>
      <w:r w:rsidR="00380A50">
        <w:t xml:space="preserve"> </w:t>
      </w:r>
    </w:p>
    <w:p w:rsidRDefault="004022B1" w:rsidP="00BD5E8C" w:rsidR="004022B1">
      <w:pPr>
        <w:ind w:firstLine="708" w:left="1416"/>
        <w:jc w:val="right"/>
      </w:pPr>
      <w:r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D5399D">
        <w:rPr>
          <w:sz w:val="20"/>
          <w:szCs w:val="20"/>
        </w:rPr>
        <w:t>0</w:t>
      </w:r>
      <w:r w:rsidR="008C0E8F">
        <w:rPr>
          <w:sz w:val="20"/>
          <w:szCs w:val="20"/>
        </w:rPr>
        <w:t>9</w:t>
      </w:r>
      <w:r w:rsidR="00D5399D">
        <w:rPr>
          <w:sz w:val="20"/>
          <w:szCs w:val="20"/>
        </w:rPr>
        <w:t>.10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BA0A07" w:rsidR="00BA0A0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Daniela Korlević </w:t>
      </w:r>
      <w:r w:rsidR="00BA0A07">
        <w:rPr>
          <w:b/>
          <w:sz w:val="20"/>
          <w:szCs w:val="20"/>
        </w:rPr>
        <w:t xml:space="preserve">  </w:t>
      </w:r>
    </w:p>
    <w:p w:rsidRDefault="00F5703A" w:rsidP="00F5703A" w:rsidR="00F5703A" w:rsidRPr="00F5703A">
      <w:pPr>
        <w:rPr>
          <w:sz w:val="20"/>
          <w:szCs w:val="20"/>
        </w:rPr>
      </w:pP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2D4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8C0E8F">
      <w:t>265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1024F"/>
    <w:rsid w:val="00111D04"/>
    <w:rsid w:val="001246BD"/>
    <w:rsid w:val="0012562B"/>
    <w:rsid w:val="00132973"/>
    <w:rsid w:val="0014049D"/>
    <w:rsid w:val="00146B70"/>
    <w:rsid w:val="00146D49"/>
    <w:rsid w:val="00175D32"/>
    <w:rsid w:val="00186097"/>
    <w:rsid w:val="00193CC1"/>
    <w:rsid w:val="001A3D50"/>
    <w:rsid w:val="001D4983"/>
    <w:rsid w:val="001D4B1A"/>
    <w:rsid w:val="00212631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0C7D"/>
    <w:rsid w:val="00355E3B"/>
    <w:rsid w:val="00375A13"/>
    <w:rsid w:val="00380A50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45392"/>
    <w:rsid w:val="004526B1"/>
    <w:rsid w:val="00457AAD"/>
    <w:rsid w:val="004736E8"/>
    <w:rsid w:val="00476BAD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479B8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59E1"/>
    <w:rsid w:val="0072729E"/>
    <w:rsid w:val="007319F0"/>
    <w:rsid w:val="0073331B"/>
    <w:rsid w:val="007378C5"/>
    <w:rsid w:val="007428FF"/>
    <w:rsid w:val="00745D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0E8F"/>
    <w:rsid w:val="008C3AFF"/>
    <w:rsid w:val="008F2A5C"/>
    <w:rsid w:val="0090490C"/>
    <w:rsid w:val="00907C43"/>
    <w:rsid w:val="00920524"/>
    <w:rsid w:val="00946AB7"/>
    <w:rsid w:val="00950A96"/>
    <w:rsid w:val="00955C14"/>
    <w:rsid w:val="00963E93"/>
    <w:rsid w:val="00965170"/>
    <w:rsid w:val="00981BEB"/>
    <w:rsid w:val="009861A0"/>
    <w:rsid w:val="00992189"/>
    <w:rsid w:val="009A041A"/>
    <w:rsid w:val="009C2D4C"/>
    <w:rsid w:val="009C6068"/>
    <w:rsid w:val="009E3879"/>
    <w:rsid w:val="009E5547"/>
    <w:rsid w:val="009F0A2C"/>
    <w:rsid w:val="009F666D"/>
    <w:rsid w:val="00A108D1"/>
    <w:rsid w:val="00A14619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A0A07"/>
    <w:rsid w:val="00BA0DDD"/>
    <w:rsid w:val="00BA2D47"/>
    <w:rsid w:val="00BC03E1"/>
    <w:rsid w:val="00BD5E8C"/>
    <w:rsid w:val="00BF0EAB"/>
    <w:rsid w:val="00BF424A"/>
    <w:rsid w:val="00BF49A2"/>
    <w:rsid w:val="00C006D1"/>
    <w:rsid w:val="00C030A5"/>
    <w:rsid w:val="00C2671E"/>
    <w:rsid w:val="00C52C7B"/>
    <w:rsid w:val="00C66542"/>
    <w:rsid w:val="00C82749"/>
    <w:rsid w:val="00C9487D"/>
    <w:rsid w:val="00CB184B"/>
    <w:rsid w:val="00CC10DF"/>
    <w:rsid w:val="00CC273E"/>
    <w:rsid w:val="00CC3B86"/>
    <w:rsid w:val="00CD239B"/>
    <w:rsid w:val="00CE4268"/>
    <w:rsid w:val="00CE5EB8"/>
    <w:rsid w:val="00CF2097"/>
    <w:rsid w:val="00D15138"/>
    <w:rsid w:val="00D15462"/>
    <w:rsid w:val="00D20015"/>
    <w:rsid w:val="00D44D2D"/>
    <w:rsid w:val="00D460F5"/>
    <w:rsid w:val="00D5399D"/>
    <w:rsid w:val="00D772EF"/>
    <w:rsid w:val="00D85C02"/>
    <w:rsid w:val="00D94074"/>
    <w:rsid w:val="00D9563C"/>
    <w:rsid w:val="00DA2DB0"/>
    <w:rsid w:val="00DB244B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A5CB8"/>
    <w:rsid w:val="00ED5084"/>
    <w:rsid w:val="00EE41A8"/>
    <w:rsid w:val="00EF2B35"/>
    <w:rsid w:val="00EF5713"/>
    <w:rsid w:val="00EF7930"/>
    <w:rsid w:val="00F00538"/>
    <w:rsid w:val="00F00E4B"/>
    <w:rsid w:val="00F13C4F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C0827"/>
    <w:rsid w:val="00FC0B81"/>
    <w:rsid w:val="00FC3722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2D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D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D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D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D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A2D47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2D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D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D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D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D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A2D47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St-265/2017</izvorni_sadrzaj>
    <derivirana_varijabla naziv="DomainObject.Predmet.OznakaBroj_1">St-265/2017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AGORA VITAL d.o.o.</izvorni_sadrzaj>
    <derivirana_varijabla naziv="DomainObject.Predmet.ProtustrankaFormated_1">  AGORA VITAL d.o.o.</derivirana_varijabla>
  </DomainObject.Predmet.ProtustrankaFormated>
  <DomainObject.Predmet.ProtustrankaFormatedOIB>
    <izvorni_sadrzaj>  AGORA VITAL d.o.o., OIB 50206351640</izvorni_sadrzaj>
    <derivirana_varijabla naziv="DomainObject.Predmet.ProtustrankaFormatedOIB_1">  AGORA VITAL d.o.o., OIB 50206351640</derivirana_varijabla>
  </DomainObject.Predmet.ProtustrankaFormatedOIB>
  <DomainObject.Predmet.ProtustrankaFormatedWithAdress>
    <izvorni_sadrzaj> AGORA VITAL d.o.o., Creska 21, 51000 Rijeka</izvorni_sadrzaj>
    <derivirana_varijabla naziv="DomainObject.Predmet.ProtustrankaFormatedWithAdress_1"> AGORA VITAL d.o.o., Creska 21, 51000 Rijeka</derivirana_varijabla>
  </DomainObject.Predmet.ProtustrankaFormatedWithAdress>
  <DomainObject.Predmet.ProtustrankaFormatedWithAdressOIB>
    <izvorni_sadrzaj> AGORA VITAL d.o.o., OIB 50206351640, Creska 21, 51000 Rijeka</izvorni_sadrzaj>
    <derivirana_varijabla naziv="DomainObject.Predmet.ProtustrankaFormatedWithAdressOIB_1"> AGORA VITAL d.o.o., OIB 50206351640, Creska 21, 51000 Rijeka</derivirana_varijabla>
  </DomainObject.Predmet.ProtustrankaFormatedWithAdressOIB>
  <DomainObject.Predmet.ProtustrankaWithAdress>
    <izvorni_sadrzaj>AGORA VITAL d.o.o. Creska 21, 51000 Rijeka</izvorni_sadrzaj>
    <derivirana_varijabla naziv="DomainObject.Predmet.ProtustrankaWithAdress_1">AGORA VITAL d.o.o. Creska 21, 51000 Rijeka</derivirana_varijabla>
  </DomainObject.Predmet.ProtustrankaWithAdress>
  <DomainObject.Predmet.ProtustrankaWithAdressOIB>
    <izvorni_sadrzaj>AGORA VITAL d.o.o., OIB 50206351640, Creska 21, 51000 Rijeka</izvorni_sadrzaj>
    <derivirana_varijabla naziv="DomainObject.Predmet.ProtustrankaWithAdressOIB_1">AGORA VITAL d.o.o., OIB 50206351640, Creska 21, 51000 Rijeka</derivirana_varijabla>
  </DomainObject.Predmet.ProtustrankaWithAdressOIB>
  <DomainObject.Predmet.ProtustrankaNazivFormated>
    <izvorni_sadrzaj>AGORA VITAL d.o.o.</izvorni_sadrzaj>
    <derivirana_varijabla naziv="DomainObject.Predmet.ProtustrankaNazivFormated_1">AGORA VITAL d.o.o.</derivirana_varijabla>
  </DomainObject.Predmet.ProtustrankaNazivFormated>
  <DomainObject.Predmet.ProtustrankaNazivFormatedOIB>
    <izvorni_sadrzaj>AGORA VITAL d.o.o., OIB 50206351640</izvorni_sadrzaj>
    <derivirana_varijabla naziv="DomainObject.Predmet.ProtustrankaNazivFormatedOIB_1">AGORA VITAL d.o.o., OIB 50206351640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ŽAKULA</izvorni_sadrzaj>
    <derivirana_varijabla naziv="DomainObject.Predmet.StrankaFormated_1">  SINIŠA ŽAKULA</derivirana_varijabla>
  </DomainObject.Predmet.StrankaFormated>
  <DomainObject.Predmet.StrankaFormatedOIB>
    <izvorni_sadrzaj>  SINIŠA ŽAKULA, OIB 83170142308</izvorni_sadrzaj>
    <derivirana_varijabla naziv="DomainObject.Predmet.StrankaFormatedOIB_1">  SINIŠA ŽAKULA, OIB 83170142308</derivirana_varijabla>
  </DomainObject.Predmet.StrankaFormatedOIB>
  <DomainObject.Predmet.StrankaFormatedWithAdress>
    <izvorni_sadrzaj> SINIŠA ŽAKULA, Škurinjskih žrtava 26, 51000 Rijeka</izvorni_sadrzaj>
    <derivirana_varijabla naziv="DomainObject.Predmet.StrankaFormatedWithAdress_1"> SINIŠA ŽAKULA, Škurinjskih žrtava 26, 51000 Rijeka</derivirana_varijabla>
  </DomainObject.Predmet.StrankaFormatedWithAdress>
  <DomainObject.Predmet.StrankaFormatedWithAdressOIB>
    <izvorni_sadrzaj> SINIŠA ŽAKULA, OIB 83170142308, Škurinjskih žrtava 26, 51000 Rijeka</izvorni_sadrzaj>
    <derivirana_varijabla naziv="DomainObject.Predmet.StrankaFormatedWithAdressOIB_1"> SINIŠA ŽAKULA, OIB 83170142308, Škurinjskih žrtava 26, 51000 Rijeka</derivirana_varijabla>
  </DomainObject.Predmet.StrankaFormatedWithAdressOIB>
  <DomainObject.Predmet.StrankaWithAdress>
    <izvorni_sadrzaj>SINIŠA ŽAKULA Škurinjskih žrtava 26,51000 Rijeka</izvorni_sadrzaj>
    <derivirana_varijabla naziv="DomainObject.Predmet.StrankaWithAdress_1">SINIŠA ŽAKULA Škurinjskih žrtava 26,51000 Rijeka</derivirana_varijabla>
  </DomainObject.Predmet.StrankaWithAdress>
  <DomainObject.Predmet.StrankaWithAdressOIB>
    <izvorni_sadrzaj>SINIŠA ŽAKULA, OIB 83170142308, Škurinjskih žrtava 26,51000 Rijeka</izvorni_sadrzaj>
    <derivirana_varijabla naziv="DomainObject.Predmet.StrankaWithAdressOIB_1">SINIŠA ŽAKULA, OIB 83170142308, Škurinjskih žrtava 26,51000 Rijeka</derivirana_varijabla>
  </DomainObject.Predmet.StrankaWithAdressOIB>
  <DomainObject.Predmet.StrankaNazivFormated>
    <izvorni_sadrzaj>SINIŠA ŽAKULA</izvorni_sadrzaj>
    <derivirana_varijabla naziv="DomainObject.Predmet.StrankaNazivFormated_1">SINIŠA ŽAKULA</derivirana_varijabla>
  </DomainObject.Predmet.StrankaNazivFormated>
  <DomainObject.Predmet.StrankaNazivFormatedOIB>
    <izvorni_sadrzaj>SINIŠA ŽAKULA, OIB 83170142308</izvorni_sadrzaj>
    <derivirana_varijabla naziv="DomainObject.Predmet.StrankaNazivFormatedOIB_1">SINIŠA ŽAKULA, OIB 83170142308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SINIŠA ŽAKULA</item>
    </izvorni_sadrzaj>
    <derivirana_varijabla naziv="DomainObject.Predmet.StrankaListFormated_1">
      <item>SINIŠA ŽAKULA</item>
    </derivirana_varijabla>
  </DomainObject.Predmet.StrankaListFormated>
  <DomainObject.Predmet.StrankaListFormatedOIB>
    <izvorni_sadrzaj>
      <item>SINIŠA ŽAKULA, OIB 83170142308</item>
    </izvorni_sadrzaj>
    <derivirana_varijabla naziv="DomainObject.Predmet.StrankaListFormatedOIB_1">
      <item>SINIŠA ŽAKULA, OIB 83170142308</item>
    </derivirana_varijabla>
  </DomainObject.Predmet.StrankaListFormatedOIB>
  <DomainObject.Predmet.StrankaListFormatedWithAdress>
    <izvorni_sadrzaj>
      <item>SINIŠA ŽAKULA, Škurinjskih žrtava 26, 51000 Rijeka</item>
    </izvorni_sadrzaj>
    <derivirana_varijabla naziv="DomainObject.Predmet.StrankaListFormatedWithAdress_1">
      <item>SINIŠA ŽAKULA, Škurinjskih žrtava 26, 51000 Rijeka</item>
    </derivirana_varijabla>
  </DomainObject.Predmet.StrankaListFormatedWithAdress>
  <DomainObject.Predmet.StrankaListFormatedWithAdressOIB>
    <izvorni_sadrzaj>
      <item>SINIŠA ŽAKULA, OIB 83170142308, Škurinjskih žrtava 26, 51000 Rijeka</item>
    </izvorni_sadrzaj>
    <derivirana_varijabla naziv="DomainObject.Predmet.StrankaListFormatedWithAdressOIB_1">
      <item>SINIŠA ŽAKULA, OIB 83170142308, Škurinjskih žrtava 26, 51000 Rijeka</item>
    </derivirana_varijabla>
  </DomainObject.Predmet.StrankaListFormatedWithAdressOIB>
  <DomainObject.Predmet.StrankaListNazivFormated>
    <izvorni_sadrzaj>
      <item>SINIŠA ŽAKULA</item>
    </izvorni_sadrzaj>
    <derivirana_varijabla naziv="DomainObject.Predmet.StrankaListNazivFormated_1">
      <item>SINIŠA ŽAKULA</item>
    </derivirana_varijabla>
  </DomainObject.Predmet.StrankaListNazivFormated>
  <DomainObject.Predmet.StrankaListNazivFormatedOIB>
    <izvorni_sadrzaj>
      <item>SINIŠA ŽAKULA, OIB 83170142308</item>
    </izvorni_sadrzaj>
    <derivirana_varijabla naziv="DomainObject.Predmet.StrankaListNazivFormatedOIB_1">
      <item>SINIŠA ŽAKULA, OIB 83170142308</item>
    </derivirana_varijabla>
  </DomainObject.Predmet.StrankaListNazivFormatedOIB>
  <DomainObject.Predmet.ProtuStrankaListFormated>
    <izvorni_sadrzaj>
      <item>AGORA VITAL d.o.o.</item>
    </izvorni_sadrzaj>
    <derivirana_varijabla naziv="DomainObject.Predmet.ProtuStrankaListFormated_1">
      <item>AGORA VITAL d.o.o.</item>
    </derivirana_varijabla>
  </DomainObject.Predmet.ProtuStrankaListFormated>
  <DomainObject.Predmet.ProtuStrankaListFormatedOIB>
    <izvorni_sadrzaj>
      <item>AGORA VITAL d.o.o., OIB 50206351640</item>
    </izvorni_sadrzaj>
    <derivirana_varijabla naziv="DomainObject.Predmet.ProtuStrankaListFormatedOIB_1">
      <item>AGORA VITAL d.o.o., OIB 50206351640</item>
    </derivirana_varijabla>
  </DomainObject.Predmet.ProtuStrankaListFormatedOIB>
  <DomainObject.Predmet.ProtuStrankaListFormatedWithAdress>
    <izvorni_sadrzaj>
      <item>AGORA VITAL d.o.o., Creska 21, 51000 Rijeka</item>
    </izvorni_sadrzaj>
    <derivirana_varijabla naziv="DomainObject.Predmet.ProtuStrankaListFormatedWithAdress_1">
      <item>AGORA VITAL d.o.o., Creska 21, 51000 Rijeka</item>
    </derivirana_varijabla>
  </DomainObject.Predmet.ProtuStrankaListFormatedWithAdress>
  <DomainObject.Predmet.ProtuStrankaListFormatedWithAdressOIB>
    <izvorni_sadrzaj>
      <item>AGORA VITAL d.o.o., OIB 50206351640, Creska 21, 51000 Rijeka</item>
    </izvorni_sadrzaj>
    <derivirana_varijabla naziv="DomainObject.Predmet.ProtuStrankaListFormatedWithAdressOIB_1">
      <item>AGORA VITAL d.o.o., OIB 50206351640, Creska 21, 51000 Rijeka</item>
    </derivirana_varijabla>
  </DomainObject.Predmet.ProtuStrankaListFormatedWithAdressOIB>
  <DomainObject.Predmet.ProtuStrankaListNazivFormated>
    <izvorni_sadrzaj>
      <item>AGORA VITAL d.o.o.</item>
    </izvorni_sadrzaj>
    <derivirana_varijabla naziv="DomainObject.Predmet.ProtuStrankaListNazivFormated_1">
      <item>AGORA VITAL d.o.o.</item>
    </derivirana_varijabla>
  </DomainObject.Predmet.ProtuStrankaListNazivFormated>
  <DomainObject.Predmet.ProtuStrankaListNazivFormatedOIB>
    <izvorni_sadrzaj>
      <item>AGORA VITAL d.o.o., OIB 50206351640</item>
    </izvorni_sadrzaj>
    <derivirana_varijabla naziv="DomainObject.Predmet.ProtuStrankaListNazivFormatedOIB_1">
      <item>AGORA VITAL d.o.o., OIB 50206351640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SINIŠA ŽAKULA</izvorni_sadrzaj>
    <derivirana_varijabla naziv="DomainObject.Predmet.StrankaIDrugi_1">SINIŠA ŽAKULA</derivirana_varijabla>
  </DomainObject.Predmet.StrankaIDrugi>
  <DomainObject.Predmet.ProtustrankaIDrugi>
    <izvorni_sadrzaj>AGORA VITAL d.o.o.</izvorni_sadrzaj>
    <derivirana_varijabla naziv="DomainObject.Predmet.ProtustrankaIDrugi_1">AGORA VITAL d.o.o.</derivirana_varijabla>
  </DomainObject.Predmet.ProtustrankaIDrugi>
  <DomainObject.Predmet.StrankaIDrugiAdressOIB>
    <izvorni_sadrzaj>SINIŠA ŽAKULA, OIB 83170142308, Škurinjskih žrtava 26, 51000 Rijeka</izvorni_sadrzaj>
    <derivirana_varijabla naziv="DomainObject.Predmet.StrankaIDrugiAdressOIB_1">SINIŠA ŽAKULA, OIB 83170142308, Škurinjskih žrtava 26, 51000 Rijeka</derivirana_varijabla>
  </DomainObject.Predmet.StrankaIDrugiAdressOIB>
  <DomainObject.Predmet.ProtustrankaIDrugiAdressOIB>
    <izvorni_sadrzaj>AGORA VITAL d.o.o., OIB 50206351640, Creska 21, 51000 Rijeka</izvorni_sadrzaj>
    <derivirana_varijabla naziv="DomainObject.Predmet.ProtustrankaIDrugiAdressOIB_1">AGORA VITAL d.o.o., OIB 50206351640, Creska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ŽAKULA</item>
      <item>AGORA VITAL d.o.o.</item>
    </izvorni_sadrzaj>
    <derivirana_varijabla naziv="DomainObject.Predmet.SudioniciListNaziv_1">
      <item>SINIŠA ŽAKULA</item>
      <item>AGORA VITAL d.o.o.</item>
    </derivirana_varijabla>
  </DomainObject.Predmet.SudioniciListNaziv>
  <DomainObject.Predmet.SudioniciListAdressOIB>
    <izvorni_sadrzaj>
      <item>SINIŠA ŽAKULA, OIB 83170142308, Škurinjskih žrtava 26,51000 Rijeka</item>
      <item>AGORA VITAL d.o.o., OIB 50206351640, Creska 21,51000 Rijeka</item>
    </izvorni_sadrzaj>
    <derivirana_varijabla naziv="DomainObject.Predmet.SudioniciListAdressOIB_1">
      <item>SINIŠA ŽAKULA, OIB 83170142308, Škurinjskih žrtava 26,51000 Rijeka</item>
      <item>AGORA VITAL d.o.o., OIB 50206351640, Creska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83170142308</item>
      <item>, OIB 50206351640</item>
    </izvorni_sadrzaj>
    <derivirana_varijabla naziv="DomainObject.Predmet.SudioniciListNazivOIB_1">
      <item>, OIB 83170142308</item>
      <item>, OIB 50206351640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2674E0-FC69-4A67-A2C9-AAB954D3DB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931</properties:Characters>
  <properties:Lines>41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2017-10-09T09:29:00Z</dcterms:created>
  <dc:creator>dcmelik</dc:creator>
  <cp:lastModifiedBy>Jasna Radulović</cp:lastModifiedBy>
  <cp:lastPrinted>2017-10-09T09:34:00Z</cp:lastPrinted>
  <dcterms:modified xmlns:xsi="http://www.w3.org/2001/XMLSchema-instance" xsi:type="dcterms:W3CDTF">2017-10-09T09:35:00Z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