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7503f7c" w14:paraId="7503f7c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254D1B">
        <w:t>856</w:t>
      </w:r>
      <w:r w:rsidR="00CA1515">
        <w:t>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254D1B" w:rsidRPr="00254D1B">
        <w:rPr>
          <w:lang w:val="hr-HR"/>
        </w:rPr>
        <w:t>LISIČIĆ d.o.o.</w:t>
      </w:r>
      <w:r w:rsidR="00254D1B">
        <w:rPr>
          <w:lang w:val="hr-HR"/>
        </w:rPr>
        <w:t xml:space="preserve">, </w:t>
      </w:r>
      <w:r w:rsidR="00254D1B" w:rsidRPr="00254D1B">
        <w:rPr>
          <w:lang w:val="hr-HR"/>
        </w:rPr>
        <w:t>Cesta dr. Franje Tuđmana 1068</w:t>
      </w:r>
      <w:r w:rsidR="00254D1B">
        <w:rPr>
          <w:lang w:val="hr-HR"/>
        </w:rPr>
        <w:t xml:space="preserve">, Kaštel Novi, OIB: </w:t>
      </w:r>
      <w:r w:rsidR="00254D1B" w:rsidRPr="00254D1B">
        <w:rPr>
          <w:lang w:val="hr-HR"/>
        </w:rPr>
        <w:t>96134630432</w:t>
      </w:r>
      <w:r w:rsidR="00C656BE">
        <w:rPr>
          <w:lang w:val="hr-HR"/>
        </w:rPr>
        <w:t>,</w:t>
      </w:r>
      <w:r>
        <w:rPr>
          <w:lang w:val="hr-HR"/>
        </w:rPr>
        <w:t xml:space="preserve"> </w:t>
      </w:r>
      <w:r w:rsidR="00254D1B">
        <w:rPr>
          <w:lang w:val="hr-HR"/>
        </w:rPr>
        <w:t>30. studenog</w:t>
      </w:r>
      <w:r w:rsidR="003453DA">
        <w:rPr>
          <w:lang w:val="hr-HR"/>
        </w:rPr>
        <w:t xml:space="preserve"> 2018.</w:t>
      </w:r>
      <w:r w:rsidR="00254D1B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254D1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54D1B" w:rsidRPr="00254D1B">
        <w:rPr>
          <w:lang w:val="hr-HR"/>
        </w:rPr>
        <w:t>LISIČIĆ d.o.o.</w:t>
      </w:r>
      <w:r w:rsidR="00254D1B">
        <w:rPr>
          <w:lang w:val="hr-HR"/>
        </w:rPr>
        <w:t xml:space="preserve">, </w:t>
      </w:r>
      <w:r w:rsidR="00254D1B" w:rsidRPr="00254D1B">
        <w:rPr>
          <w:lang w:val="hr-HR"/>
        </w:rPr>
        <w:t>Cesta dr. Franje Tuđmana 1068</w:t>
      </w:r>
      <w:r w:rsidR="00254D1B">
        <w:rPr>
          <w:lang w:val="hr-HR"/>
        </w:rPr>
        <w:t xml:space="preserve">, Kaštel Novi, OIB: </w:t>
      </w:r>
      <w:r w:rsidR="00254D1B" w:rsidRPr="00254D1B">
        <w:rPr>
          <w:lang w:val="hr-HR"/>
        </w:rPr>
        <w:t>96134630432</w:t>
      </w:r>
      <w:r w:rsidR="00254D1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C656BE">
        <w:rPr>
          <w:lang w:val="hr-HR"/>
        </w:rPr>
        <w:t xml:space="preserve">13. </w:t>
      </w:r>
      <w:r w:rsidR="00254D1B">
        <w:rPr>
          <w:lang w:val="hr-HR"/>
        </w:rPr>
        <w:t>studenog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54D1B">
        <w:rPr>
          <w:lang w:val="hr-HR"/>
        </w:rPr>
        <w:t>8.050,00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254D1B">
        <w:t>,</w:t>
      </w:r>
      <w:r w:rsidR="00C656BE">
        <w:t xml:space="preserve"> </w:t>
      </w:r>
      <w:r w:rsidR="00254D1B">
        <w:t>30. studenog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F6099" w:rsidR="00473132">
    <w:pPr>
      <w:pStyle w:val="Zaglavlje"/>
      <w:jc w:val="center"/>
    </w:pPr>
  </w:p>
  <w:p w:rsidRDefault="003F6099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54D1B"/>
    <w:rsid w:val="00291D1D"/>
    <w:rsid w:val="002E6A34"/>
    <w:rsid w:val="003453DA"/>
    <w:rsid w:val="003652A6"/>
    <w:rsid w:val="00394F80"/>
    <w:rsid w:val="003C2F22"/>
    <w:rsid w:val="003E6C1D"/>
    <w:rsid w:val="003F6099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656BE"/>
    <w:rsid w:val="00CA1515"/>
    <w:rsid w:val="00D27058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F6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0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0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0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0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F6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0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0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0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0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St-856/2018</izvorni_sadrzaj>
    <derivirana_varijabla naziv="DomainObject.Predmet.OznakaBroj_1">St-856/2018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LISIČIĆ d.o.o. za trgovinu i turizam</izvorni_sadrzaj>
    <derivirana_varijabla naziv="DomainObject.Predmet.ProtustrankaFormated_1">  LISIČIĆ d.o.o. za trgovinu i turizam</derivirana_varijabla>
  </DomainObject.Predmet.ProtustrankaFormated>
  <DomainObject.Predmet.ProtustrankaFormatedOIB>
    <izvorni_sadrzaj>  LISIČIĆ d.o.o. za trgovinu i turizam, OIB 96134630432</izvorni_sadrzaj>
    <derivirana_varijabla naziv="DomainObject.Predmet.ProtustrankaFormatedOIB_1">  LISIČIĆ d.o.o. za trgovinu i turizam, OIB 96134630432</derivirana_varijabla>
  </DomainObject.Predmet.ProtustrankaFormatedOIB>
  <DomainObject.Predmet.ProtustrankaFormatedWithAdress>
    <izvorni_sadrzaj> LISIČIĆ d.o.o. za trgovinu i turizam, Cesta dr. Franje Tuđmana 1068, 21217 Kaštel Novi</izvorni_sadrzaj>
    <derivirana_varijabla naziv="DomainObject.Predmet.ProtustrankaFormatedWithAdress_1"> LISIČIĆ d.o.o. za trgovinu i turizam, Cesta dr. Franje Tuđmana 1068, 21217 Kaštel Novi</derivirana_varijabla>
  </DomainObject.Predmet.ProtustrankaFormatedWithAdress>
  <DomainObject.Predmet.ProtustrankaFormatedWithAdressOIB>
    <izvorni_sadrzaj> LISIČIĆ d.o.o. za trgovinu i turizam, OIB 96134630432, Cesta dr. Franje Tuđmana 1068, 21217 Kaštel Novi</izvorni_sadrzaj>
    <derivirana_varijabla naziv="DomainObject.Predmet.ProtustrankaFormatedWithAdressOIB_1"> LISIČIĆ d.o.o. za trgovinu i turizam, OIB 96134630432, Cesta dr. Franje Tuđmana 1068, 21217 Kaštel Novi</derivirana_varijabla>
  </DomainObject.Predmet.ProtustrankaFormatedWithAdressOIB>
  <DomainObject.Predmet.ProtustrankaWithAdress>
    <izvorni_sadrzaj>LISIČIĆ d.o.o. za trgovinu i turizam Cesta dr. Franje Tuđmana 1068, 21217 Kaštel Novi</izvorni_sadrzaj>
    <derivirana_varijabla naziv="DomainObject.Predmet.ProtustrankaWithAdress_1">LISIČIĆ d.o.o. za trgovinu i turizam Cesta dr. Franje Tuđmana 1068, 21217 Kaštel Novi</derivirana_varijabla>
  </DomainObject.Predmet.ProtustrankaWithAdress>
  <DomainObject.Predmet.ProtustrankaWithAdressOIB>
    <izvorni_sadrzaj>LISIČIĆ d.o.o. za trgovinu i turizam, OIB 96134630432, Cesta dr. Franje Tuđmana 1068, 21217 Kaštel Novi</izvorni_sadrzaj>
    <derivirana_varijabla naziv="DomainObject.Predmet.ProtustrankaWithAdressOIB_1">LISIČIĆ d.o.o. za trgovinu i turizam, OIB 96134630432, Cesta dr. Franje Tuđmana 1068, 21217 Kaštel Novi</derivirana_varijabla>
  </DomainObject.Predmet.ProtustrankaWithAdressOIB>
  <DomainObject.Predmet.ProtustrankaNazivFormated>
    <izvorni_sadrzaj>LISIČIĆ d.o.o. za trgovinu i turizam</izvorni_sadrzaj>
    <derivirana_varijabla naziv="DomainObject.Predmet.ProtustrankaNazivFormated_1">LISIČIĆ d.o.o. za trgovinu i turizam</derivirana_varijabla>
  </DomainObject.Predmet.ProtustrankaNazivFormated>
  <DomainObject.Predmet.ProtustrankaNazivFormatedOIB>
    <izvorni_sadrzaj>LISIČIĆ d.o.o. za trgovinu i turizam, OIB 96134630432</izvorni_sadrzaj>
    <derivirana_varijabla naziv="DomainObject.Predmet.ProtustrankaNazivFormatedOIB_1">LISIČIĆ d.o.o. za trgovinu i turizam, OIB 96134630432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8050.00</izvorni_sadrzaj>
    <derivirana_varijabla naziv="DomainObject.Predmet.TrenutnaVrijednost_1">8050.00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LISIČIĆ d.o.o. za trgovinu i turizam</item>
    </izvorni_sadrzaj>
    <derivirana_varijabla naziv="DomainObject.Predmet.ProtuStrankaListFormated_1">
      <item>LISIČIĆ d.o.o. za trgovinu i turizam</item>
    </derivirana_varijabla>
  </DomainObject.Predmet.ProtuStrankaListFormated>
  <DomainObject.Predmet.ProtuStrankaListFormatedOIB>
    <izvorni_sadrzaj>
      <item>LISIČIĆ d.o.o. za trgovinu i turizam, OIB 96134630432</item>
    </izvorni_sadrzaj>
    <derivirana_varijabla naziv="DomainObject.Predmet.ProtuStrankaListFormatedOIB_1">
      <item>LISIČIĆ d.o.o. za trgovinu i turizam, OIB 96134630432</item>
    </derivirana_varijabla>
  </DomainObject.Predmet.ProtuStrankaListFormatedOIB>
  <DomainObject.Predmet.ProtuStrankaListFormatedWithAdress>
    <izvorni_sadrzaj>
      <item>LISIČIĆ d.o.o. za trgovinu i turizam, Cesta dr. Franje Tuđmana 1068, 21217 Kaštel Novi</item>
    </izvorni_sadrzaj>
    <derivirana_varijabla naziv="DomainObject.Predmet.ProtuStrankaListFormatedWithAdress_1">
      <item>LISIČIĆ d.o.o. za trgovinu i turizam, Cesta dr. Franje Tuđmana 1068, 21217 Kaštel Novi</item>
    </derivirana_varijabla>
  </DomainObject.Predmet.ProtuStrankaListFormatedWithAdress>
  <DomainObject.Predmet.ProtuStrankaListFormatedWithAdressOIB>
    <izvorni_sadrzaj>
      <item>LISIČIĆ d.o.o. za trgovinu i turizam, OIB 96134630432, Cesta dr. Franje Tuđmana 1068, 21217 Kaštel Novi</item>
    </izvorni_sadrzaj>
    <derivirana_varijabla naziv="DomainObject.Predmet.ProtuStrankaListFormatedWithAdressOIB_1">
      <item>LISIČIĆ d.o.o. za trgovinu i turizam, OIB 96134630432, Cesta dr. Franje Tuđmana 1068, 21217 Kaštel Novi</item>
    </derivirana_varijabla>
  </DomainObject.Predmet.ProtuStrankaListFormatedWithAdressOIB>
  <DomainObject.Predmet.ProtuStrankaListNazivFormated>
    <izvorni_sadrzaj>
      <item>LISIČIĆ d.o.o. za trgovinu i turizam</item>
    </izvorni_sadrzaj>
    <derivirana_varijabla naziv="DomainObject.Predmet.ProtuStrankaListNazivFormated_1">
      <item>LISIČIĆ d.o.o. za trgovinu i turizam</item>
    </derivirana_varijabla>
  </DomainObject.Predmet.ProtuStrankaListNazivFormated>
  <DomainObject.Predmet.ProtuStrankaListNazivFormatedOIB>
    <izvorni_sadrzaj>
      <item>LISIČIĆ d.o.o. za trgovinu i turizam, OIB 96134630432</item>
    </izvorni_sadrzaj>
    <derivirana_varijabla naziv="DomainObject.Predmet.ProtuStrankaListNazivFormatedOIB_1">
      <item>LISIČIĆ d.o.o. za trgovinu i turizam, OIB 96134630432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LISIČIĆ d.o.o. za trgovinu i turizam</izvorni_sadrzaj>
    <derivirana_varijabla naziv="DomainObject.Predmet.ProtustrankaIDrugi_1">LISIČIĆ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LISIČIĆ d.o.o. za trgovinu i turizam, OIB 96134630432, Cesta dr. Franje Tuđmana 1068, 21217 Kaštel Novi</izvorni_sadrzaj>
    <derivirana_varijabla naziv="DomainObject.Predmet.ProtustrankaIDrugiAdressOIB_1">LISIČIĆ d.o.o. za trgovinu i turizam, OIB 96134630432, Cesta dr. Franje Tuđmana 1068,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LISIČIĆ d.o.o. za trgovinu i turizam</item>
      <item>FINANCIJSKA AGENCIJA, RC SPLIT</item>
    </izvorni_sadrzaj>
    <derivirana_varijabla naziv="DomainObject.Predmet.SudioniciListNaziv_1">
      <item>LISIČIĆ d.o.o. za trgovinu i turizam</item>
      <item>FINANCIJSKA AGENCIJA, RC SPLIT</item>
    </derivirana_varijabla>
  </DomainObject.Predmet.SudioniciListNaziv>
  <DomainObject.Predmet.SudioniciListAdressOIB>
    <izvorni_sadrzaj>
      <item>LISIČIĆ d.o.o. za trgovinu i turizam, OIB 96134630432, Cesta dr. Franje Tuđmana 1068,21217 Kaštel Novi</item>
      <item>FINANCIJSKA AGENCIJA, RC SPLIT, OIB 85821130368, Mažuranićevo šetalište 24 b,21000 Split</item>
    </izvorni_sadrzaj>
    <derivirana_varijabla naziv="DomainObject.Predmet.SudioniciListAdressOIB_1">
      <item>LISIČIĆ d.o.o. za trgovinu i turizam, OIB 96134630432, Cesta dr. Franje Tuđmana 1068,21217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96134630432</item>
      <item>, OIB 85821130368</item>
    </izvorni_sadrzaj>
    <derivirana_varijabla naziv="DomainObject.Predmet.SudioniciListNazivOIB_1">
      <item>, OIB 96134630432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3652E-E59B-4FBA-8A0F-87DAABB64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1776</properties:Characters>
  <properties:Lines>48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2018-09-24T10:40:00Z</cp:lastPrinted>
  <dcterms:modified xmlns:xsi="http://www.w3.org/2001/XMLSchema-instance" xsi:type="dcterms:W3CDTF">2018-11-30T11:55:00Z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