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b991" w14:paraId="57db99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14EA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               6. St-111/2016-3.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>U  I M E   R E P U B L I K E   H R V A T S K E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>R J E Š E N J E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914EA9">
        <w:rPr>
          <w:rFonts w:cs="Times New Roman" w:eastAsia="Times New Roman"/>
          <w:lang w:eastAsia="hr-HR"/>
        </w:rPr>
        <w:t>Rajnoviću</w:t>
      </w:r>
      <w:proofErr w:type="spellEnd"/>
      <w:r w:rsidRPr="00914EA9">
        <w:rPr>
          <w:rFonts w:cs="Times New Roman" w:eastAsia="Times New Roman"/>
          <w:lang w:eastAsia="hr-HR"/>
        </w:rPr>
        <w:t xml:space="preserve">, u skraćenom stečajnom postupku nad dužnikom BR Bioplin Zdenci d.o.o. za proizvodnju i distribuciju toplinske i električne energije, Zdenci, Stjepana Radića 5, </w:t>
      </w:r>
      <w:r w:rsidRPr="00914EA9">
        <w:rPr>
          <w:rFonts w:cs="Times New Roman" w:eastAsia="Times New Roman"/>
          <w:szCs w:val="20"/>
          <w:lang w:eastAsia="hr-HR"/>
        </w:rPr>
        <w:t>MBS: 010081871, OIB: 30296404943, 6. travnja 2016.</w:t>
      </w:r>
      <w:r w:rsidRPr="00914EA9">
        <w:rPr>
          <w:rFonts w:cs="Times New Roman" w:eastAsia="Times New Roman"/>
          <w:lang w:eastAsia="hr-HR"/>
        </w:rPr>
        <w:t xml:space="preserve"> 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>r i j e š i o   j e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I. Otvara se stečajni postupak nad dužnikom BR Bioplin Zdenci d.o.o. za proizvodnju i distribuciju toplinske i električne energije, Zdenci, Stjepana Radića 5, </w:t>
      </w:r>
      <w:r w:rsidRPr="00914EA9">
        <w:rPr>
          <w:rFonts w:cs="Times New Roman" w:eastAsia="Times New Roman"/>
          <w:szCs w:val="20"/>
          <w:lang w:eastAsia="hr-HR"/>
        </w:rPr>
        <w:t>MBS: 010081871, OIB: 30296404943.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II. Za stečajnog upravitelja imenuje se JUGOSLAV PURAN, Bjelovar, Josipa Jelačića 12, OIB: 70582689973. 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III. Zaključuje se stečajni postupak nad dužnikom BR Bioplin Zdenci d.o.o. za proizvodnju i distribuciju toplinske i električne energije, Zdenci, Stjepana Radića 5, </w:t>
      </w:r>
      <w:r w:rsidRPr="00914EA9">
        <w:rPr>
          <w:rFonts w:cs="Times New Roman" w:eastAsia="Times New Roman"/>
          <w:szCs w:val="20"/>
          <w:lang w:eastAsia="hr-HR"/>
        </w:rPr>
        <w:t>MBS: 010081871, OIB: 30296404943.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Calibri"/>
        </w:rPr>
        <w:t xml:space="preserve">IV. </w:t>
      </w:r>
      <w:r w:rsidRPr="00914EA9">
        <w:rPr>
          <w:rFonts w:cs="Times New Roman" w:eastAsia="Times New Roman"/>
          <w:lang w:eastAsia="hr-HR"/>
        </w:rPr>
        <w:t>Stečajni postupak je otvoren i zaključen s danom 6. travnja 2016. u 13,30 sati, kada je ovo rješenje objavljeno na e-oglasnoj ploči ovoga suda.</w:t>
      </w:r>
    </w:p>
    <w:p w:rsidRDefault="00914EA9" w:rsidP="00914EA9" w:rsidR="00914EA9" w:rsidRPr="00914EA9">
      <w:pPr>
        <w:spacing w:after="0"/>
        <w:ind w:firstLine="851"/>
        <w:jc w:val="both"/>
        <w:rPr>
          <w:rFonts w:cs="Times New Roman" w:eastAsia="Calibri"/>
        </w:rPr>
      </w:pPr>
    </w:p>
    <w:p w:rsidRDefault="00914EA9" w:rsidP="00914EA9" w:rsidR="00914EA9" w:rsidRPr="00914EA9">
      <w:pPr>
        <w:spacing w:after="0"/>
        <w:ind w:firstLine="851"/>
        <w:jc w:val="both"/>
        <w:rPr>
          <w:rFonts w:cs="Times New Roman" w:eastAsia="Calibri"/>
        </w:rPr>
      </w:pPr>
      <w:r w:rsidRPr="00914EA9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lastRenderedPageBreak/>
        <w:t>Obrazloženje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St-111/2016-2., koji je objavljen na mrežnoj stranici e-oglasna ploča Trgovačkog suda u Bjelovaru 18. veljače 2016., pozvao osobu ovlaštenu za zastupanje dužnika da u roku od 15 dana od objave oglasa na mrežnoj stranici e-oglasne ploče  podnese sudu javnobilježnički ovjerovljen popis imovine i obveza na propisanom obrascu.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spacing w:after="0"/>
        <w:ind w:firstLine="851"/>
        <w:jc w:val="both"/>
        <w:rPr>
          <w:rFonts w:cs="Times New Roman" w:eastAsia="Calibri"/>
        </w:rPr>
      </w:pPr>
      <w:r w:rsidRPr="00914EA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14EA9" w:rsidP="00914EA9" w:rsidR="00914EA9" w:rsidRPr="00914EA9">
      <w:pPr>
        <w:spacing w:after="0"/>
        <w:ind w:firstLine="851"/>
        <w:jc w:val="both"/>
        <w:rPr>
          <w:rFonts w:cs="Times New Roman" w:eastAsia="Calibri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>U Bjelovaru 6. travnja 2016.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>VIŠI SUDSKI SAVJETNIK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914EA9">
        <w:rPr>
          <w:rFonts w:cs="Times New Roman" w:eastAsia="Times New Roman"/>
          <w:lang w:eastAsia="hr-HR"/>
        </w:rPr>
        <w:tab/>
      </w:r>
      <w:r w:rsidRPr="00914EA9">
        <w:rPr>
          <w:rFonts w:cs="Times New Roman" w:eastAsia="Times New Roman"/>
          <w:lang w:eastAsia="hr-HR"/>
        </w:rPr>
        <w:tab/>
        <w:t xml:space="preserve">         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EA9" w:rsidP="00914EA9" w:rsid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14EA9" w:rsidP="00914EA9" w:rsid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14EA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914EA9">
        <w:rPr>
          <w:rFonts w:cs="Times New Roman" w:eastAsia="Times New Roman"/>
          <w:lang w:eastAsia="hr-HR"/>
        </w:rPr>
        <w:t>.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                Bjelovar,  Porezna uprava, Ispostava Daruvar, zakonskom zastupniku  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>II. Kal. pravomoćnost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EA9">
        <w:rPr>
          <w:rFonts w:cs="Times New Roman" w:eastAsia="Times New Roman"/>
          <w:lang w:eastAsia="hr-HR"/>
        </w:rPr>
        <w:t>Bjelovar 6.4.2016.</w:t>
      </w:r>
    </w:p>
    <w:p w:rsidRDefault="00914EA9" w:rsidP="00914EA9" w:rsidR="00914EA9" w:rsidRPr="00914E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4EA9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15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St-111/2016-3</izvorni_sadrzaj>
    <derivirana_varijabla naziv="DomainObject.Oznaka_1">St-111/2016-3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 Bioplin Zdenci d.o.o. za proizvodnju i distribuciju toplinske i električne energije, Zdenci</izvorni_sadrzaj>
    <derivirana_varijabla naziv="DomainObject.Predmet.ProtustrankaFormated_1">  BR Bioplin Zdenci d.o.o. za proizvodnju i distribuciju toplinske i električne energije, Zdenci</derivirana_varijabla>
  </DomainObject.Predmet.ProtustrankaFormated>
  <DomainObject.Predmet.ProtustrankaFormatedOIB>
    <izvorni_sadrzaj>  BR Bioplin Zdenci d.o.o. za proizvodnju i distribuciju toplinske i električne energije, Zdenci, OIB 30296404943</izvorni_sadrzaj>
    <derivirana_varijabla naziv="DomainObject.Predmet.ProtustrankaFormatedOIB_1">  BR Bioplin Zdenci d.o.o. za proizvodnju i distribuciju toplinske i električne energije, Zdenci, OIB 30296404943</derivirana_varijabla>
  </DomainObject.Predmet.ProtustrankaFormatedOIB>
  <DomainObject.Predmet.ProtustrankaFormatedWithAdress>
    <izvorni_sadrzaj> BR Bioplin Zdenci d.o.o. za proizvodnju i distribuciju toplinske i električne energije, Zdenci, Stjepana Radića 5, 33513 Zdenci</izvorni_sadrzaj>
    <derivirana_varijabla naziv="DomainObject.Predmet.ProtustrankaFormatedWithAdress_1"> BR Bioplin Zdenci d.o.o. za proizvodnju i distribuciju toplinske i električne energije, Zdenci, Stjepana Radića 5, 33513 Zdenci</derivirana_varijabla>
  </DomainObject.Predmet.ProtustrankaFormatedWithAdress>
  <DomainObject.Predmet.ProtustrankaFormatedWithAdressOIB>
    <izvorni_sadrzaj> BR Bioplin Zdenci d.o.o. za proizvodnju i distribuciju toplinske i električne energije, Zdenci, OIB 30296404943, Stjepana Radića 5, 33513 Zdenci</izvorni_sadrzaj>
    <derivirana_varijabla naziv="DomainObject.Predmet.ProtustrankaFormatedWithAdressOIB_1"> BR Bioplin Zdenci d.o.o. za proizvodnju i distribuciju toplinske i električne energije, Zdenci, OIB 30296404943, Stjepana Radića 5, 33513 Zdenci</derivirana_varijabla>
  </DomainObject.Predmet.ProtustrankaFormatedWithAdressOIB>
  <DomainObject.Predmet.ProtustrankaWithAdress>
    <izvorni_sadrzaj>BR Bioplin Zdenci d.o.o. za proizvodnju i distribuciju toplinske i električne energije, Zdenci Stjepana Radića 5, 33513 Zdenci</izvorni_sadrzaj>
    <derivirana_varijabla naziv="DomainObject.Predmet.ProtustrankaWithAdress_1">BR Bioplin Zdenci d.o.o. za proizvodnju i distribuciju toplinske i električne energije, Zdenci Stjepana Radića 5, 33513 Zdenci</derivirana_varijabla>
  </DomainObject.Predmet.ProtustrankaWithAdress>
  <DomainObject.Predmet.ProtustrankaWithAdressOIB>
    <izvorni_sadrzaj>BR Bioplin Zdenci d.o.o. za proizvodnju i distribuciju toplinske i električne energije, Zdenci, OIB 30296404943, Stjepana Radića 5, 33513 Zdenci</izvorni_sadrzaj>
    <derivirana_varijabla naziv="DomainObject.Predmet.ProtustrankaWithAdressOIB_1">BR Bioplin Zdenci d.o.o. za proizvodnju i distribuciju toplinske i električne energije, Zdenci, OIB 30296404943, Stjepana Radića 5, 33513 Zdenci</derivirana_varijabla>
  </DomainObject.Predmet.ProtustrankaWithAdressOIB>
  <DomainObject.Predmet.ProtustrankaNazivFormated>
    <izvorni_sadrzaj>BR Bioplin Zdenci d.o.o. za proizvodnju i distribuciju toplinske i električne energije, Zdenci</izvorni_sadrzaj>
    <derivirana_varijabla naziv="DomainObject.Predmet.ProtustrankaNazivFormated_1">BR Bioplin Zdenci d.o.o. za proizvodnju i distribuciju toplinske i električne energije, Zdenci</derivirana_varijabla>
  </DomainObject.Predmet.ProtustrankaNazivFormated>
  <DomainObject.Predmet.ProtustrankaNazivFormatedOIB>
    <izvorni_sadrzaj>BR Bioplin Zdenci d.o.o. za proizvodnju i distribuciju toplinske i električne energije, Zdenci, OIB 30296404943</izvorni_sadrzaj>
    <derivirana_varijabla naziv="DomainObject.Predmet.ProtustrankaNazivFormatedOIB_1">BR Bioplin Zdenci d.o.o. za proizvodnju i distribuciju toplinske i električne energije, Zdenci, OIB 30296404943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 Bioplin Zdenci d.o.o. za proizvodnju i distribuciju toplinske i električne energije, Zdenci</item>
    </izvorni_sadrzaj>
    <derivirana_varijabla naziv="DomainObject.Predmet.ProtuStrankaListFormated_1">
      <item>BR Bioplin Zdenci d.o.o. za proizvodnju i distribuciju toplinske i električne energije, Zdenci</item>
    </derivirana_varijabla>
  </DomainObject.Predmet.ProtuStrankaListFormated>
  <DomainObject.Predmet.ProtuStrankaListFormatedOIB>
    <izvorni_sadrzaj>
      <item>BR Bioplin Zdenci d.o.o. za proizvodnju i distribuciju toplinske i električne energije, Zdenci, OIB 30296404943</item>
    </izvorni_sadrzaj>
    <derivirana_varijabla naziv="DomainObject.Predmet.ProtuStrankaListFormatedOIB_1">
      <item>BR Bioplin Zdenci d.o.o. za proizvodnju i distribuciju toplinske i električne energije, Zdenci, OIB 30296404943</item>
    </derivirana_varijabla>
  </DomainObject.Predmet.ProtuStrankaListFormatedOIB>
  <DomainObject.Predmet.ProtuStrankaListFormatedWithAdress>
    <izvorni_sadrzaj>
      <item>BR Bioplin Zdenci d.o.o. za proizvodnju i distribuciju toplinske i električne energije, Zdenci, Stjepana Radića 5, 33513 Zdenci</item>
    </izvorni_sadrzaj>
    <derivirana_varijabla naziv="DomainObject.Predmet.ProtuStrankaListFormatedWithAdress_1">
      <item>BR Bioplin Zdenci d.o.o. za proizvodnju i distribuciju toplinske i električne energije, Zdenci, Stjepana Radića 5, 33513 Zdenci</item>
    </derivirana_varijabla>
  </DomainObject.Predmet.ProtuStrankaListFormatedWithAdress>
  <DomainObject.Predmet.ProtuStrankaListFormatedWithAdressOIB>
    <izvorni_sadrzaj>
      <item>BR Bioplin Zdenci d.o.o. za proizvodnju i distribuciju toplinske i električne energije, Zdenci, OIB 30296404943, Stjepana Radića 5, 33513 Zdenci</item>
    </izvorni_sadrzaj>
    <derivirana_varijabla naziv="DomainObject.Predmet.ProtuStrankaListFormatedWithAdressOIB_1">
      <item>BR Bioplin Zdenci d.o.o. za proizvodnju i distribuciju toplinske i električne energije, Zdenci, OIB 30296404943, Stjepana Radića 5, 33513 Zdenci</item>
    </derivirana_varijabla>
  </DomainObject.Predmet.ProtuStrankaListFormatedWithAdressOIB>
  <DomainObject.Predmet.ProtuStrankaListNazivFormated>
    <izvorni_sadrzaj>
      <item>BR Bioplin Zdenci d.o.o. za proizvodnju i distribuciju toplinske i električne energije, Zdenci</item>
    </izvorni_sadrzaj>
    <derivirana_varijabla naziv="DomainObject.Predmet.ProtuStrankaListNazivFormated_1">
      <item>BR Bioplin Zdenci d.o.o. za proizvodnju i distribuciju toplinske i električne energije, Zdenci</item>
    </derivirana_varijabla>
  </DomainObject.Predmet.ProtuStrankaListNazivFormated>
  <DomainObject.Predmet.ProtuStrankaListNazivFormatedOIB>
    <izvorni_sadrzaj>
      <item>BR Bioplin Zdenci d.o.o. za proizvodnju i distribuciju toplinske i električne energije, Zdenci, OIB 30296404943</item>
    </izvorni_sadrzaj>
    <derivirana_varijabla naziv="DomainObject.Predmet.ProtuStrankaListNazivFormatedOIB_1">
      <item>BR Bioplin Zdenci d.o.o. za proizvodnju i distribuciju toplinske i električne energije, Zdenci, OIB 30296404943</item>
    </derivirana_varijabla>
  </DomainObject.Predmet.ProtuStrankaListNazivFormatedOIB>
  <DomainObject.Predmet.OstaliListFormated>
    <izvorni_sadrzaj>
      <item>JOSIP FALĆAN</item>
    </izvorni_sadrzaj>
    <derivirana_varijabla naziv="DomainObject.Predmet.OstaliListFormated_1">
      <item>JOSIP FALĆAN</item>
    </derivirana_varijabla>
  </DomainObject.Predmet.OstaliListFormated>
  <DomainObject.Predmet.OstaliListFormatedOIB>
    <izvorni_sadrzaj>
      <item>JOSIP FALĆAN, OIB 51515687425</item>
    </izvorni_sadrzaj>
    <derivirana_varijabla naziv="DomainObject.Predmet.OstaliListFormatedOIB_1">
      <item>JOSIP FALĆAN, OIB 51515687425</item>
    </derivirana_varijabla>
  </DomainObject.Predmet.OstaliListFormatedOIB>
  <DomainObject.Predmet.OstaliListFormatedWithAdress>
    <izvorni_sadrzaj>
      <item>JOSIP FALĆAN, Ivana Gundulića 43, 32270 Županja</item>
    </izvorni_sadrzaj>
    <derivirana_varijabla naziv="DomainObject.Predmet.OstaliListFormatedWithAdress_1">
      <item>JOSIP FALĆAN, Ivana Gundulića 43, 32270 Županja</item>
    </derivirana_varijabla>
  </DomainObject.Predmet.OstaliListFormatedWithAdress>
  <DomainObject.Predmet.OstaliListFormatedWithAdressOIB>
    <izvorni_sadrzaj>
      <item>JOSIP FALĆAN, OIB 51515687425, Ivana Gundulića 43, 32270 Županja</item>
    </izvorni_sadrzaj>
    <derivirana_varijabla naziv="DomainObject.Predmet.OstaliListFormatedWithAdressOIB_1">
      <item>JOSIP FALĆAN, OIB 51515687425, Ivana Gundulića 43, 32270 Županja</item>
    </derivirana_varijabla>
  </DomainObject.Predmet.OstaliListFormatedWithAdressOIB>
  <DomainObject.Predmet.OstaliListNazivFormated>
    <izvorni_sadrzaj>
      <item>JOSIP FALĆAN</item>
    </izvorni_sadrzaj>
    <derivirana_varijabla naziv="DomainObject.Predmet.OstaliListNazivFormated_1">
      <item>JOSIP FALĆAN</item>
    </derivirana_varijabla>
  </DomainObject.Predmet.OstaliListNazivFormated>
  <DomainObject.Predmet.OstaliListNazivFormatedOIB>
    <izvorni_sadrzaj>
      <item>JOSIP FALĆAN, OIB 51515687425</item>
    </izvorni_sadrzaj>
    <derivirana_varijabla naziv="DomainObject.Predmet.OstaliListNazivFormatedOIB_1">
      <item>JOSIP FALĆAN, OIB 51515687425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St-111/2016-3</izvorni_sadrzaj>
    <derivirana_varijabla naziv="DomainObject.PoslovniBrojDokumenta_1">St-111/2016-3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 Bioplin Zdenci d.o.o. za proizvodnju i distribuciju toplinske i električne energije, Zdenci</izvorni_sadrzaj>
    <derivirana_varijabla naziv="DomainObject.Predmet.ProtustrankaIDrugi_1">BR Bioplin Zdenci d.o.o. za proizvodnju i distribuciju toplinske i električne energije,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 Bioplin Zdenci d.o.o. za proizvodnju i distribuciju toplinske i električne energije, Zdenci, OIB 30296404943, Stjepana Radića 5, 33513 Zdenci</izvorni_sadrzaj>
    <derivirana_varijabla naziv="DomainObject.Predmet.ProtustrankaIDrugiAdressOIB_1">BR Bioplin Zdenci d.o.o. za proizvodnju i distribuciju toplinske i električne energije, Zdenci, OIB 30296404943, Stjepana Radića 5, 33513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 Bioplin Zdenci d.o.o. za proizvodnju i distribuciju toplinske i električne energije, Zdenci</item>
      <item>JOSIP FALĆAN</item>
    </izvorni_sadrzaj>
    <derivirana_varijabla naziv="DomainObject.Predmet.SudioniciListNaziv_1">
      <item>FINA, RC ZAGREB, Podružnica Bjelovar</item>
      <item>BR Bioplin Zdenci d.o.o. za proizvodnju i distribuciju toplinske i električne energije, Zdenci</item>
      <item>JOSIP FALĆAN</item>
    </derivirana_varijabla>
  </DomainObject.Predmet.SudioniciListNaziv>
  <DomainObject.Predmet.SudioniciListAdressOIB>
    <izvorni_sadrzaj>
      <item>FINA, RC ZAGREB, Podružnica Bjelovar, OIB 85821130368, F. Supila 4,43000 Bjelovar</item>
      <item>BR Bioplin Zdenci d.o.o. za proizvodnju i distribuciju toplinske i električne energije, Zdenci, OIB 30296404943, Stjepana Radića 5,33513 Zdenci</item>
      <item>JOSIP FALĆAN, OIB 51515687425, Ivana Gundulića 43,32270 Županja</item>
    </izvorni_sadrzaj>
    <derivirana_varijabla naziv="DomainObject.Predmet.SudioniciListAdressOIB_1">
      <item>FINA, RC ZAGREB, Podružnica Bjelovar, OIB 85821130368, F. Supila 4,43000 Bjelovar</item>
      <item>BR Bioplin Zdenci d.o.o. za proizvodnju i distribuciju toplinske i električne energije, Zdenci, OIB 30296404943, Stjepana Radića 5,33513 Zdenci</item>
      <item>JOSIP FALĆAN, OIB 51515687425, Ivana Gundulića 43,32270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EDA73-CC0E-4926-BCDB-91F4023126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3859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2016-04-06T11:01:00Z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