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ab2e" w14:paraId="700ab2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372F62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AF5F1E" w:rsidRPr="00372F62">
        <w:t>VITELLO d.o.o.</w:t>
      </w:r>
      <w:r w:rsidR="009745DD" w:rsidRPr="00372F62">
        <w:t xml:space="preserve">, </w:t>
      </w:r>
      <w:r w:rsidR="00AF5F1E" w:rsidRPr="00372F62">
        <w:t>Osijek</w:t>
      </w:r>
      <w:r w:rsidR="009745DD" w:rsidRPr="00372F62">
        <w:t xml:space="preserve">, </w:t>
      </w:r>
      <w:proofErr w:type="spellStart"/>
      <w:r w:rsidR="00AF5F1E" w:rsidRPr="00372F62">
        <w:t>Sjenjak</w:t>
      </w:r>
      <w:proofErr w:type="spellEnd"/>
      <w:r w:rsidR="00AF5F1E" w:rsidRPr="00372F62">
        <w:t xml:space="preserve"> 27</w:t>
      </w:r>
      <w:r w:rsidR="009745DD" w:rsidRPr="00372F62">
        <w:t xml:space="preserve">, MBS: </w:t>
      </w:r>
      <w:r w:rsidR="00AF5F1E" w:rsidRPr="00372F62">
        <w:t>030138745</w:t>
      </w:r>
      <w:r w:rsidR="009745DD" w:rsidRPr="00372F62">
        <w:t xml:space="preserve">, OIB: </w:t>
      </w:r>
      <w:r w:rsidR="00AF5F1E" w:rsidRPr="00372F62">
        <w:t>78237862960</w:t>
      </w:r>
      <w:r w:rsidRPr="00372F62">
        <w:rPr>
          <w:color w:val="000000"/>
        </w:rPr>
        <w:t xml:space="preserve">, dana </w:t>
      </w:r>
      <w:r w:rsidR="00AF5F1E" w:rsidRPr="00372F62">
        <w:rPr>
          <w:color w:val="000000"/>
        </w:rPr>
        <w:t>30</w:t>
      </w:r>
      <w:r w:rsidR="0023004B" w:rsidRPr="00372F62">
        <w:rPr>
          <w:color w:val="000000"/>
        </w:rPr>
        <w:t>. siječnja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72F62">
        <w:t xml:space="preserve">VITELLO d.o.o., Osijek, </w:t>
      </w:r>
      <w:proofErr w:type="spellStart"/>
      <w:r w:rsidR="00372F62">
        <w:t>Sjenjak</w:t>
      </w:r>
      <w:proofErr w:type="spellEnd"/>
      <w:r w:rsidR="00372F62">
        <w:t xml:space="preserve"> 27, MBS: 030138745, OIB: 78237862960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910E9E">
        <w:t xml:space="preserve"> sa sjedištem, </w:t>
      </w:r>
      <w:r>
        <w:t xml:space="preserve">poslovnom adresom i adresom prebivališta u </w:t>
      </w:r>
      <w:r w:rsidR="00372F62">
        <w:t>Našicama, J. Runjanina 7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F4294">
        <w:t xml:space="preserve">VITELLO d.o.o., Osijek, </w:t>
      </w:r>
      <w:proofErr w:type="spellStart"/>
      <w:r w:rsidR="008F4294">
        <w:t>Sjenjak</w:t>
      </w:r>
      <w:proofErr w:type="spellEnd"/>
      <w:r w:rsidR="008F4294">
        <w:t xml:space="preserve"> 27, MBS: 030138745, OIB: 78237862960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8F4294" w:rsidR="0085221D" w:rsidRPr="008F4294">
      <w:pPr>
        <w:pStyle w:val="Odlomakpopisa"/>
        <w:numPr>
          <w:ilvl w:val="0"/>
          <w:numId w:val="16"/>
        </w:numPr>
        <w:jc w:val="center"/>
        <w:rPr>
          <w:b/>
        </w:rPr>
      </w:pPr>
      <w:r w:rsidRPr="008F4294">
        <w:rPr>
          <w:b/>
          <w:color w:val="000000"/>
        </w:rPr>
        <w:t>ožujka</w:t>
      </w:r>
      <w:r w:rsidR="00ED6F97" w:rsidRPr="008F4294">
        <w:rPr>
          <w:b/>
          <w:color w:val="000000"/>
        </w:rPr>
        <w:t xml:space="preserve"> 201</w:t>
      </w:r>
      <w:r w:rsidR="00DB48D4" w:rsidRPr="008F4294">
        <w:rPr>
          <w:b/>
          <w:color w:val="000000"/>
        </w:rPr>
        <w:t>8</w:t>
      </w:r>
      <w:r w:rsidR="00ED6F97" w:rsidRPr="008F4294">
        <w:rPr>
          <w:b/>
          <w:color w:val="000000"/>
        </w:rPr>
        <w:t xml:space="preserve">. u </w:t>
      </w:r>
      <w:r w:rsidR="008F4294">
        <w:rPr>
          <w:b/>
          <w:color w:val="000000"/>
        </w:rPr>
        <w:t>9,00</w:t>
      </w:r>
      <w:r w:rsidR="0085221D" w:rsidRPr="008F4294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560E6">
        <w:t>20. rujna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E560E6">
        <w:t>4678</w:t>
      </w:r>
      <w:r>
        <w:t xml:space="preserve"> od </w:t>
      </w:r>
      <w:r w:rsidR="00E560E6">
        <w:t>19. rujna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E560E6">
        <w:t xml:space="preserve">VITELLO d.o.o., Osijek, </w:t>
      </w:r>
      <w:proofErr w:type="spellStart"/>
      <w:r w:rsidR="00E560E6">
        <w:t>Sjenjak</w:t>
      </w:r>
      <w:proofErr w:type="spellEnd"/>
      <w:r w:rsidR="00E560E6">
        <w:t xml:space="preserve"> 27, MBS: 030138745, OIB: 78237862960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720EF">
        <w:t>18. rujna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1720EF">
        <w:t>23.336,70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4933D8">
        <w:t>3</w:t>
      </w:r>
      <w:r>
        <w:t xml:space="preserve"> zaposlen</w:t>
      </w:r>
      <w:r w:rsidR="004933D8">
        <w:t>a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4933D8">
        <w:t>18. rujna</w:t>
      </w:r>
      <w:r w:rsidR="00D21E12">
        <w:t xml:space="preserve"> 2017. </w:t>
      </w:r>
      <w:r>
        <w:t xml:space="preserve"> godine te u svom podnesku od </w:t>
      </w:r>
      <w:r w:rsidR="004933D8">
        <w:t xml:space="preserve">19. rujna </w:t>
      </w:r>
      <w:r w:rsidR="00D21E12">
        <w:t xml:space="preserve">2017. </w:t>
      </w:r>
      <w:r>
        <w:t xml:space="preserve">godine navodi da dužnik na dan </w:t>
      </w:r>
      <w:r w:rsidR="004933D8">
        <w:t>18. rujna</w:t>
      </w:r>
      <w:r w:rsidR="00635EE3">
        <w:t xml:space="preserve">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4933D8">
        <w:t>HR2223400091110816960</w:t>
      </w:r>
      <w:r w:rsidR="007B69B0">
        <w:t xml:space="preserve"> Privredna banka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385C34">
        <w:t>1</w:t>
      </w:r>
      <w:r w:rsidR="007B69B0">
        <w:t>7</w:t>
      </w:r>
      <w:r w:rsidR="00385C34">
        <w:t xml:space="preserve">. svibnja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75050">
        <w:t>ima</w:t>
      </w:r>
      <w:r w:rsidR="008F47C0">
        <w:t xml:space="preserve"> zaplijenjena novčana sredstva u iznosu od 2.932,50 kn.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A116B4" w:rsidR="00F076C6" w:rsidRPr="00B37760">
      <w:pPr>
        <w:jc w:val="center"/>
      </w:pPr>
      <w:r w:rsidRPr="00B37760">
        <w:t xml:space="preserve">U Osijeku </w:t>
      </w:r>
      <w:r w:rsidR="0061464C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61464C" w:rsidP="0061464C" w:rsidR="0061464C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 xml:space="preserve">. upravitelj Zvonko Tomljanović, Našice, J. Runjanina 7  </w:t>
      </w:r>
    </w:p>
    <w:p w:rsidRDefault="0061464C" w:rsidP="0061464C" w:rsidR="0061464C">
      <w:pPr>
        <w:jc w:val="both"/>
      </w:pPr>
      <w:r>
        <w:t xml:space="preserve">-dužniku </w:t>
      </w:r>
      <w:r w:rsidRPr="0061464C">
        <w:t>VITELLO d.o.o.</w:t>
      </w:r>
      <w:r>
        <w:t xml:space="preserve">, </w:t>
      </w:r>
      <w:r w:rsidRPr="0061464C">
        <w:t>Osijek</w:t>
      </w:r>
      <w:r>
        <w:t xml:space="preserve">, </w:t>
      </w:r>
      <w:proofErr w:type="spellStart"/>
      <w:r w:rsidRPr="0061464C">
        <w:t>Sjenjak</w:t>
      </w:r>
      <w:proofErr w:type="spellEnd"/>
      <w:r w:rsidRPr="0061464C">
        <w:t xml:space="preserve"> 27</w:t>
      </w:r>
    </w:p>
    <w:p w:rsidRDefault="0061464C" w:rsidP="0061464C" w:rsidR="0061464C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61464C">
        <w:t xml:space="preserve">Renata </w:t>
      </w:r>
      <w:proofErr w:type="spellStart"/>
      <w:r w:rsidRPr="0061464C">
        <w:t>Ždrakić</w:t>
      </w:r>
      <w:proofErr w:type="spellEnd"/>
      <w:r w:rsidRPr="0061464C">
        <w:t xml:space="preserve">, Osijek, </w:t>
      </w:r>
      <w:proofErr w:type="spellStart"/>
      <w:r w:rsidRPr="0061464C">
        <w:t>Sjenjak</w:t>
      </w:r>
      <w:proofErr w:type="spellEnd"/>
      <w:r w:rsidRPr="0061464C">
        <w:t xml:space="preserve"> 27</w:t>
      </w:r>
    </w:p>
    <w:p w:rsidRDefault="0061464C" w:rsidP="0061464C" w:rsidR="0061464C">
      <w:pPr>
        <w:jc w:val="both"/>
      </w:pPr>
      <w:r>
        <w:t xml:space="preserve">-FINA </w:t>
      </w:r>
    </w:p>
    <w:p w:rsidRDefault="0061464C" w:rsidP="0061464C" w:rsidR="0061464C">
      <w:pPr>
        <w:jc w:val="both"/>
      </w:pPr>
      <w:r>
        <w:t>-Ministarstvu pravosuđa RH, Zagreb, Ulica Grada Vukovara 49, elektroničkom poštom</w:t>
      </w:r>
    </w:p>
    <w:p w:rsidRDefault="0061464C" w:rsidP="0061464C" w:rsidR="0061464C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61464C" w:rsidP="0061464C" w:rsidR="006D3C3F" w:rsidRPr="00B37760">
      <w:pPr>
        <w:jc w:val="both"/>
      </w:pPr>
      <w:r>
        <w:t>- R 20.3.2018</w:t>
      </w:r>
      <w:r w:rsidR="00452166">
        <w:t>.</w:t>
      </w:r>
      <w:r>
        <w:t xml:space="preserve">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ED2" w:rsidR="00170ED2">
      <w:r>
        <w:separator/>
      </w:r>
    </w:p>
  </w:endnote>
  <w:endnote w:id="0" w:type="continuationSeparator">
    <w:p w:rsidRDefault="00170ED2" w:rsidR="00170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ED2" w:rsidR="00170ED2">
      <w:r>
        <w:separator/>
      </w:r>
    </w:p>
  </w:footnote>
  <w:footnote w:id="0" w:type="continuationSeparator">
    <w:p w:rsidRDefault="00170ED2" w:rsidR="00170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363F" w:rsidR="000336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3363F">
      <w:t>7 St-1405/17-6</w:t>
    </w:r>
  </w:p>
  <w:p w:rsidRDefault="00576163" w:rsidP="00576163" w:rsidR="00576163">
    <w:pPr>
      <w:jc w:val="right"/>
    </w:pP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03363F">
      <w:t>1405</w:t>
    </w:r>
    <w:r w:rsidR="00705FB3">
      <w:t>/17-</w:t>
    </w:r>
    <w:r w:rsidR="0003363F">
      <w:t>6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95E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ED2"/>
    <w:rsid w:val="0017144B"/>
    <w:rsid w:val="001720E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231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606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363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6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D46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46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6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6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363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6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D46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46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6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6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St-1405/2017-6</izvorni_sadrzaj>
    <derivirana_varijabla naziv="DomainObject.Oznaka_1">St-1405/2017-6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St-1405/2017</izvorni_sadrzaj>
    <derivirana_varijabla naziv="DomainObject.Predmet.OznakaBroj_1">St-1405/2017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VITELLO d.o.o. za poljoprivredu i prijevoz</izvorni_sadrzaj>
    <derivirana_varijabla naziv="DomainObject.Predmet.ProtustrankaFormated_1">  VITELLO d.o.o. za poljoprivredu i prijevoz</derivirana_varijabla>
  </DomainObject.Predmet.ProtustrankaFormated>
  <DomainObject.Predmet.ProtustrankaFormatedOIB>
    <izvorni_sadrzaj>  VITELLO d.o.o. za poljoprivredu i prijevoz, OIB 78237862960</izvorni_sadrzaj>
    <derivirana_varijabla naziv="DomainObject.Predmet.ProtustrankaFormatedOIB_1">  VITELLO d.o.o. za poljoprivredu i prijevoz, OIB 78237862960</derivirana_varijabla>
  </DomainObject.Predmet.ProtustrankaFormatedOIB>
  <DomainObject.Predmet.ProtustrankaFormatedWithAdress>
    <izvorni_sadrzaj> VITELLO d.o.o. za poljoprivredu i prijevoz, Sjenjak 27, 31000 Osijek</izvorni_sadrzaj>
    <derivirana_varijabla naziv="DomainObject.Predmet.ProtustrankaFormatedWithAdress_1"> VITELLO d.o.o. za poljoprivredu i prijevoz, Sjenjak 27, 31000 Osijek</derivirana_varijabla>
  </DomainObject.Predmet.ProtustrankaFormatedWithAdress>
  <DomainObject.Predmet.ProtustrankaFormatedWithAdressOIB>
    <izvorni_sadrzaj> VITELLO d.o.o. za poljoprivredu i prijevoz, OIB 78237862960, Sjenjak 27, 31000 Osijek</izvorni_sadrzaj>
    <derivirana_varijabla naziv="DomainObject.Predmet.ProtustrankaFormatedWithAdressOIB_1"> VITELLO d.o.o. za poljoprivredu i prijevoz, OIB 78237862960, Sjenjak 27, 31000 Osijek</derivirana_varijabla>
  </DomainObject.Predmet.ProtustrankaFormatedWithAdressOIB>
  <DomainObject.Predmet.ProtustrankaWithAdress>
    <izvorni_sadrzaj>VITELLO d.o.o. za poljoprivredu i prijevoz Sjenjak 27, 31000 Osijek</izvorni_sadrzaj>
    <derivirana_varijabla naziv="DomainObject.Predmet.ProtustrankaWithAdress_1">VITELLO d.o.o. za poljoprivredu i prijevoz Sjenjak 27, 31000 Osijek</derivirana_varijabla>
  </DomainObject.Predmet.ProtustrankaWithAdress>
  <DomainObject.Predmet.ProtustrankaWithAdressOIB>
    <izvorni_sadrzaj>VITELLO d.o.o. za poljoprivredu i prijevoz, OIB 78237862960, Sjenjak 27, 31000 Osijek</izvorni_sadrzaj>
    <derivirana_varijabla naziv="DomainObject.Predmet.ProtustrankaWithAdressOIB_1">VITELLO d.o.o. za poljoprivredu i prijevoz, OIB 78237862960, Sjenjak 27, 31000 Osijek</derivirana_varijabla>
  </DomainObject.Predmet.ProtustrankaWithAdressOIB>
  <DomainObject.Predmet.ProtustrankaNazivFormated>
    <izvorni_sadrzaj>VITELLO d.o.o. za poljoprivredu i prijevoz</izvorni_sadrzaj>
    <derivirana_varijabla naziv="DomainObject.Predmet.ProtustrankaNazivFormated_1">VITELLO d.o.o. za poljoprivredu i prijevoz</derivirana_varijabla>
  </DomainObject.Predmet.ProtustrankaNazivFormated>
  <DomainObject.Predmet.ProtustrankaNazivFormatedOIB>
    <izvorni_sadrzaj>VITELLO d.o.o. za poljoprivredu i prijevoz, OIB 78237862960</izvorni_sadrzaj>
    <derivirana_varijabla naziv="DomainObject.Predmet.ProtustrankaNazivFormatedOIB_1">VITELLO d.o.o. za poljoprivredu i prijevoz, OIB 78237862960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VITELLO d.o.o. za poljoprivredu i prijevoz</item>
    </izvorni_sadrzaj>
    <derivirana_varijabla naziv="DomainObject.Predmet.ProtuStrankaListFormated_1">
      <item>VITELLO d.o.o. za poljoprivredu i prijevoz</item>
    </derivirana_varijabla>
  </DomainObject.Predmet.ProtuStrankaListFormated>
  <DomainObject.Predmet.ProtuStrankaListFormatedOIB>
    <izvorni_sadrzaj>
      <item>VITELLO d.o.o. za poljoprivredu i prijevoz, OIB 78237862960</item>
    </izvorni_sadrzaj>
    <derivirana_varijabla naziv="DomainObject.Predmet.ProtuStrankaListFormatedOIB_1">
      <item>VITELLO d.o.o. za poljoprivredu i prijevoz, OIB 78237862960</item>
    </derivirana_varijabla>
  </DomainObject.Predmet.ProtuStrankaListFormatedOIB>
  <DomainObject.Predmet.ProtuStrankaListFormatedWithAdress>
    <izvorni_sadrzaj>
      <item>VITELLO d.o.o. za poljoprivredu i prijevoz, Sjenjak 27, 31000 Osijek</item>
    </izvorni_sadrzaj>
    <derivirana_varijabla naziv="DomainObject.Predmet.ProtuStrankaListFormatedWithAdress_1">
      <item>VITELLO d.o.o. za poljoprivredu i prijevoz, Sjenjak 27, 31000 Osijek</item>
    </derivirana_varijabla>
  </DomainObject.Predmet.ProtuStrankaListFormatedWithAdress>
  <DomainObject.Predmet.ProtuStrankaListFormatedWithAdressOIB>
    <izvorni_sadrzaj>
      <item>VITELLO d.o.o. za poljoprivredu i prijevoz, OIB 78237862960, Sjenjak 27, 31000 Osijek</item>
    </izvorni_sadrzaj>
    <derivirana_varijabla naziv="DomainObject.Predmet.ProtuStrankaListFormatedWithAdressOIB_1">
      <item>VITELLO d.o.o. za poljoprivredu i prijevoz, OIB 78237862960, Sjenjak 27, 31000 Osijek</item>
    </derivirana_varijabla>
  </DomainObject.Predmet.ProtuStrankaListFormatedWithAdressOIB>
  <DomainObject.Predmet.ProtuStrankaListNazivFormated>
    <izvorni_sadrzaj>
      <item>VITELLO d.o.o. za poljoprivredu i prijevoz</item>
    </izvorni_sadrzaj>
    <derivirana_varijabla naziv="DomainObject.Predmet.ProtuStrankaListNazivFormated_1">
      <item>VITELLO d.o.o. za poljoprivredu i prijevoz</item>
    </derivirana_varijabla>
  </DomainObject.Predmet.ProtuStrankaListNazivFormated>
  <DomainObject.Predmet.ProtuStrankaListNazivFormatedOIB>
    <izvorni_sadrzaj>
      <item>VITELLO d.o.o. za poljoprivredu i prijevoz, OIB 78237862960</item>
    </izvorni_sadrzaj>
    <derivirana_varijabla naziv="DomainObject.Predmet.ProtuStrankaListNazivFormatedOIB_1">
      <item>VITELLO d.o.o. za poljoprivredu i prijevoz, OIB 78237862960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St-1405/2017-6</izvorni_sadrzaj>
    <derivirana_varijabla naziv="DomainObject.PoslovniBrojDokumenta_1">St-1405/2017-6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VITELLO d.o.o. za poljoprivredu i prijevoz</izvorni_sadrzaj>
    <derivirana_varijabla naziv="DomainObject.Predmet.ProtustrankaIDrugi_1">VITELLO d.o.o. za poljoprivredu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VITELLO d.o.o. za poljoprivredu i prijevoz, OIB 78237862960, Sjenjak 27, 31000 Osijek</izvorni_sadrzaj>
    <derivirana_varijabla naziv="DomainObject.Predmet.ProtustrankaIDrugiAdressOIB_1">VITELLO d.o.o. za poljoprivredu i prijevoz, OIB 78237862960, Sjenjak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VITELLO d.o.o. za poljoprivredu i prijevoz</item>
    </izvorni_sadrzaj>
    <derivirana_varijabla naziv="DomainObject.Predmet.SudioniciListNaziv_1">
      <item>FINA RC OSIJEK</item>
      <item>VITELLO d.o.o. za poljoprivredu i prijevoz</item>
    </derivirana_varijabla>
  </DomainObject.Predmet.SudioniciListNaziv>
  <DomainObject.Predmet.SudioniciListAdressOIB>
    <izvorni_sadrzaj>
      <item>FINA RC OSIJEK, OIB 85821130368</item>
      <item>VITELLO d.o.o. za poljoprivredu i prijevoz, OIB 78237862960, Sjenjak 27,31000 Osijek</item>
    </izvorni_sadrzaj>
    <derivirana_varijabla naziv="DomainObject.Predmet.SudioniciListAdressOIB_1">
      <item>FINA RC OSIJEK, OIB 85821130368</item>
      <item>VITELLO d.o.o. za poljoprivredu i prijevoz, OIB 78237862960, Sjenjak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78237862960</item>
    </izvorni_sadrzaj>
    <derivirana_varijabla naziv="DomainObject.Predmet.SudioniciListNazivOIB_1">
      <item>, OIB 85821130368</item>
      <item>, OIB 78237862960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1849F-3C8A-4EC9-9C1A-3AD5539A1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4045</properties:Characters>
  <properties:Lines>103</properties:Lines>
  <properties:Paragraphs>36</properties:Paragraphs>
  <properties:TotalTime>849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2018-01-30T07:30:00Z</cp:lastPrinted>
  <dcterms:modified xmlns:xsi="http://www.w3.org/2001/XMLSchema-instance" xsi:type="dcterms:W3CDTF">2018-01-30T07:30:00Z</dcterms:modified>
  <cp:revision>803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St-1405/2017-6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