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3f27" w14:paraId="0453f27" w:rsidRDefault="004B3238" w:rsidP="004B3238" w:rsidR="004B3238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4B3238" w:rsidP="004B3238" w:rsidR="004B323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4B3238" w:rsidP="004B3238" w:rsidR="004B323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4B3238" w:rsidP="004B3238" w:rsidR="004B3238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St-861</w:t>
      </w:r>
      <w:r w:rsidRPr="000031B2">
        <w:rPr>
          <w:sz w:val="23"/>
          <w:szCs w:val="23"/>
        </w:rPr>
        <w:t>/16</w:t>
      </w:r>
      <w:r w:rsidRPr="0018059A">
        <w:rPr>
          <w:sz w:val="23"/>
          <w:szCs w:val="23"/>
        </w:rPr>
        <w:t>-7</w:t>
      </w:r>
    </w:p>
    <w:p w:rsidRDefault="004B3238" w:rsidP="004B3238" w:rsidR="004B323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B3238" w:rsidP="004B3238" w:rsidR="004B3238" w:rsidRPr="000A3A0F">
      <w:pPr>
        <w:jc w:val="both"/>
        <w:rPr>
          <w:sz w:val="23"/>
          <w:szCs w:val="23"/>
        </w:rPr>
      </w:pPr>
    </w:p>
    <w:p w:rsidRDefault="004B3238" w:rsidP="004B3238" w:rsidR="004B323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4B3238" w:rsidP="004B3238" w:rsidR="004B3238" w:rsidRPr="000A3A0F">
      <w:pPr>
        <w:rPr>
          <w:sz w:val="23"/>
          <w:szCs w:val="23"/>
        </w:rPr>
      </w:pPr>
    </w:p>
    <w:p w:rsidRDefault="004B3238" w:rsidP="004B3238" w:rsidR="004B3238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4B3238" w:rsidP="004B3238" w:rsidR="004B3238" w:rsidRPr="000A3A0F">
      <w:pPr>
        <w:rPr>
          <w:sz w:val="23"/>
          <w:szCs w:val="23"/>
        </w:rPr>
      </w:pPr>
    </w:p>
    <w:p w:rsidRDefault="004B3238" w:rsidP="004B3238" w:rsidR="004B3238" w:rsidRPr="004B3238">
      <w:pPr>
        <w:jc w:val="both"/>
        <w:rPr>
          <w:sz w:val="23"/>
          <w:szCs w:val="23"/>
        </w:rPr>
      </w:pPr>
      <w:r w:rsidRPr="004B3238">
        <w:rPr>
          <w:sz w:val="23"/>
          <w:szCs w:val="23"/>
        </w:rPr>
        <w:tab/>
        <w:t>Trgovački sud u Pazinu, po sucu Adrijani Labinjan Skok, radi otvaranja stečajnog postupka nad dužnikom ORMA – COMMERCE d.o.o., Nedešćina, Nedešćina bb, OIB: 90010430794</w:t>
      </w:r>
      <w:r w:rsidRPr="0018059A">
        <w:rPr>
          <w:sz w:val="23"/>
          <w:szCs w:val="23"/>
        </w:rPr>
        <w:t xml:space="preserve">, </w:t>
      </w:r>
      <w:r w:rsidR="00DB0051" w:rsidRPr="0018059A">
        <w:rPr>
          <w:sz w:val="23"/>
          <w:szCs w:val="23"/>
        </w:rPr>
        <w:t>28</w:t>
      </w:r>
      <w:r w:rsidRPr="0018059A">
        <w:rPr>
          <w:sz w:val="23"/>
          <w:szCs w:val="23"/>
        </w:rPr>
        <w:t>. rujna 2016</w:t>
      </w:r>
      <w:r w:rsidRPr="004B3238">
        <w:rPr>
          <w:sz w:val="23"/>
          <w:szCs w:val="23"/>
        </w:rPr>
        <w:t xml:space="preserve">. </w:t>
      </w:r>
    </w:p>
    <w:p w:rsidRDefault="004B3238" w:rsidP="004B3238" w:rsidR="004B3238" w:rsidRPr="0015040F">
      <w:pPr>
        <w:jc w:val="both"/>
        <w:rPr>
          <w:sz w:val="23"/>
          <w:szCs w:val="23"/>
        </w:rPr>
      </w:pPr>
    </w:p>
    <w:p w:rsidRDefault="004B3238" w:rsidP="004B3238" w:rsidR="004B3238" w:rsidRPr="000A3A0F">
      <w:pPr>
        <w:tabs>
          <w:tab w:pos="4536" w:val="center"/>
          <w:tab w:pos="7580" w:val="left"/>
        </w:tabs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>r i j e š i o    j e</w:t>
      </w:r>
      <w:r>
        <w:rPr>
          <w:sz w:val="23"/>
          <w:szCs w:val="23"/>
        </w:rPr>
        <w:tab/>
      </w:r>
    </w:p>
    <w:p w:rsidRDefault="004B3238" w:rsidP="004B3238" w:rsidR="004B3238" w:rsidRPr="000A3A0F">
      <w:pPr>
        <w:jc w:val="both"/>
        <w:rPr>
          <w:sz w:val="23"/>
          <w:szCs w:val="23"/>
        </w:rPr>
      </w:pPr>
    </w:p>
    <w:p w:rsidRDefault="004B3238" w:rsidP="004B3238" w:rsidR="004B323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 xml:space="preserve">dužnikom </w:t>
      </w:r>
      <w:r w:rsidRPr="004B3238">
        <w:rPr>
          <w:sz w:val="23"/>
          <w:szCs w:val="23"/>
        </w:rPr>
        <w:t>ORMA – COMMERCE d.o.o., Nedešćina, Nedešćina bb, OIB: 90010430794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861-16</w:t>
      </w:r>
      <w:r>
        <w:rPr>
          <w:bCs w:val="false"/>
          <w:sz w:val="23"/>
          <w:szCs w:val="23"/>
        </w:rPr>
        <w:t>, te da dokaz o uplati predujma dostave sudu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4B3238" w:rsidP="004B3238" w:rsidR="004B3238" w:rsidRPr="000A3A0F">
      <w:pPr>
        <w:jc w:val="both"/>
        <w:rPr>
          <w:sz w:val="23"/>
          <w:szCs w:val="23"/>
        </w:rPr>
      </w:pPr>
    </w:p>
    <w:p w:rsidRDefault="004B3238" w:rsidP="004B3238" w:rsidR="004B3238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4B3238" w:rsidP="004B3238" w:rsidR="004B3238" w:rsidRPr="000A3A0F">
      <w:pPr>
        <w:jc w:val="both"/>
        <w:rPr>
          <w:bCs w:val="false"/>
          <w:sz w:val="23"/>
          <w:szCs w:val="23"/>
        </w:rPr>
      </w:pPr>
    </w:p>
    <w:p w:rsidRDefault="004B3238" w:rsidP="004B3238" w:rsidR="004B3238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4B3238" w:rsidP="004B3238" w:rsidR="004B3238" w:rsidRPr="000A3A0F">
      <w:pPr>
        <w:jc w:val="both"/>
        <w:rPr>
          <w:sz w:val="23"/>
          <w:szCs w:val="23"/>
          <w:lang w:val="pl-PL"/>
        </w:rPr>
      </w:pPr>
    </w:p>
    <w:p w:rsidRDefault="004B3238" w:rsidP="004B3238" w:rsidR="004B3238" w:rsidRPr="00347575">
      <w:pPr>
        <w:jc w:val="both"/>
        <w:rPr>
          <w:color w:val="FF0000"/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>
        <w:rPr>
          <w:sz w:val="23"/>
          <w:szCs w:val="23"/>
          <w:lang w:val="pl-PL"/>
        </w:rPr>
        <w:t>Na temelju izjave zakonskog zastupnika dužnika u prethodnom postupku proizlazi da</w:t>
      </w:r>
      <w:r w:rsidR="00DB0051">
        <w:rPr>
          <w:sz w:val="23"/>
          <w:szCs w:val="23"/>
          <w:lang w:val="pl-PL"/>
        </w:rPr>
        <w:t xml:space="preserve"> je</w:t>
      </w:r>
      <w:r w:rsidRPr="008D4AF6">
        <w:rPr>
          <w:color w:val="FF0000"/>
          <w:sz w:val="23"/>
          <w:szCs w:val="23"/>
          <w:lang w:val="pl-PL"/>
        </w:rPr>
        <w:t xml:space="preserve"> </w:t>
      </w:r>
      <w:r w:rsidRPr="00DB0051">
        <w:rPr>
          <w:sz w:val="23"/>
          <w:szCs w:val="23"/>
          <w:lang w:val="pl-PL"/>
        </w:rPr>
        <w:t xml:space="preserve">dužnik </w:t>
      </w:r>
      <w:r w:rsidR="00DB0051" w:rsidRPr="00DB0051">
        <w:rPr>
          <w:sz w:val="23"/>
          <w:szCs w:val="23"/>
          <w:lang w:val="pl-PL"/>
        </w:rPr>
        <w:t>vlasnik teretnog automobila i računala</w:t>
      </w:r>
      <w:r w:rsidRPr="00DB0051">
        <w:rPr>
          <w:sz w:val="23"/>
          <w:szCs w:val="23"/>
          <w:lang w:val="pl-PL"/>
        </w:rPr>
        <w:t xml:space="preserve">. </w:t>
      </w:r>
    </w:p>
    <w:p w:rsidRDefault="004B3238" w:rsidP="004B3238" w:rsidR="004B3238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>u Očevidniku redoslijeda osnova za plaćanje</w:t>
      </w:r>
      <w:r>
        <w:rPr>
          <w:sz w:val="23"/>
          <w:szCs w:val="23"/>
        </w:rPr>
        <w:t xml:space="preserve"> da dan 10. lipnja 2016.</w:t>
      </w:r>
      <w:r w:rsidRPr="000A3A0F">
        <w:rPr>
          <w:sz w:val="23"/>
          <w:szCs w:val="23"/>
        </w:rPr>
        <w:t xml:space="preserve">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4B3238" w:rsidP="004B3238" w:rsidR="004B3238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B3238" w:rsidP="004B3238" w:rsidR="004B3238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 xml:space="preserve">Kako </w:t>
      </w:r>
      <w:r>
        <w:rPr>
          <w:sz w:val="23"/>
          <w:szCs w:val="23"/>
        </w:rPr>
        <w:t>na temelju prethodnog postupka proizlazi</w:t>
      </w:r>
      <w:r w:rsidRPr="00ED3DC0">
        <w:rPr>
          <w:sz w:val="23"/>
          <w:szCs w:val="23"/>
        </w:rPr>
        <w:t xml:space="preserve"> da</w:t>
      </w:r>
      <w:r>
        <w:rPr>
          <w:sz w:val="23"/>
          <w:szCs w:val="23"/>
        </w:rPr>
        <w:t xml:space="preserve"> dužnik nema likvidne imovine iz koje bi se mogli namiriti troškovi postupka, </w:t>
      </w:r>
      <w:r w:rsidRPr="00ED3DC0">
        <w:rPr>
          <w:sz w:val="23"/>
          <w:szCs w:val="23"/>
        </w:rPr>
        <w:t xml:space="preserve">to je temeljem čl. 132. st. 1. SZ-a odlučeno kao u izreci. </w:t>
      </w:r>
    </w:p>
    <w:p w:rsidRDefault="004B3238" w:rsidP="004B3238" w:rsidR="004B3238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4B3238" w:rsidP="004B3238" w:rsidR="004B3238" w:rsidRPr="0018059A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0031B2">
        <w:rPr>
          <w:sz w:val="23"/>
          <w:szCs w:val="23"/>
        </w:rPr>
        <w:t xml:space="preserve">Pazinu, </w:t>
      </w:r>
      <w:r w:rsidR="00DB0051" w:rsidRPr="0018059A">
        <w:rPr>
          <w:sz w:val="23"/>
          <w:szCs w:val="23"/>
        </w:rPr>
        <w:t>28</w:t>
      </w:r>
      <w:r w:rsidRPr="0018059A">
        <w:rPr>
          <w:sz w:val="23"/>
          <w:szCs w:val="23"/>
        </w:rPr>
        <w:t>. rujna 2016.</w:t>
      </w:r>
    </w:p>
    <w:p w:rsidRDefault="004B3238" w:rsidP="004B3238" w:rsidR="004B3238" w:rsidRPr="0018059A">
      <w:pPr>
        <w:ind w:firstLine="720" w:left="2880"/>
        <w:jc w:val="both"/>
        <w:rPr>
          <w:sz w:val="23"/>
          <w:szCs w:val="23"/>
        </w:rPr>
      </w:pPr>
    </w:p>
    <w:p w:rsidRDefault="004B3238" w:rsidP="004B3238" w:rsidR="004B3238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4B3238" w:rsidP="004B3238" w:rsidR="004B3238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4B3238" w:rsidP="004B3238" w:rsidR="004B3238" w:rsidRPr="000A3A0F">
      <w:pPr>
        <w:jc w:val="both"/>
        <w:rPr>
          <w:sz w:val="23"/>
          <w:szCs w:val="23"/>
        </w:rPr>
      </w:pPr>
    </w:p>
    <w:p w:rsidRDefault="004B3238" w:rsidP="004B3238" w:rsidR="004B3238">
      <w:pPr>
        <w:jc w:val="both"/>
        <w:rPr>
          <w:sz w:val="23"/>
          <w:szCs w:val="23"/>
        </w:rPr>
      </w:pPr>
    </w:p>
    <w:p w:rsidRDefault="004B3238" w:rsidP="004B3238" w:rsidR="004B3238">
      <w:pPr>
        <w:jc w:val="both"/>
        <w:rPr>
          <w:sz w:val="23"/>
          <w:szCs w:val="23"/>
        </w:rPr>
      </w:pPr>
    </w:p>
    <w:p w:rsidRDefault="004B3238" w:rsidP="004B3238" w:rsidR="004B323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4B3238" w:rsidP="004B3238" w:rsidR="004B3238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B3238" w:rsidP="004B3238" w:rsidR="004B3238" w:rsidRPr="00D95430"/>
    <w:p w:rsidRDefault="004B3238" w:rsidP="004B3238" w:rsidR="004B3238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4B3238" w:rsidP="004B3238" w:rsidR="004B3238" w:rsidRPr="000031B2">
      <w:pPr>
        <w:jc w:val="both"/>
        <w:rPr>
          <w:color w:val="FF0000"/>
          <w:sz w:val="23"/>
          <w:szCs w:val="23"/>
        </w:rPr>
      </w:pPr>
      <w:r w:rsidRPr="00FC7B8B">
        <w:rPr>
          <w:sz w:val="23"/>
          <w:szCs w:val="23"/>
        </w:rPr>
        <w:t xml:space="preserve">- e-Oglasna </w:t>
      </w:r>
      <w:r w:rsidRPr="000031B2">
        <w:rPr>
          <w:sz w:val="23"/>
          <w:szCs w:val="23"/>
        </w:rPr>
        <w:t xml:space="preserve">ploča suda </w:t>
      </w:r>
      <w:r w:rsidR="00DB0051" w:rsidRPr="0018059A">
        <w:rPr>
          <w:sz w:val="23"/>
          <w:szCs w:val="23"/>
        </w:rPr>
        <w:t>28</w:t>
      </w:r>
      <w:r w:rsidRPr="0018059A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>2016</w:t>
      </w:r>
      <w:r w:rsidRPr="009566D5">
        <w:rPr>
          <w:sz w:val="23"/>
          <w:szCs w:val="23"/>
        </w:rPr>
        <w:t>. (čl. 132. st. 3. SZ-a)</w:t>
      </w:r>
    </w:p>
    <w:p w:rsidRDefault="004B3238" w:rsidP="004B3238" w:rsidR="004B3238" w:rsidRPr="009566D5">
      <w:pPr>
        <w:jc w:val="both"/>
      </w:pPr>
    </w:p>
    <w:p w:rsidRDefault="004B3238" w:rsidP="004B3238" w:rsidR="004B3238" w:rsidRPr="00D95430">
      <w:pPr>
        <w:ind w:left="360"/>
        <w:jc w:val="both"/>
      </w:pPr>
    </w:p>
    <w:p w:rsidRDefault="004B3238" w:rsidP="004B3238" w:rsidR="004B3238" w:rsidRPr="00D95430">
      <w:pPr>
        <w:jc w:val="both"/>
      </w:pPr>
    </w:p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4B3238" w:rsidP="004B3238" w:rsidR="004B3238"/>
    <w:p w:rsidRDefault="005B5E4D" w:rsidR="00500701"/>
    <w:sectPr w:rsidSect="009A6103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238" w:rsidP="004B3238" w:rsidR="004B3238">
      <w:r>
        <w:separator/>
      </w:r>
    </w:p>
  </w:endnote>
  <w:endnote w:id="0" w:type="continuationSeparator">
    <w:p w:rsidRDefault="004B3238" w:rsidP="004B3238" w:rsidR="004B3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238" w:rsidP="004B3238" w:rsidR="004B3238">
      <w:r>
        <w:separator/>
      </w:r>
    </w:p>
  </w:footnote>
  <w:footnote w:id="0" w:type="continuationSeparator">
    <w:p w:rsidRDefault="004B3238" w:rsidP="004B3238" w:rsidR="004B3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B3238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B5E4D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St-861</w:t>
        </w:r>
        <w:r w:rsidRPr="000031B2">
          <w:rPr>
            <w:sz w:val="23"/>
            <w:szCs w:val="23"/>
          </w:rPr>
          <w:t>/</w:t>
        </w:r>
        <w:r w:rsidRPr="0018059A">
          <w:rPr>
            <w:sz w:val="23"/>
            <w:szCs w:val="23"/>
          </w:rPr>
          <w:t>16-7</w:t>
        </w:r>
      </w:p>
    </w:sdtContent>
  </w:sdt>
  <w:p w:rsidRDefault="005B5E4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38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3238"/>
    <w:rsid w:val="0018059A"/>
    <w:rsid w:val="004B3238"/>
    <w:rsid w:val="00554328"/>
    <w:rsid w:val="005B5E4D"/>
    <w:rsid w:val="00985388"/>
    <w:rsid w:val="00DB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323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2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32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2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23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2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32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E4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E4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E4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E4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323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32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32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32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23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32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32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E4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E4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E4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E4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ORMA - COMMERCE d.o.o. NEDEŠĆINA</izvorni_sadrzaj>
    <derivirana_varijabla naziv="DomainObject.Predmet.ProtustrankaFormated_1">  ORMA - COMMERCE d.o.o. NEDEŠĆINA</derivirana_varijabla>
  </DomainObject.Predmet.ProtustrankaFormated>
  <DomainObject.Predmet.ProtustrankaFormatedOIB>
    <izvorni_sadrzaj>  ORMA - COMMERCE d.o.o. NEDEŠĆINA, OIB 90010430794</izvorni_sadrzaj>
    <derivirana_varijabla naziv="DomainObject.Predmet.ProtustrankaFormatedOIB_1">  ORMA - COMMERCE d.o.o. NEDEŠĆINA, OIB 90010430794</derivirana_varijabla>
  </DomainObject.Predmet.ProtustrankaFormatedOIB>
  <DomainObject.Predmet.ProtustrankaFormatedWithAdress>
    <izvorni_sadrzaj> ORMA - COMMERCE d.o.o. NEDEŠĆINA, Nedešćina/bb, 52220 Nedešćina</izvorni_sadrzaj>
    <derivirana_varijabla naziv="DomainObject.Predmet.ProtustrankaFormatedWithAdress_1"> ORMA - COMMERCE d.o.o. NEDEŠĆINA, Nedešćina/bb, 52220 Nedešćina</derivirana_varijabla>
  </DomainObject.Predmet.ProtustrankaFormatedWithAdress>
  <DomainObject.Predmet.ProtustrankaFormatedWithAdressOIB>
    <izvorni_sadrzaj> ORMA - COMMERCE d.o.o. NEDEŠĆINA, OIB 90010430794, Nedešćina/bb, 52220 Nedešćina</izvorni_sadrzaj>
    <derivirana_varijabla naziv="DomainObject.Predmet.ProtustrankaFormatedWithAdressOIB_1"> ORMA - COMMERCE d.o.o. NEDEŠĆINA, OIB 90010430794, Nedešćina/bb, 52220 Nedešćina</derivirana_varijabla>
  </DomainObject.Predmet.ProtustrankaFormatedWithAdressOIB>
  <DomainObject.Predmet.ProtustrankaWithAdress>
    <izvorni_sadrzaj>ORMA - COMMERCE d.o.o. NEDEŠĆINA Nedešćina/bb, 52220 Nedešćina</izvorni_sadrzaj>
    <derivirana_varijabla naziv="DomainObject.Predmet.ProtustrankaWithAdress_1">ORMA - COMMERCE d.o.o. NEDEŠĆINA Nedešćina/bb, 52220 Nedešćina</derivirana_varijabla>
  </DomainObject.Predmet.ProtustrankaWithAdress>
  <DomainObject.Predmet.ProtustrankaWithAdressOIB>
    <izvorni_sadrzaj>ORMA - COMMERCE d.o.o. NEDEŠĆINA, OIB 90010430794, Nedešćina/bb, 52220 Nedešćina</izvorni_sadrzaj>
    <derivirana_varijabla naziv="DomainObject.Predmet.ProtustrankaWithAdressOIB_1">ORMA - COMMERCE d.o.o. NEDEŠĆINA, OIB 90010430794, Nedešćina/bb, 52220 Nedešćina</derivirana_varijabla>
  </DomainObject.Predmet.ProtustrankaWithAdressOIB>
  <DomainObject.Predmet.ProtustrankaNazivFormated>
    <izvorni_sadrzaj>ORMA - COMMERCE d.o.o. NEDEŠĆINA</izvorni_sadrzaj>
    <derivirana_varijabla naziv="DomainObject.Predmet.ProtustrankaNazivFormated_1">ORMA - COMMERCE d.o.o. NEDEŠĆINA</derivirana_varijabla>
  </DomainObject.Predmet.ProtustrankaNazivFormated>
  <DomainObject.Predmet.ProtustrankaNazivFormatedOIB>
    <izvorni_sadrzaj>ORMA - COMMERCE d.o.o. NEDEŠĆINA, OIB 90010430794</izvorni_sadrzaj>
    <derivirana_varijabla naziv="DomainObject.Predmet.ProtustrankaNazivFormatedOIB_1">ORMA - COMMERCE d.o.o. NEDEŠĆINA, OIB 90010430794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23174.57</izvorni_sadrzaj>
    <derivirana_varijabla naziv="DomainObject.Predmet.TrenutnaVrijednost_1">23174.57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ORMA - COMMERCE d.o.o. NEDEŠĆINA</item>
    </izvorni_sadrzaj>
    <derivirana_varijabla naziv="DomainObject.Predmet.ProtuStrankaListFormated_1">
      <item>ORMA - COMMERCE d.o.o. NEDEŠĆINA</item>
    </derivirana_varijabla>
  </DomainObject.Predmet.ProtuStrankaListFormated>
  <DomainObject.Predmet.ProtuStrankaListFormatedOIB>
    <izvorni_sadrzaj>
      <item>ORMA - COMMERCE d.o.o. NEDEŠĆINA, OIB 90010430794</item>
    </izvorni_sadrzaj>
    <derivirana_varijabla naziv="DomainObject.Predmet.ProtuStrankaListFormatedOIB_1">
      <item>ORMA - COMMERCE d.o.o. NEDEŠĆINA, OIB 90010430794</item>
    </derivirana_varijabla>
  </DomainObject.Predmet.ProtuStrankaListFormatedOIB>
  <DomainObject.Predmet.ProtuStrankaListFormatedWithAdress>
    <izvorni_sadrzaj>
      <item>ORMA - COMMERCE d.o.o. NEDEŠĆINA, Nedešćina/bb, 52220 Nedešćina</item>
    </izvorni_sadrzaj>
    <derivirana_varijabla naziv="DomainObject.Predmet.ProtuStrankaListFormatedWithAdress_1">
      <item>ORMA - COMMERCE d.o.o. NEDEŠĆINA, Nedešćina/bb, 52220 Nedešćina</item>
    </derivirana_varijabla>
  </DomainObject.Predmet.ProtuStrankaListFormatedWithAdress>
  <DomainObject.Predmet.ProtuStrankaListFormatedWithAdressOIB>
    <izvorni_sadrzaj>
      <item>ORMA - COMMERCE d.o.o. NEDEŠĆINA, OIB 90010430794, Nedešćina/bb, 52220 Nedešćina</item>
    </izvorni_sadrzaj>
    <derivirana_varijabla naziv="DomainObject.Predmet.ProtuStrankaListFormatedWithAdressOIB_1">
      <item>ORMA - COMMERCE d.o.o. NEDEŠĆINA, OIB 90010430794, Nedešćina/bb, 52220 Nedešćina</item>
    </derivirana_varijabla>
  </DomainObject.Predmet.ProtuStrankaListFormatedWithAdressOIB>
  <DomainObject.Predmet.ProtuStrankaListNazivFormated>
    <izvorni_sadrzaj>
      <item>ORMA - COMMERCE d.o.o. NEDEŠĆINA</item>
    </izvorni_sadrzaj>
    <derivirana_varijabla naziv="DomainObject.Predmet.ProtuStrankaListNazivFormated_1">
      <item>ORMA - COMMERCE d.o.o. NEDEŠĆINA</item>
    </derivirana_varijabla>
  </DomainObject.Predmet.ProtuStrankaListNazivFormated>
  <DomainObject.Predmet.ProtuStrankaListNazivFormatedOIB>
    <izvorni_sadrzaj>
      <item>ORMA - COMMERCE d.o.o. NEDEŠĆINA, OIB 90010430794</item>
    </izvorni_sadrzaj>
    <derivirana_varijabla naziv="DomainObject.Predmet.ProtuStrankaListNazivFormatedOIB_1">
      <item>ORMA - COMMERCE d.o.o. NEDEŠĆINA, OIB 90010430794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ORMA - COMMERCE d.o.o. NEDEŠĆINA</izvorni_sadrzaj>
    <derivirana_varijabla naziv="DomainObject.Predmet.ProtustrankaIDrugi_1">ORMA - COMMERCE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ORMA - COMMERCE d.o.o. NEDEŠĆINA, OIB 90010430794, Nedešćina/bb, 52220 Nedešćina</izvorni_sadrzaj>
    <derivirana_varijabla naziv="DomainObject.Predmet.ProtustrankaIDrugiAdressOIB_1">ORMA - COMMERCE d.o.o. NEDEŠĆINA, OIB 90010430794, Nedešćina/bb,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ORMA - COMMERCE d.o.o. NEDEŠĆINA</item>
    </izvorni_sadrzaj>
    <derivirana_varijabla naziv="DomainObject.Predmet.SudioniciListNaziv_1">
      <item>FINANCIJSKA AGENCIJA, RC RIJEKA, PODRUŽNICA PULA, PULA</item>
      <item>ORMA - COMMERCE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ORMA - COMMERCE d.o.o. NEDEŠĆINA, OIB 90010430794, Nedešćina/bb,52220 Nedešćina</item>
    </izvorni_sadrzaj>
    <derivirana_varijabla naziv="DomainObject.Predmet.SudioniciListAdressOIB_1">
      <item>FINANCIJSKA AGENCIJA, RC RIJEKA, PODRUŽNICA PULA, PULA, OIB 85821130368, Giardini 5,52100 Pula</item>
      <item>ORMA - COMMERCE d.o.o. NEDEŠĆINA, OIB 90010430794, Nedešćina/bb,52220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90010430794</item>
    </izvorni_sadrzaj>
    <derivirana_varijabla naziv="DomainObject.Predmet.SudioniciListNazivOIB_1">
      <item>, OIB 85821130368</item>
      <item>, OIB 90010430794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2253</properties:Characters>
  <properties:Lines>81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2016-09-27T11:19:00Z</dcterms:created>
  <dc:creator>Jasmina Matika</dc:creator>
  <cp:lastModifiedBy>Jasmina Matika</cp:lastModifiedBy>
  <cp:lastPrinted>2016-09-28T06:43:00Z</cp:lastPrinted>
  <dcterms:modified xmlns:xsi="http://www.w3.org/2001/XMLSchema-instance" xsi:type="dcterms:W3CDTF">2016-09-28T07:11:00Z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