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FC2DC6">
                    <w:rPr>
                      <w:sz w:val="22"/>
                      <w:szCs w:val="22"/>
                    </w:rPr>
                    <w:t xml:space="preserve"> 18. St-298</w:t>
                  </w:r>
                  <w:r w:rsidR="002E37BF">
                    <w:rPr>
                      <w:sz w:val="22"/>
                      <w:szCs w:val="22"/>
                    </w:rPr>
                    <w:t>/18</w:t>
                  </w:r>
                  <w:r w:rsidR="00FC2DC6">
                    <w:rPr>
                      <w:sz w:val="22"/>
                      <w:szCs w:val="22"/>
                    </w:rPr>
                    <w:t>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40772e" w14:paraId="e40772e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FC2DC6">
        <w:t>UŠĆE KARAŠICE j.d.o.o. za ugostiteljstvo</w:t>
      </w:r>
      <w:r w:rsidR="00D5330D">
        <w:t>,</w:t>
      </w:r>
      <w:r>
        <w:t xml:space="preserve"> </w:t>
      </w:r>
      <w:proofErr w:type="spellStart"/>
      <w:r w:rsidR="00FC2DC6">
        <w:t>Petrijevci</w:t>
      </w:r>
      <w:proofErr w:type="spellEnd"/>
      <w:r w:rsidR="00FC2DC6">
        <w:t xml:space="preserve">, Naselje </w:t>
      </w:r>
      <w:proofErr w:type="spellStart"/>
      <w:r w:rsidR="00FC2DC6">
        <w:t>Karašica</w:t>
      </w:r>
      <w:proofErr w:type="spellEnd"/>
      <w:r w:rsidR="00FC2DC6">
        <w:t xml:space="preserve"> 127, MBS: 030175531, OIB: 89703215072, </w:t>
      </w:r>
      <w:r>
        <w:t xml:space="preserve"> dana </w:t>
      </w:r>
      <w:r w:rsidR="00FC2DC6">
        <w:t xml:space="preserve">30. srpnja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D5330D" w:rsidR="00D5330D" w:rsidRPr="002E37BF">
      <w:pPr>
        <w:pStyle w:val="Tijeloteksta"/>
        <w:numPr>
          <w:ilvl w:val="0"/>
          <w:numId w:val="2"/>
        </w:numPr>
        <w:rPr>
          <w:bCs/>
        </w:rPr>
      </w:pPr>
      <w:r w:rsidRPr="002E37BF">
        <w:rPr>
          <w:bCs/>
        </w:rPr>
        <w:t>Otvara se skraćeni stečajni postupak nad</w:t>
      </w:r>
      <w:r w:rsidR="00990992" w:rsidRPr="002E37BF">
        <w:rPr>
          <w:bCs/>
        </w:rPr>
        <w:t xml:space="preserve"> stečajnim</w:t>
      </w:r>
      <w:r w:rsidRPr="002E37BF">
        <w:rPr>
          <w:bCs/>
        </w:rPr>
        <w:t xml:space="preserve"> dužnikom </w:t>
      </w:r>
      <w:r w:rsidR="00FC2DC6">
        <w:t xml:space="preserve">UŠĆE KARAŠICE j.d.o.o. za ugostiteljstvo, </w:t>
      </w:r>
      <w:proofErr w:type="spellStart"/>
      <w:r w:rsidR="00FC2DC6">
        <w:t>Petrijevci</w:t>
      </w:r>
      <w:proofErr w:type="spellEnd"/>
      <w:r w:rsidR="00FC2DC6">
        <w:t xml:space="preserve">, Naselje </w:t>
      </w:r>
      <w:proofErr w:type="spellStart"/>
      <w:r w:rsidR="00FC2DC6">
        <w:t>Karašica</w:t>
      </w:r>
      <w:proofErr w:type="spellEnd"/>
      <w:r w:rsidR="00FC2DC6">
        <w:t xml:space="preserve"> 127, MBS: 030175531, OIB: 89703215072.</w:t>
      </w:r>
    </w:p>
    <w:p w:rsidRDefault="002E37BF" w:rsidP="002E37BF" w:rsidR="002E37BF" w:rsidRPr="002E37BF">
      <w:pPr>
        <w:pStyle w:val="Tijeloteksta"/>
        <w:ind w:left="1065"/>
        <w:rPr>
          <w:bCs/>
        </w:rPr>
      </w:pPr>
    </w:p>
    <w:p w:rsidRDefault="002F3C3A" w:rsidP="002E37BF" w:rsidR="002E37BF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2E37BF">
        <w:t xml:space="preserve">Zoran </w:t>
      </w:r>
      <w:proofErr w:type="spellStart"/>
      <w:r w:rsidR="002E37BF">
        <w:t>Ostović</w:t>
      </w:r>
      <w:proofErr w:type="spellEnd"/>
      <w:r w:rsidR="002E37BF">
        <w:t>, Šibenska 19, Velika Gorica, OIB: 14973076805.</w:t>
      </w:r>
    </w:p>
    <w:p w:rsidRDefault="002F3C3A" w:rsidP="002E37BF" w:rsidR="002F3C3A" w:rsidRPr="002E37BF">
      <w:pPr>
        <w:pStyle w:val="Odlomakpopisa"/>
        <w:ind w:left="705"/>
        <w:jc w:val="both"/>
        <w:rPr>
          <w:bCs/>
        </w:rPr>
      </w:pPr>
    </w:p>
    <w:p w:rsidRDefault="002F3C3A" w:rsidP="002E37BF" w:rsidR="002E37BF" w:rsidRPr="002E37BF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FC2DC6">
        <w:t xml:space="preserve">UŠĆE KARAŠICE j.d.o.o. za ugostiteljstvo, </w:t>
      </w:r>
      <w:proofErr w:type="spellStart"/>
      <w:r w:rsidR="00FC2DC6">
        <w:t>Petrijevci</w:t>
      </w:r>
      <w:proofErr w:type="spellEnd"/>
      <w:r w:rsidR="00FC2DC6">
        <w:t xml:space="preserve">, Naselje </w:t>
      </w:r>
      <w:proofErr w:type="spellStart"/>
      <w:r w:rsidR="00FC2DC6">
        <w:t>Karašica</w:t>
      </w:r>
      <w:proofErr w:type="spellEnd"/>
      <w:r w:rsidR="00FC2DC6">
        <w:t xml:space="preserve"> 127, MBS: 030175531, OIB: 89703215072.</w:t>
      </w:r>
    </w:p>
    <w:p w:rsidRDefault="00710D23" w:rsidP="002E37BF" w:rsidR="00710D23" w:rsidRPr="002E37BF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2E37BF" w:rsidR="002E37BF" w:rsidRPr="002E37BF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FC2DC6">
        <w:rPr>
          <w:bCs/>
        </w:rPr>
        <w:t>9. travnja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FC2DC6">
        <w:rPr>
          <w:bCs/>
        </w:rPr>
        <w:t>1583 od  6</w:t>
      </w:r>
      <w:r w:rsidR="00710D23">
        <w:rPr>
          <w:bCs/>
        </w:rPr>
        <w:t xml:space="preserve">. </w:t>
      </w:r>
      <w:r w:rsidR="00FC2DC6">
        <w:rPr>
          <w:bCs/>
        </w:rPr>
        <w:t>travnja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FC2DC6">
        <w:t xml:space="preserve">UŠĆE KARAŠICE j.d.o.o. za ugostiteljstvo, </w:t>
      </w:r>
      <w:proofErr w:type="spellStart"/>
      <w:r w:rsidR="00FC2DC6">
        <w:t>Petrijevci</w:t>
      </w:r>
      <w:proofErr w:type="spellEnd"/>
      <w:r w:rsidR="00FC2DC6">
        <w:t xml:space="preserve">, Naselje </w:t>
      </w:r>
      <w:proofErr w:type="spellStart"/>
      <w:r w:rsidR="00FC2DC6">
        <w:t>Karašica</w:t>
      </w:r>
      <w:proofErr w:type="spellEnd"/>
      <w:r w:rsidR="00FC2DC6">
        <w:t xml:space="preserve"> 127, MBS: 030175531, OIB: 89703215072.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FC2DC6">
        <w:rPr>
          <w:bCs/>
        </w:rPr>
        <w:t>St-298</w:t>
      </w:r>
      <w:r w:rsidR="00710D23">
        <w:rPr>
          <w:bCs/>
        </w:rPr>
        <w:t>/18</w:t>
      </w:r>
      <w:r w:rsidR="00FC2DC6">
        <w:rPr>
          <w:bCs/>
        </w:rPr>
        <w:t>-4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C2DC6">
        <w:t xml:space="preserve">21. </w:t>
      </w:r>
      <w:r w:rsidR="00057E16">
        <w:t xml:space="preserve"> </w:t>
      </w:r>
      <w:r w:rsidR="00FC2DC6">
        <w:t>svib</w:t>
      </w:r>
      <w:r w:rsidR="002E37BF">
        <w:t>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FC2DC6">
        <w:t>298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FC2DC6">
        <w:t>30. srpnja</w:t>
      </w:r>
      <w:r>
        <w:t xml:space="preserve">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E37BF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FC2DC6">
        <w:t>25.08.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2C710F0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E37BF"/>
    <w:rsid w:val="002F3C3A"/>
    <w:rsid w:val="00364EB7"/>
    <w:rsid w:val="003908EC"/>
    <w:rsid w:val="003E4468"/>
    <w:rsid w:val="004049C3"/>
    <w:rsid w:val="00463C3F"/>
    <w:rsid w:val="004B5F4E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5330D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C2DC6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F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F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UŠĆE KARAŠICE j.d.o.o. za ugostiteljstvo</izvorni_sadrzaj>
    <derivirana_varijabla naziv="DomainObject.Predmet.ProtustrankaFormated_1">  UŠĆE KARAŠICE j.d.o.o. za ugostiteljstvo</derivirana_varijabla>
  </DomainObject.Predmet.ProtustrankaFormated>
  <DomainObject.Predmet.ProtustrankaFormatedOIB>
    <izvorni_sadrzaj>  UŠĆE KARAŠICE j.d.o.o. za ugostiteljstvo, OIB 89703215072</izvorni_sadrzaj>
    <derivirana_varijabla naziv="DomainObject.Predmet.ProtustrankaFormatedOIB_1">  UŠĆE KARAŠICE j.d.o.o. za ugostiteljstvo, OIB 89703215072</derivirana_varijabla>
  </DomainObject.Predmet.ProtustrankaFormatedOIB>
  <DomainObject.Predmet.ProtustrankaFormatedWithAdress>
    <izvorni_sadrzaj> UŠĆE KARAŠICE j.d.o.o. za ugostiteljstvo, Naselje Karašica 127, 31208 Petrijevci</izvorni_sadrzaj>
    <derivirana_varijabla naziv="DomainObject.Predmet.ProtustrankaFormatedWithAdress_1"> UŠĆE KARAŠICE j.d.o.o. za ugostiteljstvo, Naselje Karašica 127, 31208 Petrijevci</derivirana_varijabla>
  </DomainObject.Predmet.ProtustrankaFormatedWithAdress>
  <DomainObject.Predmet.ProtustrankaFormatedWithAdressOIB>
    <izvorni_sadrzaj> UŠĆE KARAŠICE j.d.o.o. za ugostiteljstvo, OIB 89703215072, Naselje Karašica 127, 31208 Petrijevci</izvorni_sadrzaj>
    <derivirana_varijabla naziv="DomainObject.Predmet.ProtustrankaFormatedWithAdressOIB_1"> UŠĆE KARAŠICE j.d.o.o. za ugostiteljstvo, OIB 89703215072, Naselje Karašica 127, 31208 Petrijevci</derivirana_varijabla>
  </DomainObject.Predmet.ProtustrankaFormatedWithAdressOIB>
  <DomainObject.Predmet.ProtustrankaWithAdress>
    <izvorni_sadrzaj>UŠĆE KARAŠICE j.d.o.o. za ugostiteljstvo Naselje Karašica 127, 31208 Petrijevci</izvorni_sadrzaj>
    <derivirana_varijabla naziv="DomainObject.Predmet.ProtustrankaWithAdress_1">UŠĆE KARAŠICE j.d.o.o. za ugostiteljstvo Naselje Karašica 127, 31208 Petrijevci</derivirana_varijabla>
  </DomainObject.Predmet.ProtustrankaWithAdress>
  <DomainObject.Predmet.ProtustrankaWithAdressOIB>
    <izvorni_sadrzaj>UŠĆE KARAŠICE j.d.o.o. za ugostiteljstvo, OIB 89703215072, Naselje Karašica 127, 31208 Petrijevci</izvorni_sadrzaj>
    <derivirana_varijabla naziv="DomainObject.Predmet.ProtustrankaWithAdressOIB_1">UŠĆE KARAŠICE j.d.o.o. za ugostiteljstvo, OIB 89703215072, Naselje Karašica 127, 31208 Petrijevci</derivirana_varijabla>
  </DomainObject.Predmet.ProtustrankaWithAdressOIB>
  <DomainObject.Predmet.ProtustrankaNazivFormated>
    <izvorni_sadrzaj>UŠĆE KARAŠICE j.d.o.o. za ugostiteljstvo</izvorni_sadrzaj>
    <derivirana_varijabla naziv="DomainObject.Predmet.ProtustrankaNazivFormated_1">UŠĆE KARAŠICE j.d.o.o. za ugostiteljstvo</derivirana_varijabla>
  </DomainObject.Predmet.ProtustrankaNazivFormated>
  <DomainObject.Predmet.ProtustrankaNazivFormatedOIB>
    <izvorni_sadrzaj>UŠĆE KARAŠICE j.d.o.o. za ugostiteljstvo, OIB 89703215072</izvorni_sadrzaj>
    <derivirana_varijabla naziv="DomainObject.Predmet.ProtustrankaNazivFormatedOIB_1">UŠĆE KARAŠICE j.d.o.o. za ugostiteljstvo, OIB 89703215072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UŠĆE KARAŠICE j.d.o.o. za ugostiteljstvo</item>
    </izvorni_sadrzaj>
    <derivirana_varijabla naziv="DomainObject.Predmet.ProtuStrankaListFormated_1">
      <item>UŠĆE KARAŠICE j.d.o.o. za ugostiteljstvo</item>
    </derivirana_varijabla>
  </DomainObject.Predmet.ProtuStrankaListFormated>
  <DomainObject.Predmet.ProtuStrankaListFormatedOIB>
    <izvorni_sadrzaj>
      <item>UŠĆE KARAŠICE j.d.o.o. za ugostiteljstvo, OIB 89703215072</item>
    </izvorni_sadrzaj>
    <derivirana_varijabla naziv="DomainObject.Predmet.ProtuStrankaListFormatedOIB_1">
      <item>UŠĆE KARAŠICE j.d.o.o. za ugostiteljstvo, OIB 89703215072</item>
    </derivirana_varijabla>
  </DomainObject.Predmet.ProtuStrankaListFormatedOIB>
  <DomainObject.Predmet.ProtuStrankaListFormatedWithAdress>
    <izvorni_sadrzaj>
      <item>UŠĆE KARAŠICE j.d.o.o. za ugostiteljstvo, Naselje Karašica 127, 31208 Petrijevci</item>
    </izvorni_sadrzaj>
    <derivirana_varijabla naziv="DomainObject.Predmet.ProtuStrankaListFormatedWithAdress_1">
      <item>UŠĆE KARAŠICE j.d.o.o. za ugostiteljstvo, Naselje Karašica 127, 31208 Petrijevci</item>
    </derivirana_varijabla>
  </DomainObject.Predmet.ProtuStrankaListFormatedWithAdress>
  <DomainObject.Predmet.ProtuStrankaListFormatedWithAdressOIB>
    <izvorni_sadrzaj>
      <item>UŠĆE KARAŠICE j.d.o.o. za ugostiteljstvo, OIB 89703215072, Naselje Karašica 127, 31208 Petrijevci</item>
    </izvorni_sadrzaj>
    <derivirana_varijabla naziv="DomainObject.Predmet.ProtuStrankaListFormatedWithAdressOIB_1">
      <item>UŠĆE KARAŠICE j.d.o.o. za ugostiteljstvo, OIB 89703215072, Naselje Karašica 127, 31208 Petrijevci</item>
    </derivirana_varijabla>
  </DomainObject.Predmet.ProtuStrankaListFormatedWithAdressOIB>
  <DomainObject.Predmet.ProtuStrankaListNazivFormated>
    <izvorni_sadrzaj>
      <item>UŠĆE KARAŠICE j.d.o.o. za ugostiteljstvo</item>
    </izvorni_sadrzaj>
    <derivirana_varijabla naziv="DomainObject.Predmet.ProtuStrankaListNazivFormated_1">
      <item>UŠĆE KARAŠICE j.d.o.o. za ugostiteljstvo</item>
    </derivirana_varijabla>
  </DomainObject.Predmet.ProtuStrankaListNazivFormated>
  <DomainObject.Predmet.ProtuStrankaListNazivFormatedOIB>
    <izvorni_sadrzaj>
      <item>UŠĆE KARAŠICE j.d.o.o. za ugostiteljstvo, OIB 89703215072</item>
    </izvorni_sadrzaj>
    <derivirana_varijabla naziv="DomainObject.Predmet.ProtuStrankaListNazivFormatedOIB_1">
      <item>UŠĆE KARAŠICE j.d.o.o. za ugostiteljstvo, OIB 89703215072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UŠĆE KARAŠICE j.d.o.o. za ugostiteljstvo</izvorni_sadrzaj>
    <derivirana_varijabla naziv="DomainObject.Predmet.ProtustrankaIDrugi_1">UŠĆE KARAŠICE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UŠĆE KARAŠICE j.d.o.o. za ugostiteljstvo, OIB 89703215072, Naselje Karašica 127, 31208 Petrijevci</izvorni_sadrzaj>
    <derivirana_varijabla naziv="DomainObject.Predmet.ProtustrankaIDrugiAdressOIB_1">UŠĆE KARAŠICE j.d.o.o. za ugostiteljstvo, OIB 89703215072, Naselje Karašica 127,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UŠĆE KARAŠICE j.d.o.o. za ugostiteljstvo</item>
    </izvorni_sadrzaj>
    <derivirana_varijabla naziv="DomainObject.Predmet.SudioniciListNaziv_1">
      <item>FINA RC OSIJEK</item>
      <item>UŠĆE KARAŠICE j.d.o.o. za ugostiteljstvo</item>
    </derivirana_varijabla>
  </DomainObject.Predmet.SudioniciListNaziv>
  <DomainObject.Predmet.SudioniciListAdressOIB>
    <izvorni_sadrzaj>
      <item>FINA RC OSIJEK, OIB 85821130368</item>
      <item>UŠĆE KARAŠICE j.d.o.o. za ugostiteljstvo, OIB 89703215072, Naselje Karašica 127,31208 Petrijevci</item>
    </izvorni_sadrzaj>
    <derivirana_varijabla naziv="DomainObject.Predmet.SudioniciListAdressOIB_1">
      <item>FINA RC OSIJEK, OIB 85821130368</item>
      <item>UŠĆE KARAŠICE j.d.o.o. za ugostiteljstvo, OIB 89703215072, Naselje Karašica 127,31208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89703215072</item>
    </izvorni_sadrzaj>
    <derivirana_varijabla naziv="DomainObject.Predmet.SudioniciListNazivOIB_1">
      <item>, OIB 85821130368</item>
      <item>, OIB 89703215072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2903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2018-07-27T09:51:00Z</dcterms:created>
  <dc:creator>Snježana Andrijanić</dc:creator>
  <cp:lastModifiedBy>Gordana Harc</cp:lastModifiedBy>
  <cp:lastPrinted>2018-07-27T09:49:00Z</cp:lastPrinted>
  <dcterms:modified xmlns:xsi="http://www.w3.org/2001/XMLSchema-instance" xsi:type="dcterms:W3CDTF">2018-07-30T07:09:00Z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St-298-18-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