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06da" w14:paraId="36806da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9200D8">
        <w:t>1753</w:t>
      </w:r>
      <w:r w:rsidR="00D259A4">
        <w:t>/16-</w:t>
      </w:r>
      <w:r w:rsidR="009200D8">
        <w:t>8</w:t>
      </w:r>
    </w:p>
    <w:p w:rsidRDefault="004952D7" w:rsidP="0077456D" w:rsidR="004952D7">
      <w:pPr>
        <w:tabs>
          <w:tab w:pos="7665" w:val="left"/>
        </w:tabs>
      </w:pPr>
      <w:r>
        <w:rPr>
          <w:rStyle w:val="Strong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Strong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434598" w:rsidRPr="00434598">
        <w:t>CRYPTA j.d.o.o., Vukovar, Hrvatskog zrakoplovstva 23/55, MBS: 030125284, OIB: 17247186508</w:t>
      </w:r>
      <w:r w:rsidR="000E2913" w:rsidRPr="00841C42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434598">
        <w:t>21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BodyText"/>
      </w:pPr>
      <w:r w:rsidRPr="0013209D">
        <w:tab/>
      </w:r>
    </w:p>
    <w:p w:rsidRDefault="004011EC" w:rsidP="004B741D" w:rsidR="004011EC" w:rsidRPr="004011EC">
      <w:pPr>
        <w:pStyle w:val="BodyText"/>
      </w:pPr>
    </w:p>
    <w:p w:rsidRDefault="004B741D" w:rsidP="00C84B33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434598" w:rsidRPr="00434598">
        <w:t>CRYPTA j.d.o.o., Vukovar, Hrvatskog zrakoplovstva 23/55, MBS: 030125284, OIB: 17247186508</w:t>
      </w:r>
      <w:r w:rsidR="004952D7">
        <w:rPr>
          <w:b/>
        </w:rPr>
        <w:t>.</w:t>
      </w:r>
    </w:p>
    <w:p w:rsidRDefault="003742E1" w:rsidP="00D259A4" w:rsidR="003742E1">
      <w:pPr>
        <w:pStyle w:val="BodyText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9F5A8F">
        <w:t>Zvonko Tomljanović</w:t>
      </w:r>
      <w:r w:rsidR="00FF2438">
        <w:t xml:space="preserve"> iz </w:t>
      </w:r>
      <w:r w:rsidR="009F5A8F">
        <w:t>Našica</w:t>
      </w:r>
      <w:r w:rsidR="00717947">
        <w:t xml:space="preserve">, </w:t>
      </w:r>
      <w:r w:rsidR="009F5A8F">
        <w:t>J. Runjanina 7</w:t>
      </w:r>
      <w:r w:rsidR="00841C42">
        <w:t xml:space="preserve">, OIB: </w:t>
      </w:r>
      <w:r w:rsidR="009F5A8F" w:rsidRPr="00B03FBD">
        <w:t>01559486405</w:t>
      </w:r>
      <w:r w:rsidR="0009206B">
        <w:t>.</w:t>
      </w:r>
    </w:p>
    <w:p w:rsidRDefault="00A26E0B" w:rsidP="003742E1" w:rsidR="004B741D">
      <w:pPr>
        <w:pStyle w:val="BodyText"/>
        <w:numPr>
          <w:ilvl w:val="0"/>
          <w:numId w:val="1"/>
        </w:numPr>
      </w:pPr>
      <w:r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BodyText"/>
        <w:rPr>
          <w:b/>
          <w:bCs/>
        </w:rPr>
      </w:pPr>
    </w:p>
    <w:p w:rsidRDefault="004952D7" w:rsidP="004B741D" w:rsidR="004952D7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BodyText"/>
        <w:rPr>
          <w:b/>
          <w:bCs/>
        </w:rPr>
      </w:pPr>
    </w:p>
    <w:p w:rsidRDefault="00316834" w:rsidP="004B741D" w:rsidR="00316834">
      <w:pPr>
        <w:pStyle w:val="BodyText"/>
        <w:rPr>
          <w:b/>
          <w:bCs/>
        </w:rPr>
      </w:pPr>
    </w:p>
    <w:p w:rsidRDefault="00366021" w:rsidP="00316834" w:rsidR="0013209D">
      <w:pPr>
        <w:pStyle w:val="BodyText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9F5A8F">
        <w:t>27</w:t>
      </w:r>
      <w:r w:rsidR="00FF2438">
        <w:t xml:space="preserve">. </w:t>
      </w:r>
      <w:r w:rsidR="009F5A8F">
        <w:t>svibnja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434598" w:rsidRPr="00434598">
        <w:t>CRYPTA j.d.o.o., Vukovar, Hrvatskog zrakoplovstva 23/55, MBS: 030125284, OIB: 17247186508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BodyText"/>
      </w:pPr>
      <w:r>
        <w:t xml:space="preserve"> </w:t>
      </w:r>
    </w:p>
    <w:p w:rsidRDefault="00EF5439" w:rsidP="00004F11" w:rsidR="00841C42">
      <w:pPr>
        <w:pStyle w:val="BodyText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9F5A8F">
        <w:t>24. svibnja</w:t>
      </w:r>
      <w:r w:rsidR="00841C42">
        <w:t xml:space="preserve"> </w:t>
      </w:r>
      <w:r w:rsidR="009F5A8F">
        <w:t>2016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1E1BC5" w:rsidP="00004F11" w:rsidR="001E1BC5">
      <w:pPr>
        <w:pStyle w:val="BodyText"/>
        <w:ind w:firstLine="708"/>
      </w:pPr>
    </w:p>
    <w:p w:rsidRDefault="001E1BC5" w:rsidP="001E1BC5" w:rsidR="001E1BC5">
      <w:pPr>
        <w:jc w:val="right"/>
      </w:pPr>
      <w:r>
        <w:lastRenderedPageBreak/>
        <w:tab/>
        <w:t>6 St-1753/16-8</w:t>
      </w:r>
    </w:p>
    <w:p w:rsidRDefault="001E1BC5" w:rsidP="001E1BC5" w:rsidR="001E1BC5">
      <w:pPr>
        <w:pStyle w:val="BodyText"/>
        <w:tabs>
          <w:tab w:pos="1695" w:val="left"/>
        </w:tabs>
        <w:ind w:firstLine="708"/>
      </w:pPr>
    </w:p>
    <w:p w:rsidRDefault="001E1BC5" w:rsidP="00004F11" w:rsidR="001E1BC5">
      <w:pPr>
        <w:pStyle w:val="BodyText"/>
        <w:ind w:firstLine="708"/>
      </w:pPr>
    </w:p>
    <w:p w:rsidRDefault="00316834" w:rsidP="00841C42" w:rsidR="00316834">
      <w:pPr>
        <w:pStyle w:val="BodyText"/>
      </w:pPr>
      <w:r>
        <w:t xml:space="preserve">od </w:t>
      </w:r>
      <w:r w:rsidR="00C03DCE">
        <w:t>1</w:t>
      </w:r>
      <w:r w:rsidR="009F5A8F">
        <w:t>20</w:t>
      </w:r>
      <w:r w:rsidR="00841C42">
        <w:t xml:space="preserve"> </w:t>
      </w:r>
      <w:r>
        <w:t xml:space="preserve">dana u ukupnom iznosu od </w:t>
      </w:r>
      <w:r w:rsidR="009F5A8F">
        <w:t>7</w:t>
      </w:r>
      <w:r w:rsidR="00FF2438">
        <w:t>.</w:t>
      </w:r>
      <w:r w:rsidR="009F5A8F">
        <w:t>217</w:t>
      </w:r>
      <w:r w:rsidR="00841C42">
        <w:t>,</w:t>
      </w:r>
      <w:r w:rsidR="009F5A8F">
        <w:t>18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9F5A8F">
        <w:t>3</w:t>
      </w:r>
      <w:r>
        <w:t xml:space="preserve"> </w:t>
      </w:r>
      <w:r w:rsidR="00C03DCE">
        <w:t>zaposlen</w:t>
      </w:r>
      <w:r w:rsidR="009F5A8F">
        <w:t>ih</w:t>
      </w:r>
      <w:r>
        <w:t>.</w:t>
      </w:r>
    </w:p>
    <w:p w:rsidRDefault="009F5A8F" w:rsidP="00DD6DE4" w:rsidR="009F5A8F">
      <w:pPr>
        <w:pStyle w:val="BodyText"/>
        <w:ind w:firstLine="708"/>
      </w:pPr>
    </w:p>
    <w:p w:rsidRDefault="00133EE5" w:rsidP="00DD6DE4" w:rsidR="004952D7">
      <w:pPr>
        <w:pStyle w:val="BodyText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9F5A8F">
        <w:t>Zvonko Tomljanović iz Našica</w:t>
      </w:r>
      <w:r w:rsidR="0071794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BodyText"/>
        <w:rPr>
          <w:b/>
          <w:bCs/>
        </w:rPr>
      </w:pPr>
    </w:p>
    <w:p w:rsidRDefault="004B741D" w:rsidP="00AC544E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434598">
        <w:t>21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C0654F" w:rsidR="00C0654F">
      <w:pPr>
        <w:pStyle w:val="BodyText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BodyText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BodyText"/>
        <w:ind w:firstLine="708"/>
        <w:jc w:val="left"/>
      </w:pPr>
    </w:p>
    <w:p w:rsidRDefault="00C0654F" w:rsidP="00C0654F" w:rsidR="00C0654F">
      <w:pPr>
        <w:pStyle w:val="BodyText"/>
        <w:jc w:val="left"/>
      </w:pPr>
      <w:r>
        <w:t>POUKA O PRAVNOM LIJEKU:</w:t>
      </w:r>
    </w:p>
    <w:p w:rsidRDefault="00C0654F" w:rsidP="00C0654F" w:rsidR="00C0654F">
      <w:pPr>
        <w:pStyle w:val="BodyText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BodyText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434598">
        <w:t>27</w:t>
      </w:r>
      <w:r w:rsidR="00841C42">
        <w:t>.</w:t>
      </w:r>
      <w:r w:rsidR="00434598">
        <w:t>5</w:t>
      </w:r>
      <w:r w:rsidR="00841C42">
        <w:t>.2016.g.</w:t>
      </w:r>
    </w:p>
    <w:p w:rsidRDefault="00D259A4" w:rsidP="00C2039B" w:rsidR="00C0654F">
      <w:pPr>
        <w:pStyle w:val="BodyText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434598">
        <w:t>21</w:t>
      </w:r>
      <w:r w:rsidR="00D5673C">
        <w:t>/</w:t>
      </w:r>
      <w:r w:rsidR="00841C42">
        <w:t>3</w:t>
      </w:r>
    </w:p>
    <w:p w:rsidRDefault="00C0654F" w:rsidP="001309A4" w:rsidR="00C0654F">
      <w:pPr>
        <w:pStyle w:val="BodyText"/>
        <w:jc w:val="center"/>
      </w:pPr>
    </w:p>
    <w:p w:rsidRDefault="00C2039B" w:rsidP="001309A4" w:rsidR="00C0654F">
      <w:pPr>
        <w:pStyle w:val="BodyText"/>
        <w:jc w:val="center"/>
      </w:pPr>
      <w:r>
        <w:t xml:space="preserve"> </w:t>
      </w: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5661" w:rsidR="00DE5661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7FC6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5661" w:rsidR="00DE5661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BC5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34598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27F5F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7C5"/>
    <w:rsid w:val="00891BF4"/>
    <w:rsid w:val="00896E74"/>
    <w:rsid w:val="009001D6"/>
    <w:rsid w:val="00906032"/>
    <w:rsid w:val="00907FC6"/>
    <w:rsid w:val="00911825"/>
    <w:rsid w:val="009200D8"/>
    <w:rsid w:val="00926DED"/>
    <w:rsid w:val="00935547"/>
    <w:rsid w:val="00965A37"/>
    <w:rsid w:val="00994095"/>
    <w:rsid w:val="009B0969"/>
    <w:rsid w:val="009C13EB"/>
    <w:rsid w:val="009E586F"/>
    <w:rsid w:val="009F5A8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911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9118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9118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8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8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911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9118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9118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8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8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St-1753/2016-8</izvorni_sadrzaj>
    <derivirana_varijabla naziv="DomainObject.Oznaka_1">St-1753/2016-8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St-1753/2016</izvorni_sadrzaj>
    <derivirana_varijabla naziv="DomainObject.Predmet.OznakaBroj_1">St-1753/2016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CRYPTA jednostavno društvo s ograničenom odgovornošću za građevinarstvo, trgovinu i usluge</izvorni_sadrzaj>
    <derivirana_varijabla naziv="DomainObject.Predmet.ProtustrankaFormated_1">  CRYPTA jednostavno društvo s ograničenom odgovornošću za građevinarstvo, trgovinu i usluge</derivirana_varijabla>
  </DomainObject.Predmet.ProtustrankaFormated>
  <DomainObject.Predmet.ProtustrankaFormatedOIB>
    <izvorni_sadrzaj>  CRYPTA jednostavno društvo s ograničenom odgovornošću za građevinarstvo, trgovinu i usluge, OIB 17247186508</izvorni_sadrzaj>
    <derivirana_varijabla naziv="DomainObject.Predmet.ProtustrankaFormatedOIB_1">  CRYPTA jednostavno društvo s ograničenom odgovornošću za građevinarstvo, trgovinu i usluge, OIB 17247186508</derivirana_varijabla>
  </DomainObject.Predmet.ProtustrankaFormatedOIB>
  <DomainObject.Predmet.ProtustrankaFormatedWithAdress>
    <izvorni_sadrzaj> CRYPTA jednostavno društvo s ograničenom odgovornošću za građevinarstvo, trgovinu i usluge, Hrvatskog zrakoplovstva 2355, 32000 Vukovar</izvorni_sadrzaj>
    <derivirana_varijabla naziv="DomainObject.Predmet.ProtustrankaFormatedWithAdress_1"> CRYPTA jednostavno društvo s ograničenom odgovornošću za građevinarstvo, trgovinu i usluge, Hrvatskog zrakoplovstva 2355, 32000 Vukovar</derivirana_varijabla>
  </DomainObject.Predmet.ProtustrankaFormatedWithAdress>
  <DomainObject.Predmet.ProtustrankaFormatedWithAdressOIB>
    <izvorni_sadrzaj> CRYPTA jednostavno društvo s ograničenom odgovornošću za građevinarstvo, trgovinu i usluge, OIB 17247186508, Hrvatskog zrakoplovstva 2355, 32000 Vukovar</izvorni_sadrzaj>
    <derivirana_varijabla naziv="DomainObject.Predmet.ProtustrankaFormatedWithAdressOIB_1"> CRYPTA jednostavno društvo s ograničenom odgovornošću za građevinarstvo, trgovinu i usluge, OIB 17247186508, Hrvatskog zrakoplovstva 2355, 32000 Vukovar</derivirana_varijabla>
  </DomainObject.Predmet.ProtustrankaFormatedWithAdressOIB>
  <DomainObject.Predmet.ProtustrankaWithAdress>
    <izvorni_sadrzaj>CRYPTA jednostavno društvo s ograničenom odgovornošću za građevinarstvo, trgovinu i usluge Hrvatskog zrakoplovstva 2355, 32000 Vukovar</izvorni_sadrzaj>
    <derivirana_varijabla naziv="DomainObject.Predmet.ProtustrankaWithAdress_1">CRYPTA jednostavno društvo s ograničenom odgovornošću za građevinarstvo, trgovinu i usluge Hrvatskog zrakoplovstva 2355, 32000 Vukovar</derivirana_varijabla>
  </DomainObject.Predmet.ProtustrankaWithAdress>
  <DomainObject.Predmet.ProtustrankaWithAdressOIB>
    <izvorni_sadrzaj>CRYPTA jednostavno društvo s ograničenom odgovornošću za građevinarstvo, trgovinu i usluge, OIB 17247186508, Hrvatskog zrakoplovstva 2355, 32000 Vukovar</izvorni_sadrzaj>
    <derivirana_varijabla naziv="DomainObject.Predmet.ProtustrankaWithAdressOIB_1">CRYPTA jednostavno društvo s ograničenom odgovornošću za građevinarstvo, trgovinu i usluge, OIB 17247186508, Hrvatskog zrakoplovstva 2355, 32000 Vukovar</derivirana_varijabla>
  </DomainObject.Predmet.ProtustrankaWithAdressOIB>
  <DomainObject.Predmet.ProtustrankaNazivFormated>
    <izvorni_sadrzaj>CRYPTA jednostavno društvo s ograničenom odgovornošću za građevinarstvo, trgovinu i usluge</izvorni_sadrzaj>
    <derivirana_varijabla naziv="DomainObject.Predmet.ProtustrankaNazivFormated_1">CRYPTA jednostavno društvo s ograničenom odgovornošću za građevinarstvo, trgovinu i usluge</derivirana_varijabla>
  </DomainObject.Predmet.ProtustrankaNazivFormated>
  <DomainObject.Predmet.ProtustrankaNazivFormatedOIB>
    <izvorni_sadrzaj>CRYPTA jednostavno društvo s ograničenom odgovornošću za građevinarstvo, trgovinu i usluge, OIB 17247186508</izvorni_sadrzaj>
    <derivirana_varijabla naziv="DomainObject.Predmet.ProtustrankaNazivFormatedOIB_1">CRYPTA jednostavno društvo s ograničenom odgovornošću za građevinarstvo, trgovinu i usluge, OIB 17247186508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CRYPTA jednostavno društvo s ograničenom odgovornošću za građevinarstvo, trgovinu i usluge</item>
    </izvorni_sadrzaj>
    <derivirana_varijabla naziv="DomainObject.Predmet.ProtuStrankaListFormated_1">
      <item>CRYPTA jednostavno društvo s ograničenom odgovornošću za građevinarstvo, trgovinu i usluge</item>
    </derivirana_varijabla>
  </DomainObject.Predmet.ProtuStrankaListFormated>
  <DomainObject.Predmet.ProtuStrankaListFormatedOIB>
    <izvorni_sadrzaj>
      <item>CRYPTA jednostavno društvo s ograničenom odgovornošću za građevinarstvo, trgovinu i usluge, OIB 17247186508</item>
    </izvorni_sadrzaj>
    <derivirana_varijabla naziv="DomainObject.Predmet.ProtuStrankaListFormatedOIB_1">
      <item>CRYPTA jednostavno društvo s ograničenom odgovornošću za građevinarstvo, trgovinu i usluge, OIB 17247186508</item>
    </derivirana_varijabla>
  </DomainObject.Predmet.ProtuStrankaListFormatedOIB>
  <DomainObject.Predmet.ProtuStrankaListFormatedWithAdress>
    <izvorni_sadrzaj>
      <item>CRYPTA jednostavno društvo s ograničenom odgovornošću za građevinarstvo, trgovinu i usluge, Hrvatskog zrakoplovstva 2355, 32000 Vukovar</item>
    </izvorni_sadrzaj>
    <derivirana_varijabla naziv="DomainObject.Predmet.ProtuStrankaListFormatedWithAdress_1">
      <item>CRYPTA jednostavno društvo s ograničenom odgovornošću za građevinarstvo, trgovinu i usluge, Hrvatskog zrakoplovstva 2355, 32000 Vukovar</item>
    </derivirana_varijabla>
  </DomainObject.Predmet.ProtuStrankaListFormatedWithAdress>
  <DomainObject.Predmet.ProtuStrankaListFormatedWithAdressOIB>
    <izvorni_sadrzaj>
      <item>CRYPTA jednostavno društvo s ograničenom odgovornošću za građevinarstvo, trgovinu i usluge, OIB 17247186508, Hrvatskog zrakoplovstva 2355, 32000 Vukovar</item>
    </izvorni_sadrzaj>
    <derivirana_varijabla naziv="DomainObject.Predmet.ProtuStrankaListFormatedWithAdressOIB_1">
      <item>CRYPTA jednostavno društvo s ograničenom odgovornošću za građevinarstvo, trgovinu i usluge, OIB 17247186508, Hrvatskog zrakoplovstva 2355, 32000 Vukovar</item>
    </derivirana_varijabla>
  </DomainObject.Predmet.ProtuStrankaListFormatedWithAdressOIB>
  <DomainObject.Predmet.ProtuStrankaListNazivFormated>
    <izvorni_sadrzaj>
      <item>CRYPTA jednostavno društvo s ograničenom odgovornošću za građevinarstvo, trgovinu i usluge</item>
    </izvorni_sadrzaj>
    <derivirana_varijabla naziv="DomainObject.Predmet.ProtuStrankaListNazivFormated_1">
      <item>CRYPTA jednostavno društvo s ograničenom odgovornošću za građevinarstvo, trgovinu i usluge</item>
    </derivirana_varijabla>
  </DomainObject.Predmet.ProtuStrankaListNazivFormated>
  <DomainObject.Predmet.ProtuStrankaListNazivFormatedOIB>
    <izvorni_sadrzaj>
      <item>CRYPTA jednostavno društvo s ograničenom odgovornošću za građevinarstvo, trgovinu i usluge, OIB 17247186508</item>
    </izvorni_sadrzaj>
    <derivirana_varijabla naziv="DomainObject.Predmet.ProtuStrankaListNazivFormatedOIB_1">
      <item>CRYPTA jednostavno društvo s ograničenom odgovornošću za građevinarstvo, trgovinu i usluge, OIB 17247186508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St-1753/2016-8</izvorni_sadrzaj>
    <derivirana_varijabla naziv="DomainObject.PoslovniBrojDokumenta_1">St-1753/2016-8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CRYPTA jednostavno društvo s ograničenom odgovornošću za građevinarstvo, trgovinu i usluge</izvorni_sadrzaj>
    <derivirana_varijabla naziv="DomainObject.Predmet.ProtustrankaIDrugi_1">CRYPTA jednostavno društvo s ograničenom odgovornošću za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CRYPTA jednostavno društvo s ograničenom odgovornošću za građevinarstvo, trgovinu i usluge, OIB 17247186508, Hrvatskog zrakoplovstva 2355, 32000 Vukovar</izvorni_sadrzaj>
    <derivirana_varijabla naziv="DomainObject.Predmet.ProtustrankaIDrugiAdressOIB_1">CRYPTA jednostavno društvo s ograničenom odgovornošću za građevinarstvo, trgovinu i usluge, OIB 17247186508, Hrvatskog zrakoplovstva 2355,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CRYPTA jednostavno društvo s ograničenom odgovornošću za građevinarstvo, trgovinu i usluge</item>
    </izvorni_sadrzaj>
    <derivirana_varijabla naziv="DomainObject.Predmet.SudioniciListNaziv_1">
      <item>FINA RC OSIJEK</item>
      <item>CRYPTA jednostavno društvo s ograničenom odgovornošću za građevinarstvo, trgovinu i usluge</item>
    </derivirana_varijabla>
  </DomainObject.Predmet.SudioniciListNaziv>
  <DomainObject.Predmet.SudioniciListAdressOIB>
    <izvorni_sadrzaj>
      <item>FINA RC OSIJEK, OIB 85821130368</item>
      <item>CRYPTA jednostavno društvo s ograničenom odgovornošću za građevinarstvo, trgovinu i usluge, OIB 17247186508, Hrvatskog zrakoplovstva 2355,32000 Vukovar</item>
    </izvorni_sadrzaj>
    <derivirana_varijabla naziv="DomainObject.Predmet.SudioniciListAdressOIB_1">
      <item>FINA RC OSIJEK, OIB 85821130368</item>
      <item>CRYPTA jednostavno društvo s ograničenom odgovornošću za građevinarstvo, trgovinu i usluge, OIB 17247186508, Hrvatskog zrakoplovstva 2355,32000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17247186508</item>
    </izvorni_sadrzaj>
    <derivirana_varijabla naziv="DomainObject.Predmet.SudioniciListNazivOIB_1">
      <item>, OIB 85821130368</item>
      <item>, OIB 17247186508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E016E-CE4C-455D-B792-85DE2F76A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2459</properties:Characters>
  <properties:Lines>95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2017-02-21T06:26:00Z</dcterms:created>
  <dc:creator>hermanj</dc:creator>
  <cp:lastModifiedBy>Maja Videnović</cp:lastModifiedBy>
  <cp:lastPrinted>2016-05-05T06:46:00Z</cp:lastPrinted>
  <dcterms:modified xmlns:xsi="http://www.w3.org/2001/XMLSchema-instance" xsi:type="dcterms:W3CDTF">2017-02-21T07:04:00Z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St-1753/2016-8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