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5D02E6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46299">
              <w:rPr>
                <w:noProof/>
                <w:sz w:val="24"/>
                <w:szCs w:val="24"/>
              </w:rPr>
              <w:t>21</w:t>
            </w:r>
            <w:r w:rsidR="005D02E6">
              <w:rPr>
                <w:noProof/>
                <w:sz w:val="24"/>
                <w:szCs w:val="24"/>
              </w:rPr>
              <w:t>0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10a1b6e" w14:paraId="10a1b6e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5D02E6" w:rsidRPr="005D02E6">
        <w:rPr>
          <w:lang w:val="hr-HR"/>
        </w:rPr>
        <w:t>MIX SHOP j.d.o.o., OIB: 28237649101, Split, Spinčićeva 12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F46299">
        <w:rPr>
          <w:szCs w:val="24"/>
          <w:lang w:val="hr-HR"/>
        </w:rPr>
        <w:t>23. travnja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D02E6" w:rsidRPr="005D02E6">
        <w:rPr>
          <w:rFonts w:cs="Times New Roman" w:eastAsia="Times New Roman"/>
          <w:szCs w:val="24"/>
          <w:lang w:eastAsia="hr-HR"/>
        </w:rPr>
        <w:t>MIX SHOP j.d.o.o., OIB: 28237649101, Split, Spinčićeva 12</w:t>
      </w:r>
      <w:r w:rsidR="005D02E6"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46299">
        <w:rPr>
          <w:rFonts w:cs="Times New Roman" w:eastAsia="Times New Roman"/>
          <w:szCs w:val="24"/>
          <w:lang w:eastAsia="hr-HR"/>
        </w:rPr>
        <w:t>2</w:t>
      </w:r>
      <w:r w:rsidR="005D02E6">
        <w:rPr>
          <w:rFonts w:cs="Times New Roman" w:eastAsia="Times New Roman"/>
          <w:szCs w:val="24"/>
          <w:lang w:eastAsia="hr-HR"/>
        </w:rPr>
        <w:t>9</w:t>
      </w:r>
      <w:r w:rsidR="00F46299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5D02E6">
        <w:t>08</w:t>
      </w:r>
      <w:r w:rsidR="00AA571E">
        <w:t>:</w:t>
      </w:r>
      <w:r w:rsidR="005D02E6">
        <w:t>5</w:t>
      </w:r>
      <w:r w:rsidR="00A21674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F46299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D02E6">
        <w:rPr>
          <w:rFonts w:cs="Times New Roman" w:eastAsia="Times New Roman"/>
          <w:szCs w:val="24"/>
          <w:lang w:eastAsia="hr-HR"/>
        </w:rPr>
        <w:t>Zvonko Vukušić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3F7B95">
        <w:t>. Nalaže se zastupni</w:t>
      </w:r>
      <w:r w:rsidR="005D02E6">
        <w:t>ku</w:t>
      </w:r>
      <w:r w:rsidR="00AC6F65">
        <w:t xml:space="preserve"> </w:t>
      </w:r>
      <w:r w:rsidRPr="00564E07">
        <w:t xml:space="preserve">po zakonu </w:t>
      </w:r>
      <w:r>
        <w:t xml:space="preserve">dužnika </w:t>
      </w:r>
      <w:r w:rsidR="005D02E6">
        <w:t>Zvonku Vukušiću</w:t>
      </w:r>
      <w:r w:rsidR="00F46299" w:rsidRPr="00F46299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5D02E6" w:rsidP="00A21674" w:rsidR="00DD737D" w:rsidRPr="00DD737D">
      <w:pPr>
        <w:ind w:firstLine="709"/>
        <w:jc w:val="both"/>
        <w:rPr>
          <w:szCs w:val="24"/>
        </w:rPr>
      </w:pPr>
      <w:r w:rsidRPr="005D02E6">
        <w:rPr>
          <w:szCs w:val="24"/>
        </w:rPr>
        <w:t>Financijska agencija, Regionalni centar Split podnijela je ovom sudu 6. prosinca 2017. zahtjev za provedbu skraćenog stečajnog postupka nad MIX SHOP j.d.o.o., OIB: 28237649101, Split, Spinčićeva 12, navodeći da dužnik nema zaposlenih, a da na dan 30. studenog 2017. u Očevidniku redoslijeda osnova za plaćanje, ima evidentirane neizvršene osnove za plaćanje u neprekinutom razdoblju od 120 dana, u ukupnom iznosu od 44.179,11 kn.</w:t>
      </w:r>
      <w:r w:rsidR="00AC6F65">
        <w:rPr>
          <w:szCs w:val="24"/>
        </w:rPr>
        <w:t>,</w:t>
      </w:r>
      <w:r w:rsidR="00AC6F65" w:rsidRPr="00AC6F65">
        <w:t xml:space="preserve"> </w:t>
      </w:r>
      <w:r w:rsidR="00AC6F65" w:rsidRPr="00AC6F65">
        <w:rPr>
          <w:szCs w:val="24"/>
        </w:rPr>
        <w:t>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F46299">
        <w:rPr>
          <w:szCs w:val="24"/>
        </w:rPr>
        <w:t>22. prosinca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DE6484">
        <w:rPr>
          <w:szCs w:val="24"/>
        </w:rPr>
        <w:t>1145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DE6484">
        <w:rPr>
          <w:szCs w:val="24"/>
        </w:rPr>
        <w:t>30</w:t>
      </w:r>
      <w:r w:rsidR="00AC6F65">
        <w:rPr>
          <w:szCs w:val="24"/>
        </w:rPr>
        <w:t xml:space="preserve">. siječnja </w:t>
      </w:r>
      <w:r>
        <w:rPr>
          <w:szCs w:val="24"/>
        </w:rPr>
        <w:t>2018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AC6F65">
        <w:rPr>
          <w:szCs w:val="24"/>
        </w:rPr>
        <w:t>11</w:t>
      </w:r>
      <w:r w:rsidR="00DE6484">
        <w:rPr>
          <w:szCs w:val="24"/>
        </w:rPr>
        <w:t>45</w:t>
      </w:r>
      <w:r>
        <w:rPr>
          <w:szCs w:val="24"/>
        </w:rPr>
        <w:t xml:space="preserve">/2017 od </w:t>
      </w:r>
      <w:r w:rsidR="00DE6484">
        <w:rPr>
          <w:szCs w:val="24"/>
        </w:rPr>
        <w:t>1. veljače</w:t>
      </w:r>
      <w:r>
        <w:rPr>
          <w:szCs w:val="24"/>
        </w:rPr>
        <w:t xml:space="preserve"> 2018.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 w:rsidR="00DE6484">
        <w:rPr>
          <w:szCs w:val="24"/>
        </w:rPr>
        <w:t>210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F46299">
        <w:rPr>
          <w:szCs w:val="24"/>
        </w:rPr>
        <w:t>23. travnja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3F7B95" w:rsidP="00B101E1" w:rsidR="00B101E1">
      <w:pPr>
        <w:pStyle w:val="Odlomakpopisa"/>
        <w:numPr>
          <w:ilvl w:val="0"/>
          <w:numId w:val="3"/>
        </w:numPr>
        <w:ind w:left="567"/>
      </w:pPr>
      <w:r>
        <w:t>zastupniku</w:t>
      </w:r>
      <w:r w:rsidR="00D349CA">
        <w:t xml:space="preserve"> po zakonu </w:t>
      </w:r>
      <w:r w:rsidR="00B101E1" w:rsidRPr="00564E07">
        <w:t xml:space="preserve">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769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AC6F65">
      <w:t>21</w:t>
    </w:r>
    <w:r w:rsidR="005D02E6">
      <w:t>0</w:t>
    </w:r>
    <w:r w:rsidR="00AC6F65">
      <w:t>/</w:t>
    </w:r>
    <w:r w:rsidR="00D6369C">
      <w:t>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02E6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56769"/>
    <w:rsid w:val="00875420"/>
    <w:rsid w:val="00891C1A"/>
    <w:rsid w:val="008B157B"/>
    <w:rsid w:val="00957616"/>
    <w:rsid w:val="00981D37"/>
    <w:rsid w:val="00991C0F"/>
    <w:rsid w:val="009A36EB"/>
    <w:rsid w:val="00A03EE4"/>
    <w:rsid w:val="00A052F4"/>
    <w:rsid w:val="00A21674"/>
    <w:rsid w:val="00A36685"/>
    <w:rsid w:val="00A479DD"/>
    <w:rsid w:val="00A51DE9"/>
    <w:rsid w:val="00A970D7"/>
    <w:rsid w:val="00AA571E"/>
    <w:rsid w:val="00AC6F65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DE6484"/>
    <w:rsid w:val="00E04E67"/>
    <w:rsid w:val="00E06B7C"/>
    <w:rsid w:val="00E26289"/>
    <w:rsid w:val="00E34EC7"/>
    <w:rsid w:val="00EB6A52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MIX SHOP j.d.o.o. za trgovinu i usluge</izvorni_sadrzaj>
    <derivirana_varijabla naziv="DomainObject.Predmet.ProtustrankaFormated_1">  MIX SHOP j.d.o.o. za trgovinu i usluge</derivirana_varijabla>
  </DomainObject.Predmet.ProtustrankaFormated>
  <DomainObject.Predmet.ProtustrankaFormatedOIB>
    <izvorni_sadrzaj>  MIX SHOP j.d.o.o. za trgovinu i usluge, OIB 28237649101</izvorni_sadrzaj>
    <derivirana_varijabla naziv="DomainObject.Predmet.ProtustrankaFormatedOIB_1">  MIX SHOP j.d.o.o. za trgovinu i usluge, OIB 28237649101</derivirana_varijabla>
  </DomainObject.Predmet.ProtustrankaFormatedOIB>
  <DomainObject.Predmet.ProtustrankaFormatedWithAdress>
    <izvorni_sadrzaj> MIX SHOP j.d.o.o. za trgovinu i usluge, Spinčićeva 12, 21000 Split</izvorni_sadrzaj>
    <derivirana_varijabla naziv="DomainObject.Predmet.ProtustrankaFormatedWithAdress_1"> MIX SHOP j.d.o.o. za trgovinu i usluge, Spinčićeva 12, 21000 Split</derivirana_varijabla>
  </DomainObject.Predmet.ProtustrankaFormatedWithAdress>
  <DomainObject.Predmet.ProtustrankaFormatedWithAdressOIB>
    <izvorni_sadrzaj> MIX SHOP j.d.o.o. za trgovinu i usluge, OIB 28237649101, Spinčićeva 12, 21000 Split</izvorni_sadrzaj>
    <derivirana_varijabla naziv="DomainObject.Predmet.ProtustrankaFormatedWithAdressOIB_1"> MIX SHOP j.d.o.o. za trgovinu i usluge, OIB 28237649101, Spinčićeva 12, 21000 Split</derivirana_varijabla>
  </DomainObject.Predmet.ProtustrankaFormatedWithAdressOIB>
  <DomainObject.Predmet.ProtustrankaWithAdress>
    <izvorni_sadrzaj>MIX SHOP j.d.o.o. za trgovinu i usluge Spinčićeva 12, 21000 Split</izvorni_sadrzaj>
    <derivirana_varijabla naziv="DomainObject.Predmet.ProtustrankaWithAdress_1">MIX SHOP j.d.o.o. za trgovinu i usluge Spinčićeva 12, 21000 Split</derivirana_varijabla>
  </DomainObject.Predmet.ProtustrankaWithAdress>
  <DomainObject.Predmet.ProtustrankaWithAdressOIB>
    <izvorni_sadrzaj>MIX SHOP j.d.o.o. za trgovinu i usluge, OIB 28237649101, Spinčićeva 12, 21000 Split</izvorni_sadrzaj>
    <derivirana_varijabla naziv="DomainObject.Predmet.ProtustrankaWithAdressOIB_1">MIX SHOP j.d.o.o. za trgovinu i usluge, OIB 28237649101, Spinčićeva 12, 21000 Split</derivirana_varijabla>
  </DomainObject.Predmet.ProtustrankaWithAdressOIB>
  <DomainObject.Predmet.ProtustrankaNazivFormated>
    <izvorni_sadrzaj>MIX SHOP j.d.o.o. za trgovinu i usluge</izvorni_sadrzaj>
    <derivirana_varijabla naziv="DomainObject.Predmet.ProtustrankaNazivFormated_1">MIX SHOP j.d.o.o. za trgovinu i usluge</derivirana_varijabla>
  </DomainObject.Predmet.ProtustrankaNazivFormated>
  <DomainObject.Predmet.ProtustrankaNazivFormatedOIB>
    <izvorni_sadrzaj>MIX SHOP j.d.o.o. za trgovinu i usluge, OIB 28237649101</izvorni_sadrzaj>
    <derivirana_varijabla naziv="DomainObject.Predmet.ProtustrankaNazivFormatedOIB_1">MIX SHOP j.d.o.o. za trgovinu i usluge, OIB 28237649101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MIX SHOP j.d.o.o. za trgovinu i usluge</item>
    </izvorni_sadrzaj>
    <derivirana_varijabla naziv="DomainObject.Predmet.ProtuStrankaListFormated_1">
      <item>MIX SHOP j.d.o.o. za trgovinu i usluge</item>
    </derivirana_varijabla>
  </DomainObject.Predmet.ProtuStrankaListFormated>
  <DomainObject.Predmet.ProtuStrankaListFormatedOIB>
    <izvorni_sadrzaj>
      <item>MIX SHOP j.d.o.o. za trgovinu i usluge, OIB 28237649101</item>
    </izvorni_sadrzaj>
    <derivirana_varijabla naziv="DomainObject.Predmet.ProtuStrankaListFormatedOIB_1">
      <item>MIX SHOP j.d.o.o. za trgovinu i usluge, OIB 28237649101</item>
    </derivirana_varijabla>
  </DomainObject.Predmet.ProtuStrankaListFormatedOIB>
  <DomainObject.Predmet.ProtuStrankaListFormatedWithAdress>
    <izvorni_sadrzaj>
      <item>MIX SHOP j.d.o.o. za trgovinu i usluge, Spinčićeva 12, 21000 Split</item>
    </izvorni_sadrzaj>
    <derivirana_varijabla naziv="DomainObject.Predmet.ProtuStrankaListFormatedWithAdress_1">
      <item>MIX SHOP j.d.o.o. za trgovinu i usluge, Spinčićeva 12, 21000 Split</item>
    </derivirana_varijabla>
  </DomainObject.Predmet.ProtuStrankaListFormatedWithAdress>
  <DomainObject.Predmet.ProtuStrankaListFormatedWithAdressOIB>
    <izvorni_sadrzaj>
      <item>MIX SHOP j.d.o.o. za trgovinu i usluge, OIB 28237649101, Spinčićeva 12, 21000 Split</item>
    </izvorni_sadrzaj>
    <derivirana_varijabla naziv="DomainObject.Predmet.ProtuStrankaListFormatedWithAdressOIB_1">
      <item>MIX SHOP j.d.o.o. za trgovinu i usluge, OIB 28237649101, Spinčićeva 12, 21000 Split</item>
    </derivirana_varijabla>
  </DomainObject.Predmet.ProtuStrankaListFormatedWithAdressOIB>
  <DomainObject.Predmet.ProtuStrankaListNazivFormated>
    <izvorni_sadrzaj>
      <item>MIX SHOP j.d.o.o. za trgovinu i usluge</item>
    </izvorni_sadrzaj>
    <derivirana_varijabla naziv="DomainObject.Predmet.ProtuStrankaListNazivFormated_1">
      <item>MIX SHOP j.d.o.o. za trgovinu i usluge</item>
    </derivirana_varijabla>
  </DomainObject.Predmet.ProtuStrankaListNazivFormated>
  <DomainObject.Predmet.ProtuStrankaListNazivFormatedOIB>
    <izvorni_sadrzaj>
      <item>MIX SHOP j.d.o.o. za trgovinu i usluge, OIB 28237649101</item>
    </izvorni_sadrzaj>
    <derivirana_varijabla naziv="DomainObject.Predmet.ProtuStrankaListNazivFormatedOIB_1">
      <item>MIX SHOP j.d.o.o. za trgovinu i usluge, OIB 28237649101</item>
    </derivirana_varijabla>
  </DomainObject.Predmet.ProtuStrankaListNazivFormatedOIB>
  <DomainObject.Predmet.OstaliListFormated>
    <izvorni_sadrzaj>
      <item>Zvonko Vukušić</item>
    </izvorni_sadrzaj>
    <derivirana_varijabla naziv="DomainObject.Predmet.OstaliListFormated_1">
      <item>Zvonko Vukušić</item>
    </derivirana_varijabla>
  </DomainObject.Predmet.OstaliListFormated>
  <DomainObject.Predmet.OstaliListFormatedOIB>
    <izvorni_sadrzaj>
      <item>Zvonko Vukušić, OIB 83813609107</item>
    </izvorni_sadrzaj>
    <derivirana_varijabla naziv="DomainObject.Predmet.OstaliListFormatedOIB_1">
      <item>Zvonko Vukušić, OIB 83813609107</item>
    </derivirana_varijabla>
  </DomainObject.Predmet.OstaliListFormatedOIB>
  <DomainObject.Predmet.OstaliListFormatedWithAdress>
    <izvorni_sadrzaj>
      <item>Zvonko Vukušić, Spinčićeva 12, 21000 Split</item>
    </izvorni_sadrzaj>
    <derivirana_varijabla naziv="DomainObject.Predmet.OstaliListFormatedWithAdress_1">
      <item>Zvonko Vukušić, Spinčićeva 12, 21000 Split</item>
    </derivirana_varijabla>
  </DomainObject.Predmet.OstaliListFormatedWithAdress>
  <DomainObject.Predmet.OstaliListFormatedWithAdressOIB>
    <izvorni_sadrzaj>
      <item>Zvonko Vukušić, OIB 83813609107, Spinčićeva 12, 21000 Split</item>
    </izvorni_sadrzaj>
    <derivirana_varijabla naziv="DomainObject.Predmet.OstaliListFormatedWithAdressOIB_1">
      <item>Zvonko Vukušić, OIB 83813609107, Spinčićeva 12, 21000 Split</item>
    </derivirana_varijabla>
  </DomainObject.Predmet.OstaliListFormatedWithAdressOIB>
  <DomainObject.Predmet.OstaliListNazivFormated>
    <izvorni_sadrzaj>
      <item>Zvonko Vukušić</item>
    </izvorni_sadrzaj>
    <derivirana_varijabla naziv="DomainObject.Predmet.OstaliListNazivFormated_1">
      <item>Zvonko Vukušić</item>
    </derivirana_varijabla>
  </DomainObject.Predmet.OstaliListNazivFormated>
  <DomainObject.Predmet.OstaliListNazivFormatedOIB>
    <izvorni_sadrzaj>
      <item>Zvonko Vukušić, OIB 83813609107</item>
    </izvorni_sadrzaj>
    <derivirana_varijabla naziv="DomainObject.Predmet.OstaliListNazivFormatedOIB_1">
      <item>Zvonko Vukušić, OIB 83813609107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MIX SHOP j.d.o.o. za trgovinu i usluge</izvorni_sadrzaj>
    <derivirana_varijabla naziv="DomainObject.Predmet.ProtustrankaIDrugi_1">MIX SHOP j.d.o.o. za trgovinu i usluge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MIX SHOP j.d.o.o. za trgovinu i usluge, OIB 28237649101, Spinčićeva 12, 21000 Split</izvorni_sadrzaj>
    <derivirana_varijabla naziv="DomainObject.Predmet.ProtustrankaIDrugiAdressOIB_1">MIX SHOP j.d.o.o. za trgovinu i usluge, OIB 28237649101,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MIX SHOP j.d.o.o. za trgovinu i usluge</item>
      <item>Ministarstvo financija RH</item>
      <item>Zvonko Vukušić</item>
    </izvorni_sadrzaj>
    <derivirana_varijabla naziv="DomainObject.Predmet.SudioniciListNaziv_1">
      <item>MIX SHOP j.d.o.o. za trgovinu i usluge</item>
      <item>Ministarstvo financija RH</item>
      <item>Zvonko Vukušić</item>
    </derivirana_varijabla>
  </DomainObject.Predmet.SudioniciListNaziv>
  <DomainObject.Predmet.SudioniciListAdressOIB>
    <izvorni_sadrzaj>
      <item>MIX SHOP j.d.o.o. za trgovinu i usluge, OIB 28237649101, Spinčićeva 12,21000 Split</item>
      <item>Ministarstvo financija RH, OIB 18683136487</item>
      <item>Zvonko Vukušić, OIB 83813609107, Spinčićeva 12,21000 Split</item>
    </izvorni_sadrzaj>
    <derivirana_varijabla naziv="DomainObject.Predmet.SudioniciListAdressOIB_1">
      <item>MIX SHOP j.d.o.o. za trgovinu i usluge, OIB 28237649101, Spinčićeva 12,21000 Split</item>
      <item>Ministarstvo financija RH, OIB 18683136487</item>
      <item>Zvonko Vukušić, OIB 83813609107, Spinčićeva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28237649101</item>
      <item>, OIB 18683136487</item>
      <item>, OIB 83813609107</item>
    </izvorni_sadrzaj>
    <derivirana_varijabla naziv="DomainObject.Predmet.SudioniciListNazivOIB_1">
      <item>, OIB 28237649101</item>
      <item>, OIB 18683136487</item>
      <item>, OIB 83813609107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D70F9-3479-49BA-8979-0C6C0BFEC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4114</properties:Characters>
  <properties:Lines>95</properties:Lines>
  <properties:Paragraphs>48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2018-04-19T08:26:00Z</cp:lastPrinted>
  <dcterms:modified xmlns:xsi="http://www.w3.org/2001/XMLSchema-instance" xsi:type="dcterms:W3CDTF">2018-04-23T07:27:00Z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(St-210-2018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