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c12f" w14:paraId="550c12f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7438ED">
        <w:t>567/14-66</w:t>
      </w:r>
    </w:p>
    <w:p w:rsidRDefault="00B56D54" w:rsidR="00B56D54" w:rsidRPr="003A4017"/>
    <w:p w:rsidRDefault="00A01CD9" w:rsidR="00A01CD9" w:rsidRPr="003A4017"/>
    <w:p w:rsidRDefault="00A01CD9" w:rsidR="00A01CD9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stečajnom sucu Nadi Kraljić u stečajnom predmetu stečajnog dužnika</w:t>
      </w:r>
      <w:r w:rsidR="003D1C2B" w:rsidRPr="00701442">
        <w:t xml:space="preserve"> </w:t>
      </w:r>
      <w:r w:rsidR="007F5F07" w:rsidRPr="0072000C">
        <w:t>ILICA STAN d.o.o.</w:t>
      </w:r>
      <w:r w:rsidR="007F5F07" w:rsidRPr="00E56F2A">
        <w:t xml:space="preserve">– u stečaju,  </w:t>
      </w:r>
      <w:r w:rsidR="007F5F07">
        <w:t>Zagreb, Ulica platana 14</w:t>
      </w:r>
      <w:r w:rsidR="007F5F07" w:rsidRPr="00E56F2A">
        <w:t xml:space="preserve"> MBS: </w:t>
      </w:r>
      <w:r w:rsidR="007F5F07" w:rsidRPr="0072000C">
        <w:t>080676720</w:t>
      </w:r>
      <w:r w:rsidR="007F5F07" w:rsidRPr="00E56F2A">
        <w:t xml:space="preserve">, OIB: </w:t>
      </w:r>
      <w:r w:rsidR="007F5F07" w:rsidRPr="0072000C">
        <w:t>60987936057</w:t>
      </w:r>
      <w:r w:rsidR="007F5F07">
        <w:t xml:space="preserve">  </w:t>
      </w:r>
      <w:r w:rsidR="003D1C2B" w:rsidRPr="00C8121D">
        <w:t xml:space="preserve">dana </w:t>
      </w:r>
      <w:r w:rsidR="007F5F07">
        <w:t>12</w:t>
      </w:r>
      <w:r w:rsidR="001B1EB5">
        <w:t>. svibnja 2017.</w:t>
      </w:r>
      <w:r w:rsidR="003D1C2B">
        <w:t xml:space="preserve">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F7390E" w:rsidR="00F7390E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  <w:t>I</w:t>
      </w:r>
      <w:r w:rsidRPr="003A4017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3A4017">
          <w:t>203 st</w:t>
        </w:r>
      </w:smartTag>
      <w:r w:rsidRPr="003A4017">
        <w:t xml:space="preserve">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1B1EB5" w:rsidP="00FC6AC2" w:rsidR="00B56D54" w:rsidRPr="003A4017">
      <w:pPr>
        <w:jc w:val="center"/>
      </w:pPr>
      <w:r>
        <w:t>12. lipnja 2017.</w:t>
      </w:r>
      <w:r w:rsidR="00FC6AC2" w:rsidRPr="003A4017">
        <w:t xml:space="preserve">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7F5F07">
        <w:t>10,00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7F5F07">
        <w:t>12</w:t>
      </w:r>
      <w:r w:rsidR="001B1EB5">
        <w:t xml:space="preserve">. svibnja 2017. 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STEČAJNI 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B9443D">
        <w:t>,v.r.</w:t>
      </w:r>
    </w:p>
    <w:p w:rsidRDefault="00F6325E" w:rsidP="00A01CD9" w:rsidR="00F6325E" w:rsidRPr="003A4017"/>
    <w:p w:rsidRDefault="00F6325E" w:rsidP="00A01CD9" w:rsidR="00F6325E" w:rsidRPr="003A4017"/>
    <w:p w:rsidRDefault="00B9443D" w:rsidR="00B944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9443D" w:rsidP="00B9443D" w:rsidR="00B9443D">
      <w:pPr>
        <w:ind w:firstLine="708" w:left="5664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1EB5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8ED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5F07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43D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390E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4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4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4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4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4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4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4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4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St-567/2014</izvorni_sadrzaj>
    <derivirana_varijabla naziv="DomainObject.Predmet.OznakaBroj_1">St-567/2014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ILICA STAN d.o.o. za građenje, trgovinu i usluge zastupanog po punomoćniku MILAN BLAŽUN</izvorni_sadrzaj>
    <derivirana_varijabla naziv="DomainObject.Predmet.ProtustrankaFormated_1">  ILICA STAN d.o.o. za građenje, trgovinu i usluge zastupanog po punomoćniku MILAN BLAŽUN</derivirana_varijabla>
  </DomainObject.Predmet.ProtustrankaFormated>
  <DomainObject.Predmet.ProtustrankaFormatedOIB>
    <izvorni_sadrzaj>  ILICA STAN d.o.o. za građenje, trgovinu i usluge, OIB 60987936057 zastupanog po punomoćniku MILAN BLAŽUN</izvorni_sadrzaj>
    <derivirana_varijabla naziv="DomainObject.Predmet.ProtustrankaFormatedOIB_1">  ILICA STAN d.o.o. za građenje, trgovinu i usluge, OIB 60987936057 zastupanog po punomoćniku MILAN BLAŽUN</derivirana_varijabla>
  </DomainObject.Predmet.ProtustrankaFormatedOIB>
  <DomainObject.Predmet.ProtustrankaFormatedWithAdress>
    <izvorni_sadrzaj> ILICA STAN d.o.o. za građenje, trgovinu i usluge, Ulica platana 14, Zagreb zastupanog po punomoćniku MILAN BLAŽUN</izvorni_sadrzaj>
    <derivirana_varijabla naziv="DomainObject.Predmet.ProtustrankaFormatedWithAdress_1"> ILICA STAN d.o.o. za građenje, trgovinu i usluge, Ulica platana 14, Zagreb zastupanog po punomoćniku MILAN BLAŽUN</derivirana_varijabla>
  </DomainObject.Predmet.ProtustrankaFormatedWithAdress>
  <DomainObject.Predmet.ProtustrankaFormatedWithAdressOIB>
    <izvorni_sadrzaj> ILICA STAN d.o.o. za građenje, trgovinu i usluge, OIB 60987936057, Ulica platana 14, Zagreb zastupanog po punomoćniku MILAN BLAŽUN</izvorni_sadrzaj>
    <derivirana_varijabla naziv="DomainObject.Predmet.ProtustrankaFormatedWithAdressOIB_1"> ILICA STAN d.o.o. za građenje, trgovinu i usluge, OIB 60987936057, Ulica platana 14, Zagreb zastupanog po punomoćniku MILAN BLAŽUN</derivirana_varijabla>
  </DomainObject.Predmet.ProtustrankaFormatedWithAdressOIB>
  <DomainObject.Predmet.ProtustrankaWithAdress>
    <izvorni_sadrzaj>ILICA STAN d.o.o. za građenje, trgovinu i usluge Ulica platana 14, Zagreb</izvorni_sadrzaj>
    <derivirana_varijabla naziv="DomainObject.Predmet.ProtustrankaWithAdress_1">ILICA STAN d.o.o. za građenje, trgovinu i usluge Ulica platana 14, Zagreb</derivirana_varijabla>
  </DomainObject.Predmet.ProtustrankaWithAdress>
  <DomainObject.Predmet.ProtustrankaWithAdressOIB>
    <izvorni_sadrzaj>ILICA STAN d.o.o. za građenje, trgovinu i usluge, OIB 60987936057, Ulica platana 14, Zagreb</izvorni_sadrzaj>
    <derivirana_varijabla naziv="DomainObject.Predmet.ProtustrankaWithAdressOIB_1">ILICA STAN d.o.o. za građenje, trgovinu i usluge, OIB 60987936057, Ulica platana 14, Zagreb</derivirana_varijabla>
  </DomainObject.Predmet.ProtustrankaWithAdressOIB>
  <DomainObject.Predmet.ProtustrankaNazivFormated>
    <izvorni_sadrzaj>ILICA STAN d.o.o. za građenje, trgovinu i usluge</izvorni_sadrzaj>
    <derivirana_varijabla naziv="DomainObject.Predmet.ProtustrankaNazivFormated_1">ILICA STAN d.o.o. za građenje, trgovinu i usluge</derivirana_varijabla>
  </DomainObject.Predmet.ProtustrankaNazivFormated>
  <DomainObject.Predmet.ProtustrankaNazivFormatedOIB>
    <izvorni_sadrzaj>ILICA STAN d.o.o. za građenje, trgovinu i usluge, OIB 60987936057</izvorni_sadrzaj>
    <derivirana_varijabla naziv="DomainObject.Predmet.ProtustrankaNazivFormatedOIB_1">ILICA STAN d.o.o. za građenje, trgovinu i usluge, OIB 60987936057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ILICA STAN d.o.o. za građenje, trgovinu i usluge zastupanog po punomoćniku MILAN BLAŽUN</item>
    </izvorni_sadrzaj>
    <derivirana_varijabla naziv="DomainObject.Predmet.ProtuStrankaListFormated_1">
      <item>ILICA STAN d.o.o. za građenje, trgovinu i usluge zastupanog po punomoćniku MILAN BLAŽUN</item>
    </derivirana_varijabla>
  </DomainObject.Predmet.ProtuStrankaListFormated>
  <DomainObject.Predmet.ProtuStrankaListFormatedOIB>
    <izvorni_sadrzaj>
      <item>ILICA STAN d.o.o. za građenje, trgovinu i usluge, OIB 60987936057 zastupanog po punomoćniku MILAN BLAŽUN</item>
    </izvorni_sadrzaj>
    <derivirana_varijabla naziv="DomainObject.Predmet.ProtuStrankaListFormatedOIB_1">
      <item>ILICA STAN d.o.o. za građenje, trgovinu i usluge, OIB 60987936057 zastupanog po punomoćniku MILAN BLAŽUN</item>
    </derivirana_varijabla>
  </DomainObject.Predmet.ProtuStrankaListFormatedOIB>
  <DomainObject.Predmet.ProtuStrankaListFormatedWithAdress>
    <izvorni_sadrzaj>
      <item>ILICA STAN d.o.o. za građenje, trgovinu i usluge, Ulica platana 14, Zagreb zastupanog po punomoćniku MILAN BLAŽUN</item>
    </izvorni_sadrzaj>
    <derivirana_varijabla naziv="DomainObject.Predmet.ProtuStrankaListFormatedWithAdress_1">
      <item>ILICA STAN d.o.o. za građenje, trgovinu i usluge, Ulica platana 14, Zagreb zastupanog po punomoćniku MILAN BLAŽUN</item>
    </derivirana_varijabla>
  </DomainObject.Predmet.ProtuStrankaListFormatedWithAdress>
  <DomainObject.Predmet.ProtuStrankaListFormatedWithAdressOIB>
    <izvorni_sadrzaj>
      <item>ILICA STAN d.o.o. za građenje, trgovinu i usluge, OIB 60987936057, Ulica platana 14, Zagreb zastupanog po punomoćniku MILAN BLAŽUN</item>
    </izvorni_sadrzaj>
    <derivirana_varijabla naziv="DomainObject.Predmet.ProtuStrankaListFormatedWithAdressOIB_1">
      <item>ILICA STAN d.o.o. za građenje, trgovinu i usluge, OIB 60987936057, Ulica platana 14, Zagreb zastupanog po punomoćniku MILAN BLAŽUN</item>
    </derivirana_varijabla>
  </DomainObject.Predmet.ProtuStrankaListFormatedWithAdressOIB>
  <DomainObject.Predmet.ProtuStrankaListNazivFormated>
    <izvorni_sadrzaj>
      <item>ILICA STAN d.o.o. za građenje, trgovinu i usluge</item>
    </izvorni_sadrzaj>
    <derivirana_varijabla naziv="DomainObject.Predmet.ProtuStrankaListNazivFormated_1">
      <item>ILICA STAN d.o.o. za građenje, trgovinu i usluge</item>
    </derivirana_varijabla>
  </DomainObject.Predmet.ProtuStrankaListNazivFormated>
  <DomainObject.Predmet.ProtuStrankaListNazivFormatedOIB>
    <izvorni_sadrzaj>
      <item>ILICA STAN d.o.o. za građenje, trgovinu i usluge, OIB 60987936057</item>
    </izvorni_sadrzaj>
    <derivirana_varijabla naziv="DomainObject.Predmet.ProtuStrankaListNazivFormatedOIB_1">
      <item>ILICA STAN d.o.o. za građenje, trgovinu i usluge, OIB 60987936057</item>
    </derivirana_varijabla>
  </DomainObject.Predmet.ProtuStrankaListNazivFormatedOIB>
  <DomainObject.Predmet.OstaliListFormated>
    <izvorni_sadrzaj>
      <item>MILAN BLAŽUN punomoćnik sudionika u postupku ILICA STAN d.o.o. za građenje, trgovinu i usluge</item>
      <item>Jure Marušić</item>
      <item>Slobodan Miličević</item>
    </izvorni_sadrzaj>
    <derivirana_varijabla naziv="DomainObject.Predmet.OstaliListFormated_1">
      <item>MILAN BLAŽUN punomoćnik sudionika u postupku ILICA STAN d.o.o. za građenje, trgovinu i usluge</item>
      <item>Jure Marušić</item>
      <item>Slobodan Miličević</item>
    </derivirana_varijabla>
  </DomainObject.Predmet.OstaliListFormated>
  <DomainObject.Predmet.OstaliListFormatedOIB>
    <izvorni_sadrzaj>
      <item>MILAN BLAŽUN, OIB 52603838232 punomoćnik sudionika u postupku ILICA STAN d.o.o. za građenje, trgovinu i usluge</item>
      <item>Jure Marušić, OIB 52703189678</item>
      <item>Slobodan Miličević, OIB 69494377698</item>
    </izvorni_sadrzaj>
    <derivirana_varijabla naziv="DomainObject.Predmet.OstaliListFormatedOIB_1">
      <item>MILAN BLAŽUN, OIB 52603838232 punomoćnik sudionika u postupku ILICA STAN d.o.o. za građenje, trgovinu i usluge</item>
      <item>Jure Marušić, OIB 52703189678</item>
      <item>Slobodan Miličević, OIB 69494377698</item>
    </derivirana_varijabla>
  </DomainObject.Predmet.OstaliListFormatedOIB>
  <DomainObject.Predmet.OstaliListFormatedWithAdress>
    <izvorni_sadrzaj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izvorni_sadrzaj>
    <derivirana_varijabla naziv="DomainObject.Predmet.OstaliListFormatedWithAdress_1">
      <item>MILAN BLAŽUN, Ulica platana 14, 10000 Zagreb punomoćnik sudionika u postupku ILICA STAN d.o.o. za građenje, trgovinu i usluge</item>
      <item>Jure Marušić, Bleiweisova 21, 10000 Zagreb</item>
      <item>Slobodan Miličević, Izidora Poljaka 58, 10000 Zagreb</item>
    </derivirana_varijabla>
  </DomainObject.Predmet.OstaliListFormatedWithAdress>
  <DomainObject.Predmet.OstaliListFormatedWithAdressOIB>
    <izvorni_sadrzaj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izvorni_sadrzaj>
    <derivirana_varijabla naziv="DomainObject.Predmet.OstaliListFormatedWithAdressOIB_1">
      <item>MILAN BLAŽUN, OIB 52603838232, Ulica platana 14, 10000 Zagreb punomoćnik sudionika u postupku ILICA STAN d.o.o. za građenje, trgovinu i usluge</item>
      <item>Jure Marušić, OIB 52703189678, Bleiweisova 21, 10000 Zagreb</item>
      <item>Slobodan Miličević, OIB 69494377698, Izidora Poljaka 58, 10000 Zagreb</item>
    </derivirana_varijabla>
  </DomainObject.Predmet.OstaliListFormatedWithAdressOIB>
  <DomainObject.Predmet.OstaliListNazivFormated>
    <izvorni_sadrzaj>
      <item>MILAN BLAŽUN</item>
      <item>Jure Marušić</item>
      <item>Slobodan Miličević</item>
    </izvorni_sadrzaj>
    <derivirana_varijabla naziv="DomainObject.Predmet.OstaliListNazivFormated_1">
      <item>MILAN BLAŽUN</item>
      <item>Jure Marušić</item>
      <item>Slobodan Miličević</item>
    </derivirana_varijabla>
  </DomainObject.Predmet.OstaliListNazivFormated>
  <DomainObject.Predmet.OstaliListNazivFormatedOIB>
    <izvorni_sadrzaj>
      <item>MILAN BLAŽUN, OIB 52603838232</item>
      <item>Jure Marušić, OIB 52703189678</item>
      <item>Slobodan Miličević, OIB 69494377698</item>
    </izvorni_sadrzaj>
    <derivirana_varijabla naziv="DomainObject.Predmet.OstaliListNazivFormatedOIB_1">
      <item>MILAN BLAŽUN, OIB 52603838232</item>
      <item>Jure Marušić, OIB 52703189678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ILICA STAN d.o.o. za građenje, trgovinu i usluge</izvorni_sadrzaj>
    <derivirana_varijabla naziv="DomainObject.Predmet.ProtustrankaIDrugi_1">ILICA STAN d.o.o. za građenje,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ILICA STAN d.o.o. za građenje, trgovinu i usluge, OIB 60987936057, Ulica platana 14, Zagreb</izvorni_sadrzaj>
    <derivirana_varijabla naziv="DomainObject.Predmet.ProtustrankaIDrugiAdressOIB_1">ILICA STAN d.o.o. za građenje, trgovinu i usluge, OIB 60987936057, Ulica platana 14,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ILICA STAN d.o.o. za građenje, trgovinu i usluge</item>
      <item>MILAN BLAŽUN</item>
      <item>Jure Marušić</item>
      <item>Slobodan Miličević</item>
    </izvorni_sadrzaj>
    <derivirana_varijabla naziv="DomainObject.Predmet.SudioniciListNaziv_1">
      <item>FINA Regionalni centar Zagreb</item>
      <item>ILICA STAN d.o.o. za građenje, trgovinu i usluge</item>
      <item>MILAN BLAŽUN</item>
      <item>Jure Marušić</item>
      <item>Slobodan Miličević</item>
    </derivirana_varijabla>
  </DomainObject.Predmet.SudioniciListNaziv>
  <DomainObject.Predmet.SudioniciListAdressOIB>
    <izvorni_sadrzaj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izvorni_sadrzaj>
    <derivirana_varijabla naziv="DomainObject.Predmet.SudioniciListAdressOIB_1">
      <item>FINA Regionalni centar Zagreb, OIB 85821130368, Ulica grada Vukovara 70,10000 Zagreb</item>
      <item>ILICA STAN d.o.o. za građenje, trgovinu i usluge, OIB 60987936057, Ulica platana 14,Zagreb</item>
      <item>MILAN BLAŽUN, OIB 52603838232, Ulica platana 14,10000 Zagreb</item>
      <item>Jure Marušić, OIB 52703189678, Bleiweisova 21,10000 Zagreb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60987936057</item>
      <item>, OIB 52603838232</item>
      <item>, OIB 52703189678</item>
      <item>, OIB 69494377698</item>
    </izvorni_sadrzaj>
    <derivirana_varijabla naziv="DomainObject.Predmet.SudioniciListNazivOIB_1">
      <item>, OIB 85821130368</item>
      <item>, OIB 60987936057</item>
      <item>, OIB 52603838232</item>
      <item>, OIB 52703189678</item>
      <item>, OIB 69494377698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706</properties:Characters>
  <properties:Lines>32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2017-05-12T09:15:00Z</dcterms:created>
  <dc:creator>kraljicn</dc:creator>
  <cp:lastModifiedBy>Vinka Mihalinčić</cp:lastModifiedBy>
  <cp:lastPrinted>2017-05-12T09:16:00Z</cp:lastPrinted>
  <dcterms:modified xmlns:xsi="http://www.w3.org/2001/XMLSchema-instance" xsi:type="dcterms:W3CDTF">2017-05-12T09:18:00Z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