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49a1" w14:paraId="57d49a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E36A19" w:rsidP="00584931" w:rsidR="00B1686E">
      <w:pPr>
        <w:ind w:left="5040"/>
        <w:jc w:val="right"/>
      </w:pPr>
      <w:r>
        <w:t>IVANA PROCHAZKOVA KINCELOVA</w:t>
      </w:r>
    </w:p>
    <w:p w:rsidRDefault="00E36A19" w:rsidP="00584931" w:rsidR="00E36A19">
      <w:pPr>
        <w:ind w:left="5040"/>
        <w:jc w:val="right"/>
      </w:pPr>
      <w:r>
        <w:t>Hrvatskih književnika 19/A</w:t>
      </w:r>
    </w:p>
    <w:p w:rsidRDefault="00E36A19" w:rsidP="00584931" w:rsidR="00E36A19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36A19">
        <w:t>845/16-4</w:t>
      </w:r>
      <w:r>
        <w:t xml:space="preserve"> od </w:t>
      </w:r>
      <w:r w:rsidR="00E36A19">
        <w:t>16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E36A19">
        <w:t>BIO GRAĐA d.o.o., Zadar, Hrvatskih književnika 19/A, OIB: 69320644999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E36A19">
        <w:t>08,40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E36A19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36A19">
        <w:t>16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65699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36A19">
      <w:rPr>
        <w:b/>
        <w:bCs/>
        <w:sz w:val="28"/>
      </w:rPr>
      <w:t>845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47507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7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50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50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50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7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50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50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50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</izvorni_sadrzaj>
    <derivirana_varijabla naziv="DomainObject.Predmet.SudioniciListNaziv_1">
      <item>Financijska agencija</item>
      <item>BIO GRAĐA d.o.o. za proizvodnju i poslovne usluge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</izvorni_sadrzaj>
    <derivirana_varijabla naziv="DomainObject.Predmet.SudioniciListNazivOIB_1">
      <item>, OIB 85821130368</item>
      <item>, OIB 69320644999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959AD-C529-429B-A3B8-D8833559C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889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2016-06-15T12:26:00Z</dcterms:created>
  <dc:creator>Ardena Bajlo</dc:creator>
  <cp:lastModifiedBy>wsadmin</cp:lastModifiedBy>
  <cp:lastPrinted>2016-05-03T06:25:00Z</cp:lastPrinted>
  <dcterms:modified xmlns:xsi="http://www.w3.org/2001/XMLSchema-instance" xsi:type="dcterms:W3CDTF">2016-06-17T06:23:00Z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