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1b44" w14:paraId="a531b4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6344" w:rsidP="00B36344" w:rsidR="00B3634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St-1349/2016-2.</w:t>
      </w:r>
    </w:p>
    <w:p w:rsidRDefault="00B36344" w:rsidP="00B36344" w:rsidR="00B36344">
      <w:pPr>
        <w:jc w:val="center"/>
        <w:rPr>
          <w:rFonts w:cs="Arial" w:hAnsi="Arial" w:ascii="Arial"/>
          <w:b/>
          <w:noProof/>
        </w:rPr>
      </w:pPr>
    </w:p>
    <w:p w:rsidRDefault="00B36344" w:rsidP="00B36344" w:rsidR="00B36344">
      <w:pPr>
        <w:jc w:val="center"/>
        <w:rPr>
          <w:rFonts w:cs="Arial" w:hAnsi="Arial" w:ascii="Arial"/>
          <w:b/>
          <w:noProof/>
        </w:rPr>
      </w:pPr>
    </w:p>
    <w:p w:rsidRDefault="00B36344" w:rsidP="00B36344" w:rsidR="00B3634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36344" w:rsidP="00B36344" w:rsidR="00B3634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36344" w:rsidP="00B36344" w:rsidR="00B36344">
      <w:pPr>
        <w:outlineLvl w:val="0"/>
        <w:rPr>
          <w:rFonts w:cs="Arial" w:hAnsi="Arial" w:ascii="Arial"/>
          <w:noProof/>
        </w:rPr>
      </w:pPr>
    </w:p>
    <w:p w:rsidRDefault="00B36344" w:rsidP="00B36344" w:rsidR="00B363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MONA LISA j.d.o.o. za frizerske usluge iz Ždralova, </w:t>
      </w:r>
      <w:proofErr w:type="spellStart"/>
      <w:r>
        <w:rPr>
          <w:rFonts w:cs="Arial" w:hAnsi="Arial" w:ascii="Arial"/>
        </w:rPr>
        <w:t>Ždralovska</w:t>
      </w:r>
      <w:proofErr w:type="spellEnd"/>
      <w:r>
        <w:rPr>
          <w:rFonts w:cs="Arial" w:hAnsi="Arial" w:ascii="Arial"/>
        </w:rPr>
        <w:t xml:space="preserve"> 57, MBS 010093995, OIB 51370492737, d</w:t>
      </w:r>
      <w:r>
        <w:rPr>
          <w:rFonts w:cs="Arial" w:hAnsi="Arial" w:ascii="Arial"/>
          <w:noProof/>
        </w:rPr>
        <w:t>ana 10. listopada 2016. godine</w:t>
      </w:r>
    </w:p>
    <w:p w:rsidRDefault="00B36344" w:rsidP="00B36344" w:rsidR="00B36344">
      <w:pPr>
        <w:ind w:firstLine="851"/>
        <w:jc w:val="both"/>
        <w:rPr>
          <w:rFonts w:cs="Arial" w:hAnsi="Arial" w:ascii="Arial"/>
          <w:noProof/>
        </w:rPr>
      </w:pPr>
    </w:p>
    <w:p w:rsidRDefault="00B36344" w:rsidP="00B36344" w:rsidR="00B3634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36344" w:rsidP="00B36344" w:rsidR="00B363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MONA LISA j.d.o.o. za frizerske usluge iz Ždralova, </w:t>
      </w:r>
      <w:proofErr w:type="spellStart"/>
      <w:r>
        <w:rPr>
          <w:rFonts w:cs="Arial" w:hAnsi="Arial" w:ascii="Arial"/>
        </w:rPr>
        <w:t>Ždralovska</w:t>
      </w:r>
      <w:proofErr w:type="spellEnd"/>
      <w:r>
        <w:rPr>
          <w:rFonts w:cs="Arial" w:hAnsi="Arial" w:ascii="Arial"/>
        </w:rPr>
        <w:t xml:space="preserve"> 57, MBS 010093995, OIB 51370492737.</w:t>
      </w:r>
    </w:p>
    <w:p w:rsidRDefault="00B36344" w:rsidP="00B36344" w:rsidR="00B363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B36344" w:rsidP="00B36344" w:rsidR="00B363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prosinca 2016.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36344" w:rsidP="00B36344" w:rsidR="00B36344">
      <w:pPr>
        <w:ind w:firstLine="851"/>
        <w:jc w:val="both"/>
        <w:rPr>
          <w:rFonts w:cs="Arial" w:hAnsi="Arial" w:ascii="Arial"/>
          <w:noProof/>
        </w:rPr>
      </w:pPr>
    </w:p>
    <w:p w:rsidRDefault="00B36344" w:rsidP="00B36344" w:rsidR="00B3634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B36344" w:rsidP="00B36344" w:rsidR="00B3634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Sanela Sajković</w:t>
      </w:r>
    </w:p>
    <w:p w:rsidRDefault="00B36344" w:rsidP="00B36344" w:rsidR="00B3634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Sanelča Sajković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36344" w:rsidP="00B36344" w:rsidR="00B3634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36344" w:rsidP="00B36344" w:rsidR="00B36344">
      <w:pPr>
        <w:jc w:val="center"/>
        <w:outlineLvl w:val="0"/>
        <w:rPr>
          <w:rFonts w:cs="Arial" w:hAnsi="Arial" w:ascii="Arial"/>
          <w:b/>
          <w:noProof/>
        </w:rPr>
      </w:pPr>
    </w:p>
    <w:p w:rsidRDefault="00B36344" w:rsidP="00B36344" w:rsidR="00B3634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B36344" w:rsidP="00B36344" w:rsidR="00B3634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16. kolovoza 2016. dužnik u Očevidniku redoslijeda osnova za plaćanje ima evidentirane neizvršene osnove za plaćanje u neprekinutom razdoblju od 120 dana, u ukupnom iznosu od 9.206,87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36344" w:rsidP="00B36344" w:rsidR="00B363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B36344" w:rsidP="00B36344" w:rsidR="00B36344">
      <w:pPr>
        <w:ind w:firstLine="708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B36344" w:rsidP="00B36344" w:rsidR="00B363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36344" w:rsidP="00B36344" w:rsidR="00B3634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  <w:bookmarkStart w:name="_GoBack" w:id="0"/>
      <w:bookmarkEnd w:id="0"/>
    </w:p>
    <w:p w:rsidRDefault="00B36344" w:rsidP="00B36344" w:rsidR="00B3634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36344" w:rsidP="00B36344" w:rsidR="00B3634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36344" w:rsidP="00B36344" w:rsidR="00B36344">
      <w:pPr>
        <w:jc w:val="both"/>
        <w:rPr>
          <w:rFonts w:cs="Arial" w:hAnsi="Arial" w:ascii="Arial"/>
          <w:noProof/>
        </w:rPr>
      </w:pPr>
    </w:p>
    <w:p w:rsidRDefault="00B36344" w:rsidP="00B36344" w:rsidR="00B3634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B36344" w:rsidP="00B36344" w:rsidR="00B363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36344" w:rsidP="00B36344" w:rsidR="00B3634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B36344" w:rsidP="00B36344" w:rsidR="00B3634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B36344" w:rsidP="00B36344" w:rsidR="00B363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B36344" w:rsidP="00B36344" w:rsidR="00B363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36344" w:rsidP="00B36344" w:rsidR="00B363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B36344" w:rsidP="00B36344" w:rsidR="00B36344">
      <w:pPr>
        <w:rPr>
          <w:rFonts w:cs="Arial" w:hAnsi="Arial" w:ascii="Arial"/>
        </w:rPr>
      </w:pPr>
    </w:p>
    <w:p w:rsidRDefault="00B36344" w:rsidP="00B36344" w:rsidR="00B3634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344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048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St-1349/2016-2</izvorni_sadrzaj>
    <derivirana_varijabla naziv="DomainObject.Oznaka_1">St-1349/2016-2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LISA jednostavno društvo s ograničenom odgovornošću za frizerske usluge zastupanog po punomoćniku Sanela Sajković</izvorni_sadrzaj>
    <derivirana_varijabla naziv="DomainObject.Predmet.ProtustrankaFormated_1">  MONA LISA jednostavno društvo s ograničenom odgovornošću za frizerske usluge zastupanog po punomoćniku Sanela Sajković</derivirana_varijabla>
  </DomainObject.Predmet.ProtustrankaFormated>
  <DomainObject.Predmet.ProtustrankaFormatedOIB>
    <izvorni_sadrzaj>  MONA LISA jednostavno društvo s ograničenom odgovornošću za frizerske usluge, OIB 51370492737 zastupanog po punomoćniku Sanela Sajković</izvorni_sadrzaj>
    <derivirana_varijabla naziv="DomainObject.Predmet.ProtustrankaFormatedOIB_1">  MONA LISA jednostavno društvo s ograničenom odgovornošću za frizerske usluge, OIB 51370492737 zastupanog po punomoćniku Sanela Sajković</derivirana_varijabla>
  </DomainObject.Predmet.ProtustrankaFormatedOIB>
  <DomainObject.Predmet.ProtustrankaFormatedWithAdress>
    <izvorni_sadrzaj> MONA LISA jednostavno društvo s ograničenom odgovornošću za frizerske usluge, Ždralovska 57, 43000 Ždralovi zastupanog po punomoćniku Sanela Sajković</izvorni_sadrzaj>
    <derivirana_varijabla naziv="DomainObject.Predmet.ProtustrankaFormatedWithAdress_1"> MONA LISA jednostavno društvo s ograničenom odgovornošću za frizerske usluge, Ždralovska 57, 43000 Ždralovi zastupanog po punomoćniku Sanela Sajković</derivirana_varijabla>
  </DomainObject.Predmet.ProtustrankaFormatedWithAdress>
  <DomainObject.Predmet.ProtustrankaFormatedWithAdressOIB>
    <izvorni_sadrzaj> MONA LISA jednostavno društvo s ograničenom odgovornošću za frizerske usluge, OIB 51370492737, Ždralovska 57, 43000 Ždralovi zastupanog po punomoćniku Sanela Sajković</izvorni_sadrzaj>
    <derivirana_varijabla naziv="DomainObject.Predmet.ProtustrankaFormatedWithAdressOIB_1"> MONA LISA jednostavno društvo s ograničenom odgovornošću za frizerske usluge, OIB 51370492737, Ždralovska 57, 43000 Ždralovi zastupanog po punomoćniku Sanela Sajković</derivirana_varijabla>
  </DomainObject.Predmet.ProtustrankaFormatedWithAdressOIB>
  <DomainObject.Predmet.ProtustrankaWithAdress>
    <izvorni_sadrzaj>MONA LISA jednostavno društvo s ograničenom odgovornošću za frizerske usluge Ždralovska 57, 43000 Ždralovi</izvorni_sadrzaj>
    <derivirana_varijabla naziv="DomainObject.Predmet.ProtustrankaWithAdress_1">MONA LISA jednostavno društvo s ograničenom odgovornošću za frizerske usluge Ždralovska 57, 43000 Ždralovi</derivirana_varijabla>
  </DomainObject.Predmet.ProtustrankaWithAdress>
  <DomainObject.Predmet.ProtustrankaWithAdressOIB>
    <izvorni_sadrzaj>MONA LISA jednostavno društvo s ograničenom odgovornošću za frizerske usluge, OIB 51370492737, Ždralovska 57, 43000 Ždralovi</izvorni_sadrzaj>
    <derivirana_varijabla naziv="DomainObject.Predmet.ProtustrankaWithAdressOIB_1">MONA LISA jednostavno društvo s ograničenom odgovornošću za frizerske usluge, OIB 51370492737, Ždralovska 57, 43000 Ždralovi</derivirana_varijabla>
  </DomainObject.Predmet.ProtustrankaWithAdressOIB>
  <DomainObject.Predmet.ProtustrankaNazivFormated>
    <izvorni_sadrzaj>MONA LISA jednostavno društvo s ograničenom odgovornošću za frizerske usluge</izvorni_sadrzaj>
    <derivirana_varijabla naziv="DomainObject.Predmet.ProtustrankaNazivFormated_1">MONA LISA jednostavno društvo s ograničenom odgovornošću za frizerske usluge</derivirana_varijabla>
  </DomainObject.Predmet.ProtustrankaNazivFormated>
  <DomainObject.Predmet.ProtustrankaNazivFormatedOIB>
    <izvorni_sadrzaj>MONA LISA jednostavno društvo s ograničenom odgovornošću za frizerske usluge, OIB 51370492737</izvorni_sadrzaj>
    <derivirana_varijabla naziv="DomainObject.Predmet.ProtustrankaNazivFormatedOIB_1">MONA LISA jednostavno društvo s ograničenom odgovornošću za frizerske usluge, OIB 51370492737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MONA LISA jednostavno društvo s ograničenom odgovornošću za frizerske usluge zastupanog po punomoćniku Sanela Sajković</item>
    </izvorni_sadrzaj>
    <derivirana_varijabla naziv="DomainObject.Predmet.ProtuStrankaListFormated_1">
      <item>MONA LISA jednostavno društvo s ograničenom odgovornošću za frizerske usluge zastupanog po punomoćniku Sanela Sajković</item>
    </derivirana_varijabla>
  </DomainObject.Predmet.ProtuStrankaListFormated>
  <DomainObject.Predmet.ProtuStrankaListFormatedOIB>
    <izvorni_sadrzaj>
      <item>MONA LISA jednostavno društvo s ograničenom odgovornošću za frizerske usluge, OIB 51370492737 zastupanog po punomoćniku Sanela Sajković</item>
    </izvorni_sadrzaj>
    <derivirana_varijabla naziv="DomainObject.Predmet.ProtuStrankaListFormatedOIB_1">
      <item>MONA LISA jednostavno društvo s ograničenom odgovornošću za frizerske usluge, OIB 51370492737 zastupanog po punomoćniku Sanela Sajković</item>
    </derivirana_varijabla>
  </DomainObject.Predmet.ProtuStrankaListFormatedOIB>
  <DomainObject.Predmet.ProtuStrankaListFormatedWithAdress>
    <izvorni_sadrzaj>
      <item>MONA LISA jednostavno društvo s ograničenom odgovornošću za frizerske usluge, Ždralovska 57, 43000 Ždralovi zastupanog po punomoćniku Sanela Sajković</item>
    </izvorni_sadrzaj>
    <derivirana_varijabla naziv="DomainObject.Predmet.ProtuStrankaListFormatedWithAdress_1">
      <item>MONA LISA jednostavno društvo s ograničenom odgovornošću za frizerske usluge, Ždralovska 57, 43000 Ždralovi zastupanog po punomoćniku Sanela Sajković</item>
    </derivirana_varijabla>
  </DomainObject.Predmet.ProtuStrankaListFormatedWithAdress>
  <DomainObject.Predmet.ProtuStrankaListFormatedWithAdressOIB>
    <izvorni_sadrzaj>
      <item>MONA LISA jednostavno društvo s ograničenom odgovornošću za frizerske usluge, OIB 51370492737, Ždralovska 57, 43000 Ždralovi zastupanog po punomoćniku Sanela Sajković</item>
    </izvorni_sadrzaj>
    <derivirana_varijabla naziv="DomainObject.Predmet.ProtuStrankaListFormatedWithAdressOIB_1">
      <item>MONA LISA jednostavno društvo s ograničenom odgovornošću za frizerske usluge, OIB 51370492737, Ždralovska 57, 43000 Ždralovi zastupanog po punomoćniku Sanela Sajković</item>
    </derivirana_varijabla>
  </DomainObject.Predmet.ProtuStrankaListFormatedWithAdressOIB>
  <DomainObject.Predmet.ProtuStrankaListNazivFormated>
    <izvorni_sadrzaj>
      <item>MONA LISA jednostavno društvo s ograničenom odgovornošću za frizerske usluge</item>
    </izvorni_sadrzaj>
    <derivirana_varijabla naziv="DomainObject.Predmet.ProtuStrankaListNazivFormated_1">
      <item>MONA LISA jednostavno društvo s ograničenom odgovornošću za frizerske usluge</item>
    </derivirana_varijabla>
  </DomainObject.Predmet.ProtuStrankaListNazivFormated>
  <DomainObject.Predmet.ProtuStrankaListNazivFormatedOIB>
    <izvorni_sadrzaj>
      <item>MONA LISA jednostavno društvo s ograničenom odgovornošću za frizerske usluge, OIB 51370492737</item>
    </izvorni_sadrzaj>
    <derivirana_varijabla naziv="DomainObject.Predmet.ProtuStrankaListNazivFormatedOIB_1">
      <item>MONA LISA jednostavno društvo s ograničenom odgovornošću za frizerske usluge, OIB 51370492737</item>
    </derivirana_varijabla>
  </DomainObject.Predmet.ProtuStrankaListNazivFormatedOIB>
  <DomainObject.Predmet.OstaliListFormated>
    <izvorni_sadrzaj>
      <item>Sanela Sajković punomoćnik sudionika u postupku MONA LISA jednostavno društvo s ograničenom odgovornošću za frizerske usluge</item>
    </izvorni_sadrzaj>
    <derivirana_varijabla naziv="DomainObject.Predmet.OstaliListFormated_1">
      <item>Sanela Sajković punomoćnik sudionika u postupku MONA LISA jednostavno društvo s ograničenom odgovornošću za frizerske usluge</item>
    </derivirana_varijabla>
  </DomainObject.Predmet.OstaliListFormated>
  <DomainObject.Predmet.OstaliListFormatedOIB>
    <izvorni_sadrzaj>
      <item>Sanela Sajković, OIB 86245116198 punomoćnik sudionika u postupku MONA LISA jednostavno društvo s ograničenom odgovornošću za frizerske usluge</item>
    </izvorni_sadrzaj>
    <derivirana_varijabla naziv="DomainObject.Predmet.OstaliListFormatedOIB_1">
      <item>Sanela Sajković, OIB 86245116198 punomoćnik sudionika u postupku MONA LISA jednostavno društvo s ograničenom odgovornošću za frizerske usluge</item>
    </derivirana_varijabla>
  </DomainObject.Predmet.OstaliListFormatedOIB>
  <DomainObject.Predmet.OstaliListFormatedWithAdress>
    <izvorni_sadrzaj>
      <item>Sanela Sajković, Ždralovska 57., 43000 Ždralovi punomoćnik sudionika u postupku MONA LISA jednostavno društvo s ograničenom odgovornošću za frizerske usluge</item>
    </izvorni_sadrzaj>
    <derivirana_varijabla naziv="DomainObject.Predmet.OstaliListFormatedWithAdress_1">
      <item>Sanela Sajković, Ždralovska 57., 43000 Ždralovi punomoćnik sudionika u postupku MONA LISA jednostavno društvo s ograničenom odgovornošću za frizerske usluge</item>
    </derivirana_varijabla>
  </DomainObject.Predmet.OstaliListFormatedWithAdress>
  <DomainObject.Predmet.OstaliListFormatedWithAdressOIB>
    <izvorni_sadrzaj>
      <item>Sanela Sajković, OIB 86245116198, Ždralovska 57., 43000 Ždralovi punomoćnik sudionika u postupku MONA LISA jednostavno društvo s ograničenom odgovornošću za frizerske usluge</item>
    </izvorni_sadrzaj>
    <derivirana_varijabla naziv="DomainObject.Predmet.OstaliListFormatedWithAdressOIB_1">
      <item>Sanela Sajković, OIB 86245116198, Ždralovska 57., 43000 Ždralovi punomoćnik sudionika u postupku MONA LISA jednostavno društvo s ograničenom odgovornošću za frizerske usluge</item>
    </derivirana_varijabla>
  </DomainObject.Predmet.OstaliListFormatedWithAdressOIB>
  <DomainObject.Predmet.OstaliListNazivFormated>
    <izvorni_sadrzaj>
      <item>Sanela Sajković</item>
    </izvorni_sadrzaj>
    <derivirana_varijabla naziv="DomainObject.Predmet.OstaliListNazivFormated_1">
      <item>Sanela Sajković</item>
    </derivirana_varijabla>
  </DomainObject.Predmet.OstaliListNazivFormated>
  <DomainObject.Predmet.OstaliListNazivFormatedOIB>
    <izvorni_sadrzaj>
      <item>Sanela Sajković, OIB 86245116198</item>
    </izvorni_sadrzaj>
    <derivirana_varijabla naziv="DomainObject.Predmet.OstaliListNazivFormatedOIB_1">
      <item>Sanela Sajković, OIB 86245116198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St-1349/2016-2</izvorni_sadrzaj>
    <derivirana_varijabla naziv="DomainObject.PoslovniBrojDokumenta_1">St-1349/2016-2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MONA LISA jednostavno društvo s ograničenom odgovornošću za frizerske usluge</izvorni_sadrzaj>
    <derivirana_varijabla naziv="DomainObject.Predmet.ProtustrankaIDrugi_1">MONA LISA jednostavno društvo s ograničenom odgovornošću za frizerske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MONA LISA jednostavno društvo s ograničenom odgovornošću za frizerske usluge, OIB 51370492737, Ždralovska 57, 43000 Ždralovi</izvorni_sadrzaj>
    <derivirana_varijabla naziv="DomainObject.Predmet.ProtustrankaIDrugiAdressOIB_1">MONA LISA jednostavno društvo s ograničenom odgovornošću za frizerske usluge, OIB 51370492737, Ždralovska 57,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MONA LISA jednostavno društvo s ograničenom odgovornošću za frizerske usluge</item>
      <item>Sanela Sajković</item>
    </izvorni_sadrzaj>
    <derivirana_varijabla naziv="DomainObject.Predmet.SudioniciListNaziv_1">
      <item>FINA, RC ZAGREB, Podružnica Bjelovar</item>
      <item>MONA LISA jednostavno društvo s ograničenom odgovornošću za frizerske usluge</item>
      <item>Sanela Sajković</item>
    </derivirana_varijabla>
  </DomainObject.Predmet.SudioniciListNaziv>
  <DomainObject.Predmet.SudioniciListAdressOIB>
    <izvorni_sadrzaj>
      <item>FINA, RC ZAGREB, Podružnica Bjelovar, OIB 85821130368, F. Supila 4,43000 Bjelovar</item>
      <item>MONA LISA jednostavno društvo s ograničenom odgovornošću za frizerske usluge, OIB 51370492737, Ždralovska 57,43000 Ždralovi</item>
      <item>Sanela Sajković, OIB 86245116198, Ždralovska 57.,43000 Ždralovi</item>
    </izvorni_sadrzaj>
    <derivirana_varijabla naziv="DomainObject.Predmet.SudioniciListAdressOIB_1">
      <item>FINA, RC ZAGREB, Podružnica Bjelovar, OIB 85821130368, F. Supila 4,43000 Bjelovar</item>
      <item>MONA LISA jednostavno društvo s ograničenom odgovornošću za frizerske usluge, OIB 51370492737, Ždralovska 57,43000 Ždralovi</item>
      <item>Sanela Sajković, OIB 86245116198, Ždralovska 57.,43000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2614A-A8A0-4BAC-810C-1DD265138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2780</properties:Characters>
  <properties:Lines>73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2016-10-10T05:22:00Z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