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e77c" w14:paraId="d48e77c" w:rsidRDefault="007B690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85DD8">
        <w:rPr>
          <w:sz w:val="24"/>
        </w:rPr>
        <w:t>379/2017-14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220141">
        <w:rPr>
          <w:sz w:val="24"/>
          <w:szCs w:val="24"/>
        </w:rPr>
        <w:t>KEEZ</w:t>
      </w:r>
      <w:r w:rsidR="00FF3881">
        <w:rPr>
          <w:sz w:val="24"/>
          <w:szCs w:val="24"/>
        </w:rPr>
        <w:t xml:space="preserve"> j.d.o.o. za trgovinu i usluge, OIB:</w:t>
      </w:r>
      <w:r w:rsidR="00220141">
        <w:rPr>
          <w:sz w:val="24"/>
          <w:szCs w:val="24"/>
        </w:rPr>
        <w:t>26706568473, Slav.Brod, Đure Pilara 20</w:t>
      </w:r>
      <w:r w:rsidR="001576DB">
        <w:rPr>
          <w:sz w:val="24"/>
          <w:szCs w:val="24"/>
        </w:rPr>
        <w:t>.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985DD8">
        <w:rPr>
          <w:b/>
          <w:sz w:val="24"/>
        </w:rPr>
        <w:t>25.rujna</w:t>
      </w:r>
      <w:r w:rsidR="001576DB">
        <w:rPr>
          <w:b/>
          <w:sz w:val="24"/>
        </w:rPr>
        <w:t xml:space="preserve"> 2017. u </w:t>
      </w:r>
      <w:r w:rsidR="00985DD8">
        <w:rPr>
          <w:b/>
          <w:sz w:val="24"/>
        </w:rPr>
        <w:t>11,3</w:t>
      </w:r>
      <w:r w:rsidR="00FF3881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220141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220141">
        <w:rPr>
          <w:sz w:val="24"/>
        </w:rPr>
        <w:t>zastupnik po zakonu Vanja Videkanić, OIB 41129267207, Slav.Brod, Petra Krešimira IV br. 5,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220141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220141">
        <w:rPr>
          <w:sz w:val="24"/>
        </w:rPr>
        <w:t xml:space="preserve">Vanji Videkaniću iz Slav.Broda, </w:t>
      </w:r>
      <w:r w:rsidR="00FF3881">
        <w:rPr>
          <w:sz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85DD8">
        <w:rPr>
          <w:sz w:val="24"/>
        </w:rPr>
        <w:t>22.kolovoza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5A1DCE" w:rsidR="004F75A3" w:rsidRPr="00FF3881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0F48B5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0141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B0F5A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A1DC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B6905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DD8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A6A55"/>
    <w:rsid w:val="00AC176D"/>
    <w:rsid w:val="00AC383D"/>
    <w:rsid w:val="00AD4383"/>
    <w:rsid w:val="00AD701B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6C3C"/>
    <w:rsid w:val="00C65C76"/>
    <w:rsid w:val="00C7319C"/>
    <w:rsid w:val="00C750DB"/>
    <w:rsid w:val="00C81074"/>
    <w:rsid w:val="00C91D78"/>
    <w:rsid w:val="00C91DED"/>
    <w:rsid w:val="00C9224D"/>
    <w:rsid w:val="00C933B2"/>
    <w:rsid w:val="00CB06ED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140</properties:Words>
  <properties:Characters>823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2017-08-22T07:00:00Z</dcterms:created>
  <dc:creator>Trgovacki sud</dc:creator>
  <cp:lastModifiedBy>wsadmin</cp:lastModifiedBy>
  <cp:lastPrinted>2017-08-22T07:01:00Z</cp:lastPrinted>
  <dcterms:modified xmlns:xsi="http://www.w3.org/2001/XMLSchema-instance" xsi:type="dcterms:W3CDTF">2017-08-22T07:03:00Z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