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a47b" w14:paraId="503a47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93E64">
        <w:t>6512</w:t>
      </w:r>
      <w:r>
        <w:t>/2015</w:t>
      </w:r>
      <w:r w:rsidR="00B607E8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93E64" w:rsidRPr="00B93E64">
        <w:t>KLIK TOURS d.o.o., Gustava Krkleca 29, Zagreb, OIB: 29855656238</w:t>
      </w:r>
      <w:r>
        <w:t xml:space="preserve">, dana </w:t>
      </w:r>
      <w:r w:rsidR="00B93E64">
        <w:t>11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93E64" w:rsidRPr="00B93E64">
        <w:t>KLIK TOURS d.o.o., Gustava Krkleca 29, Zagreb, OIB: 29855656238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B93E64">
        <w:t>11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93E64">
        <w:t xml:space="preserve"> </w:t>
      </w:r>
      <w:r w:rsidR="00B93E64" w:rsidRPr="00B93E64">
        <w:t>ZDRAVKO FRLETA iz Zagreba, Brune Bušića 40, OIB: 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93E64" w:rsidRPr="00B93E64">
        <w:t>KLIK TOURS d.o.o., Gustava Krkleca 29, Zagreb, OIB: 29855656238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B93E64">
        <w:t xml:space="preserve"> 11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607E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607E8" w:rsidP="00B607E8" w:rsidR="00B607E8">
      <w:pPr>
        <w:pStyle w:val="Bezproreda"/>
        <w:jc w:val="right"/>
      </w:pPr>
      <w:r>
        <w:t>Za točnost otpravka-ovlašteni službenik:</w:t>
      </w:r>
    </w:p>
    <w:p w:rsidRDefault="00B607E8" w:rsidP="00B607E8" w:rsidR="00B607E8">
      <w:pPr>
        <w:pStyle w:val="Bezproreda"/>
        <w:jc w:val="right"/>
      </w:pPr>
      <w:r>
        <w:t xml:space="preserve">Tanja Štraubert </w:t>
      </w:r>
    </w:p>
    <w:sectPr w:rsidSect="00EF1FD3" w:rsidR="00B607E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0E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93E64" w:rsidRPr="00B93E64">
          <w:t>6512/2015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542E89"/>
    <w:rsid w:val="005A20EF"/>
    <w:rsid w:val="00677951"/>
    <w:rsid w:val="00AA7B27"/>
    <w:rsid w:val="00AE11D4"/>
    <w:rsid w:val="00B607E8"/>
    <w:rsid w:val="00B93E6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5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60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60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6512</izvorni_sadrzaj>
    <derivirana_varijabla naziv="DomainObject.Predmet.Broj_1">6512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St-6512/2015</izvorni_sadrzaj>
    <derivirana_varijabla naziv="DomainObject.Predmet.OznakaBroj_1">St-6512/2015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TOURS d.o.o. zastupanog po punomoćniku Krešimir Leboš</izvorni_sadrzaj>
    <derivirana_varijabla naziv="DomainObject.Predmet.ProtustrankaFormated_1">  KLIK TOURS d.o.o. zastupanog po punomoćniku Krešimir Leboš</derivirana_varijabla>
  </DomainObject.Predmet.ProtustrankaFormated>
  <DomainObject.Predmet.ProtustrankaFormatedOIB>
    <izvorni_sadrzaj>  KLIK TOURS d.o.o., OIB 29855656238 zastupanog po punomoćniku Krešimir Leboš</izvorni_sadrzaj>
    <derivirana_varijabla naziv="DomainObject.Predmet.ProtustrankaFormatedOIB_1">  KLIK TOURS d.o.o., OIB 29855656238 zastupanog po punomoćniku Krešimir Leboš</derivirana_varijabla>
  </DomainObject.Predmet.ProtustrankaFormatedOIB>
  <DomainObject.Predmet.ProtustrankaFormatedWithAdress>
    <izvorni_sadrzaj> KLIK TOURS d.o.o., Gustava Krkleca 29, 10000 Zagreb zastupanog po punomoćniku Krešimir Leboš</izvorni_sadrzaj>
    <derivirana_varijabla naziv="DomainObject.Predmet.ProtustrankaFormatedWithAdress_1"> KLIK TOURS d.o.o., Gustava Krkleca 29, 10000 Zagreb zastupanog po punomoćniku Krešimir Leboš</derivirana_varijabla>
  </DomainObject.Predmet.ProtustrankaFormatedWithAdress>
  <DomainObject.Predmet.ProtustrankaFormatedWithAdressOIB>
    <izvorni_sadrzaj> KLIK TOURS d.o.o., OIB 29855656238, Gustava Krkleca 29, 10000 Zagreb zastupanog po punomoćniku Krešimir Leboš</izvorni_sadrzaj>
    <derivirana_varijabla naziv="DomainObject.Predmet.ProtustrankaFormatedWithAdressOIB_1"> KLIK TOURS d.o.o., OIB 29855656238, Gustava Krkleca 29, 10000 Zagreb zastupanog po punomoćniku Krešimir Leboš</derivirana_varijabla>
  </DomainObject.Predmet.ProtustrankaFormatedWithAdressOIB>
  <DomainObject.Predmet.ProtustrankaWithAdress>
    <izvorni_sadrzaj>KLIK TOURS d.o.o. Gustava Krkleca 29, 10000 Zagreb</izvorni_sadrzaj>
    <derivirana_varijabla naziv="DomainObject.Predmet.ProtustrankaWithAdress_1">KLIK TOURS d.o.o. Gustava Krkleca 29, 10000 Zagreb</derivirana_varijabla>
  </DomainObject.Predmet.ProtustrankaWithAdress>
  <DomainObject.Predmet.ProtustrankaWithAdressOIB>
    <izvorni_sadrzaj>KLIK TOURS d.o.o., OIB 29855656238, Gustava Krkleca 29, 10000 Zagreb</izvorni_sadrzaj>
    <derivirana_varijabla naziv="DomainObject.Predmet.ProtustrankaWithAdressOIB_1">KLIK TOURS d.o.o., OIB 29855656238, Gustava Krkleca 29, 10000 Zagreb</derivirana_varijabla>
  </DomainObject.Predmet.ProtustrankaWithAdressOIB>
  <DomainObject.Predmet.ProtustrankaNazivFormated>
    <izvorni_sadrzaj>KLIK TOURS d.o.o.</izvorni_sadrzaj>
    <derivirana_varijabla naziv="DomainObject.Predmet.ProtustrankaNazivFormated_1">KLIK TOURS d.o.o.</derivirana_varijabla>
  </DomainObject.Predmet.ProtustrankaNazivFormated>
  <DomainObject.Predmet.ProtustrankaNazivFormatedOIB>
    <izvorni_sadrzaj>KLIK TOURS d.o.o., OIB 29855656238</izvorni_sadrzaj>
    <derivirana_varijabla naziv="DomainObject.Predmet.ProtustrankaNazivFormatedOIB_1">KLIK TOURS d.o.o., OIB 29855656238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TOURS d.o.o. zastupanog po punomoćniku Krešimir Leboš</item>
    </izvorni_sadrzaj>
    <derivirana_varijabla naziv="DomainObject.Predmet.ProtuStrankaListFormated_1">
      <item>KLIK TOURS d.o.o. zastupanog po punomoćniku Krešimir Leboš</item>
    </derivirana_varijabla>
  </DomainObject.Predmet.ProtuStrankaListFormated>
  <DomainObject.Predmet.ProtuStrankaListFormatedOIB>
    <izvorni_sadrzaj>
      <item>KLIK TOURS d.o.o., OIB 29855656238 zastupanog po punomoćniku Krešimir Leboš</item>
    </izvorni_sadrzaj>
    <derivirana_varijabla naziv="DomainObject.Predmet.ProtuStrankaListFormatedOIB_1">
      <item>KLIK TOURS d.o.o., OIB 29855656238 zastupanog po punomoćniku Krešimir Leboš</item>
    </derivirana_varijabla>
  </DomainObject.Predmet.ProtuStrankaListFormatedOIB>
  <DomainObject.Predmet.ProtuStrankaListFormatedWithAdress>
    <izvorni_sadrzaj>
      <item>KLIK TOURS d.o.o., Gustava Krkleca 29, 10000 Zagreb zastupanog po punomoćniku Krešimir Leboš</item>
    </izvorni_sadrzaj>
    <derivirana_varijabla naziv="DomainObject.Predmet.ProtuStrankaListFormatedWithAdress_1">
      <item>KLIK TOURS d.o.o., Gustava Krkleca 29, 10000 Zagreb zastupanog po punomoćniku Krešimir Leboš</item>
    </derivirana_varijabla>
  </DomainObject.Predmet.ProtuStrankaListFormatedWithAdress>
  <DomainObject.Predmet.ProtuStrankaListFormatedWithAdressOIB>
    <izvorni_sadrzaj>
      <item>KLIK TOURS d.o.o., OIB 29855656238, Gustava Krkleca 29, 10000 Zagreb zastupanog po punomoćniku Krešimir Leboš</item>
    </izvorni_sadrzaj>
    <derivirana_varijabla naziv="DomainObject.Predmet.ProtuStrankaListFormatedWithAdressOIB_1">
      <item>KLIK TOURS d.o.o., OIB 29855656238, Gustava Krkleca 29, 10000 Zagreb zastupanog po punomoćniku Krešimir Leboš</item>
    </derivirana_varijabla>
  </DomainObject.Predmet.ProtuStrankaListFormatedWithAdressOIB>
  <DomainObject.Predmet.ProtuStrankaListNazivFormated>
    <izvorni_sadrzaj>
      <item>KLIK TOURS d.o.o.</item>
    </izvorni_sadrzaj>
    <derivirana_varijabla naziv="DomainObject.Predmet.ProtuStrankaListNazivFormated_1">
      <item>KLIK TOURS d.o.o.</item>
    </derivirana_varijabla>
  </DomainObject.Predmet.ProtuStrankaListNazivFormated>
  <DomainObject.Predmet.ProtuStrankaListNazivFormatedOIB>
    <izvorni_sadrzaj>
      <item>KLIK TOURS d.o.o., OIB 29855656238</item>
    </izvorni_sadrzaj>
    <derivirana_varijabla naziv="DomainObject.Predmet.ProtuStrankaListNazivFormatedOIB_1">
      <item>KLIK TOURS d.o.o., OIB 29855656238</item>
    </derivirana_varijabla>
  </DomainObject.Predmet.ProtuStrankaListNazivFormatedOIB>
  <DomainObject.Predmet.OstaliListFormated>
    <izvorni_sadrzaj>
      <item>Zdravko Frleta</item>
      <item>Krešimir Leboš punomoćnik sudionika u postupku KLIK TOURS d.o.o.</item>
    </izvorni_sadrzaj>
    <derivirana_varijabla naziv="DomainObject.Predmet.OstaliListFormated_1">
      <item>Zdravko Frleta</item>
      <item>Krešimir Leboš punomoćnik sudionika u postupku KLIK TOURS d.o.o.</item>
    </derivirana_varijabla>
  </DomainObject.Predmet.OstaliListFormated>
  <DomainObject.Predmet.OstaliListFormatedOIB>
    <izvorni_sadrzaj>
      <item>Zdravko Frleta, OIB 16983053469</item>
      <item>Krešimir Leboš, OIB 93107664581 punomoćnik sudionika u postupku KLIK TOURS d.o.o.</item>
    </izvorni_sadrzaj>
    <derivirana_varijabla naziv="DomainObject.Predmet.OstaliListFormatedOIB_1">
      <item>Zdravko Frleta, OIB 16983053469</item>
      <item>Krešimir Leboš, OIB 93107664581 punomoćnik sudionika u postupku KLIK TOURS d.o.o.</item>
    </derivirana_varijabla>
  </DomainObject.Predmet.OstaliListFormatedOIB>
  <DomainObject.Predmet.OstaliListFormatedWithAdress>
    <izvorni_sadrzaj>
      <item>Zdravko Frleta, Ulica Brune Bušića 40, 10000 Zagreb</item>
      <item>Krešimir Leboš, Ulica Gustava Krkleca 29, 10000 Zagreb punomoćnik sudionika u postupku KLIK TOURS d.o.o.</item>
    </izvorni_sadrzaj>
    <derivirana_varijabla naziv="DomainObject.Predmet.OstaliListFormatedWithAdress_1">
      <item>Zdravko Frleta, Ulica Brune Bušića 40, 10000 Zagreb</item>
      <item>Krešimir Leboš, Ulica Gustava Krkleca 29, 10000 Zagreb punomoćnik sudionika u postupku KLIK TOURS d.o.o.</item>
    </derivirana_varijabla>
  </DomainObject.Predmet.OstaliListFormatedWithAdress>
  <DomainObject.Predmet.OstaliListFormatedWithAdressOIB>
    <izvorni_sadrzaj>
      <item>Zdravko Frleta, OIB 16983053469, Ulica Brune Bušića 40, 10000 Zagreb</item>
      <item>Krešimir Leboš, OIB 93107664581, Ulica Gustava Krkleca 29, 10000 Zagreb punomoćnik sudionika u postupku KLIK TOURS d.o.o.</item>
    </izvorni_sadrzaj>
    <derivirana_varijabla naziv="DomainObject.Predmet.OstaliListFormatedWithAdressOIB_1">
      <item>Zdravko Frleta, OIB 16983053469, Ulica Brune Bušića 40, 10000 Zagreb</item>
      <item>Krešimir Leboš, OIB 93107664581, Ulica Gustava Krkleca 29, 10000 Zagreb punomoćnik sudionika u postupku KLIK TOURS d.o.o.</item>
    </derivirana_varijabla>
  </DomainObject.Predmet.OstaliListFormatedWithAdressOIB>
  <DomainObject.Predmet.OstaliListNazivFormated>
    <izvorni_sadrzaj>
      <item>Zdravko Frleta</item>
      <item>Krešimir Leboš</item>
    </izvorni_sadrzaj>
    <derivirana_varijabla naziv="DomainObject.Predmet.OstaliListNazivFormated_1">
      <item>Zdravko Frleta</item>
      <item>Krešimir Leboš</item>
    </derivirana_varijabla>
  </DomainObject.Predmet.OstaliListNazivFormated>
  <DomainObject.Predmet.OstaliListNazivFormatedOIB>
    <izvorni_sadrzaj>
      <item>Zdravko Frleta, OIB 16983053469</item>
      <item>Krešimir Leboš, OIB 93107664581</item>
    </izvorni_sadrzaj>
    <derivirana_varijabla naziv="DomainObject.Predmet.OstaliListNazivFormatedOIB_1">
      <item>Zdravko Frleta, OIB 16983053469</item>
      <item>Krešimir Leboš, OIB 93107664581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TOURS d.o.o.</izvorni_sadrzaj>
    <derivirana_varijabla naziv="DomainObject.Predmet.ProtustrankaIDrugi_1">KLIK TOURS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KLIK TOURS d.o.o., OIB 29855656238, Gustava Krkleca 29, 10000 Zagreb</izvorni_sadrzaj>
    <derivirana_varijabla naziv="DomainObject.Predmet.ProtustrankaIDrugiAdressOIB_1">KLIK TOURS d.o.o., OIB 29855656238,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TOURS d.o.o.</item>
      <item>Zdravko Frleta</item>
      <item>Krešimir Leboš</item>
    </izvorni_sadrzaj>
    <derivirana_varijabla naziv="DomainObject.Predmet.SudioniciListNaziv_1">
      <item>FINA Regionalni centar Zagreb</item>
      <item>KLIK TOURS d.o.o.</item>
      <item>Zdravko Frleta</item>
      <item>Krešimir Leboš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KLIK TOURS d.o.o., OIB 29855656238, Gustava Krkleca 29,10000 Zagreb</item>
      <item>Zdravko Frleta, OIB 16983053469, Ulica Brune Bušića 40,10000 Zagreb</item>
      <item>Krešimir Leboš, OIB 93107664581, Ulica Gustava Krkleca 29,10000 Zagreb</item>
    </izvorni_sadrzaj>
    <derivirana_varijabla naziv="DomainObject.Predmet.SudioniciListAdressOIB_1">
      <item>FINA Regionalni centar Zagreb, OIB 85821130368, Trg svibanjskih žrtava 1995. br.1,10000 Zagreb</item>
      <item>KLIK TOURS d.o.o., OIB 29855656238, Gustava Krkleca 29,10000 Zagreb</item>
      <item>Zdravko Frleta, OIB 16983053469, Ulica Brune Bušića 40,10000 Zagreb</item>
      <item>Krešimir Leboš, OIB 93107664581,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29855656238</item>
      <item>, OIB 16983053469</item>
      <item>, OIB 93107664581</item>
    </izvorni_sadrzaj>
    <derivirana_varijabla naziv="DomainObject.Predmet.SudioniciListNazivOIB_1">
      <item>, OIB 85821130368</item>
      <item>, OIB 29855656238</item>
      <item>, OIB 16983053469</item>
      <item>, OIB 93107664581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1988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2016-05-11T09:30:00Z</dcterms:created>
  <dc:creator>Sandra Rotar Vogrin</dc:creator>
  <cp:lastModifiedBy>Tanja Štraubert</cp:lastModifiedBy>
  <cp:lastPrinted>2016-05-11T11:57:00Z</cp:lastPrinted>
  <dcterms:modified xmlns:xsi="http://www.w3.org/2001/XMLSchema-instance" xsi:type="dcterms:W3CDTF">2016-05-11T11:57:00Z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