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ed0f" w14:paraId="65fed0f" w:rsidRDefault="003D2CF2" w:rsidP="007B2F69" w:rsidR="003D2CF2" w:rsidRPr="007B2F69">
      <w:pPr>
        <w:jc w:val="both"/>
        <w15:collapsed w:val="false"/>
      </w:pPr>
      <w:bookmarkStart w:name="_GoBack" w:id="0"/>
      <w:bookmarkEnd w:id="0"/>
    </w:p>
    <w:p w:rsidRDefault="00FE4E4C" w:rsidP="007B2F69" w:rsidR="00FE4E4C" w:rsidRPr="007B2F69">
      <w:pPr>
        <w:jc w:val="both"/>
      </w:pPr>
    </w:p>
    <w:p w:rsidRDefault="00721F79" w:rsidP="007B2F69" w:rsidR="00721F79" w:rsidRPr="007B2F69">
      <w:pPr>
        <w:jc w:val="both"/>
      </w:pPr>
    </w:p>
    <w:p w:rsidRDefault="00721F79" w:rsidP="007B2F69" w:rsidR="00721F79" w:rsidRPr="007B2F69">
      <w:pPr>
        <w:jc w:val="both"/>
      </w:pPr>
      <w:r w:rsidRPr="007B2F69">
        <w:t>REPUBLIKA HRVATSKA</w:t>
      </w:r>
    </w:p>
    <w:p w:rsidRDefault="00721F79" w:rsidP="007B2F69" w:rsidR="00721F79" w:rsidRPr="007B2F69">
      <w:pPr>
        <w:jc w:val="both"/>
      </w:pPr>
      <w:r w:rsidRPr="007B2F69">
        <w:t>TRGOVAČKI SUD U ZADRU</w:t>
      </w:r>
      <w:r w:rsidRPr="007B2F69">
        <w:tab/>
      </w:r>
      <w:r w:rsidRPr="007B2F69">
        <w:tab/>
      </w:r>
      <w:r w:rsidRPr="007B2F69">
        <w:tab/>
      </w:r>
      <w:r w:rsidRPr="007B2F69">
        <w:tab/>
      </w:r>
      <w:r w:rsidRPr="007B2F69">
        <w:tab/>
      </w:r>
      <w:r w:rsidRPr="007B2F69">
        <w:tab/>
      </w:r>
    </w:p>
    <w:p w:rsidRDefault="00D72DA7" w:rsidP="007B2F69" w:rsidR="00D72DA7" w:rsidRPr="007B2F69">
      <w:pPr>
        <w:jc w:val="both"/>
      </w:pPr>
      <w:r w:rsidRPr="007B2F69">
        <w:t>Zadar, Dr. Franje Tuđmana 35</w:t>
      </w:r>
      <w:r w:rsidRPr="007B2F69">
        <w:tab/>
      </w:r>
      <w:r w:rsidRPr="007B2F69">
        <w:tab/>
      </w:r>
      <w:r w:rsidRPr="007B2F69">
        <w:tab/>
      </w:r>
      <w:r w:rsidRPr="007B2F69">
        <w:tab/>
      </w:r>
      <w:r w:rsidRPr="007B2F69">
        <w:tab/>
      </w:r>
      <w:r w:rsidRPr="007B2F69">
        <w:tab/>
      </w:r>
    </w:p>
    <w:p w:rsidRDefault="00D72DA7" w:rsidP="007B2F69" w:rsidR="00D72DA7" w:rsidRPr="007B2F69">
      <w:pPr>
        <w:ind w:firstLine="708"/>
        <w:jc w:val="both"/>
      </w:pPr>
    </w:p>
    <w:p w:rsidRDefault="00D72DA7" w:rsidP="007B2F69" w:rsidR="00D72DA7" w:rsidRPr="007B2F69">
      <w:pPr>
        <w:jc w:val="both"/>
      </w:pPr>
    </w:p>
    <w:p w:rsidRDefault="00D72DA7" w:rsidP="007B2F69" w:rsidR="00D72DA7" w:rsidRPr="007B2F69">
      <w:pPr>
        <w:jc w:val="center"/>
      </w:pPr>
      <w:r w:rsidRPr="007B2F69">
        <w:t>U  I M E  R E P U B L I K E  H R V A T S K E</w:t>
      </w:r>
    </w:p>
    <w:p w:rsidRDefault="00A93E68" w:rsidP="007B2F69" w:rsidR="00A93E68" w:rsidRPr="007B2F69">
      <w:pPr>
        <w:jc w:val="center"/>
      </w:pPr>
    </w:p>
    <w:p w:rsidRDefault="00721F79" w:rsidP="007B2F69" w:rsidR="00721F79" w:rsidRPr="007B2F69">
      <w:pPr>
        <w:jc w:val="center"/>
      </w:pPr>
      <w:r w:rsidRPr="007B2F69">
        <w:t>R J E Š E N J E</w:t>
      </w:r>
    </w:p>
    <w:p w:rsidRDefault="00B43DAF" w:rsidP="007B2F69" w:rsidR="00B43DAF" w:rsidRPr="007B2F69">
      <w:pPr>
        <w:jc w:val="both"/>
      </w:pPr>
    </w:p>
    <w:p w:rsidRDefault="00B43DAF" w:rsidP="007B2F69" w:rsidR="00721F79" w:rsidRPr="007B2F69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7B2F69">
        <w:tab/>
      </w:r>
      <w:r w:rsidR="00D72DA7" w:rsidRPr="007B2F69">
        <w:tab/>
        <w:t>Trgovački sud u Zadru, OIB: 39670464653</w:t>
      </w:r>
      <w:r w:rsidR="00B80171" w:rsidRPr="007B2F69">
        <w:t xml:space="preserve">, </w:t>
      </w:r>
      <w:r w:rsidR="00E67F37" w:rsidRPr="007B2F69">
        <w:t>po sudskoj</w:t>
      </w:r>
      <w:r w:rsidR="005053E7" w:rsidRPr="007B2F69">
        <w:t xml:space="preserve"> </w:t>
      </w:r>
      <w:r w:rsidR="00E67F37" w:rsidRPr="007B2F69">
        <w:t>savjetnici</w:t>
      </w:r>
      <w:r w:rsidR="005053E7" w:rsidRPr="007B2F69">
        <w:t xml:space="preserve"> Katarin</w:t>
      </w:r>
      <w:r w:rsidR="00E67F37" w:rsidRPr="007B2F69">
        <w:t>i</w:t>
      </w:r>
      <w:r w:rsidR="005053E7" w:rsidRPr="007B2F69">
        <w:t xml:space="preserve"> Miletić</w:t>
      </w:r>
      <w:r w:rsidRPr="007B2F69">
        <w:t xml:space="preserve">, </w:t>
      </w:r>
      <w:r w:rsidR="005053E7" w:rsidRPr="007B2F69">
        <w:t xml:space="preserve">u pravnoj stvari podnositeljice zahtjeva Financijske agencije, Regionalnog centra Split, Podružnice </w:t>
      </w:r>
      <w:r w:rsidR="00E67F37" w:rsidRPr="007B2F69">
        <w:t>Zadar, Ivana Danila 4</w:t>
      </w:r>
      <w:r w:rsidR="00112874">
        <w:t>,</w:t>
      </w:r>
      <w:r w:rsidR="005053E7" w:rsidRPr="007B2F69">
        <w:t xml:space="preserve"> OIB: 85821130368, za provedbu skraćenoga stečajnog postupka nad dužnikom </w:t>
      </w:r>
      <w:r w:rsidR="00E67F37" w:rsidRPr="007B2F69">
        <w:t>IZVOR d.o.o., u likvidaciji, Hrvoja Ćustića 9a</w:t>
      </w:r>
      <w:r w:rsidR="00112874">
        <w:t>.,</w:t>
      </w:r>
      <w:r w:rsidR="00E67F37" w:rsidRPr="007B2F69">
        <w:t xml:space="preserve"> Zadar, OIB: 83657497091</w:t>
      </w:r>
      <w:r w:rsidR="00173986" w:rsidRPr="007B2F69">
        <w:t>,</w:t>
      </w:r>
      <w:r w:rsidR="00BE2DBB" w:rsidRPr="007B2F69">
        <w:t xml:space="preserve"> </w:t>
      </w:r>
      <w:r w:rsidR="00721F79" w:rsidRPr="007B2F69">
        <w:t xml:space="preserve">dana </w:t>
      </w:r>
      <w:r w:rsidR="003D2CF2">
        <w:t>14</w:t>
      </w:r>
      <w:r w:rsidR="005053E7" w:rsidRPr="007B2F69">
        <w:t>. ožujka</w:t>
      </w:r>
      <w:r w:rsidR="008F730E" w:rsidRPr="007B2F69">
        <w:t xml:space="preserve"> 2016.,</w:t>
      </w:r>
    </w:p>
    <w:p w:rsidRDefault="00086482" w:rsidP="007B2F69" w:rsidR="00086482" w:rsidRPr="007B2F69">
      <w:pPr>
        <w:jc w:val="both"/>
      </w:pPr>
    </w:p>
    <w:p w:rsidRDefault="00721F79" w:rsidP="007B2F69" w:rsidR="00721F79" w:rsidRPr="007B2F69">
      <w:pPr>
        <w:jc w:val="center"/>
      </w:pPr>
      <w:r w:rsidRPr="007B2F69">
        <w:t>r i j e š i o  j e</w:t>
      </w:r>
    </w:p>
    <w:p w:rsidRDefault="00721F79" w:rsidP="007B2F69" w:rsidR="00721F79" w:rsidRPr="007B2F69">
      <w:pPr>
        <w:jc w:val="both"/>
      </w:pPr>
    </w:p>
    <w:p w:rsidRDefault="00E67F37" w:rsidP="007B2F69" w:rsidR="00E67F37" w:rsidRPr="007B2F69">
      <w:pPr>
        <w:ind w:firstLine="708"/>
        <w:jc w:val="both"/>
      </w:pPr>
      <w:r w:rsidRPr="007B2F69">
        <w:rPr>
          <w:lang w:val="pt-BR"/>
        </w:rPr>
        <w:t xml:space="preserve">Odbacuje se zahtjev </w:t>
      </w:r>
      <w:r w:rsidR="003D2CF2">
        <w:rPr>
          <w:lang w:val="pt-BR"/>
        </w:rPr>
        <w:t xml:space="preserve">Financijske agencije </w:t>
      </w:r>
      <w:r w:rsidRPr="007B2F69">
        <w:rPr>
          <w:lang w:val="pt-BR"/>
        </w:rPr>
        <w:t xml:space="preserve">za provedbu skraćenog stečajnog postupka nad dužnikom </w:t>
      </w:r>
      <w:r w:rsidRPr="007B2F69">
        <w:t xml:space="preserve">IZVOR d.o.o., </w:t>
      </w:r>
      <w:r w:rsidR="00112874">
        <w:t>u likvidaciji, Hrvoja Ćustića 9</w:t>
      </w:r>
      <w:r w:rsidRPr="007B2F69">
        <w:t>a</w:t>
      </w:r>
      <w:r w:rsidR="00112874">
        <w:t>.</w:t>
      </w:r>
      <w:r w:rsidRPr="007B2F69">
        <w:t>, Zadar, OIB: 83657497091</w:t>
      </w:r>
      <w:r w:rsidR="0086197F">
        <w:t xml:space="preserve"> kao nedopušten</w:t>
      </w:r>
      <w:r w:rsidRPr="007B2F69">
        <w:t>.</w:t>
      </w:r>
    </w:p>
    <w:p w:rsidRDefault="00E67F37" w:rsidP="007B2F69" w:rsidR="00E67F37" w:rsidRPr="00E67F37">
      <w:pPr>
        <w:ind w:firstLine="720"/>
        <w:jc w:val="center"/>
        <w:rPr>
          <w:lang w:val="pt-BR"/>
        </w:rPr>
      </w:pPr>
    </w:p>
    <w:p w:rsidRDefault="00E67F37" w:rsidP="007B2F69" w:rsidR="00E67F37" w:rsidRPr="00E67F37">
      <w:pPr>
        <w:jc w:val="center"/>
        <w:rPr>
          <w:lang w:val="pt-BR"/>
        </w:rPr>
      </w:pPr>
      <w:r w:rsidRPr="00E67F37">
        <w:rPr>
          <w:lang w:val="pt-BR"/>
        </w:rPr>
        <w:t>Obrazloženje</w:t>
      </w:r>
    </w:p>
    <w:p w:rsidRDefault="00E67F37" w:rsidP="007B2F69" w:rsidR="00E67F37" w:rsidRPr="00E67F37">
      <w:pPr>
        <w:ind w:left="360"/>
        <w:jc w:val="both"/>
        <w:rPr>
          <w:lang w:val="pt-BR"/>
        </w:rPr>
      </w:pPr>
    </w:p>
    <w:p w:rsidRDefault="003D2CF2" w:rsidP="003D2CF2" w:rsidR="003D2CF2" w:rsidRPr="003D2CF2">
      <w:pPr>
        <w:ind w:firstLine="708"/>
        <w:jc w:val="both"/>
      </w:pPr>
      <w:r w:rsidRPr="003D2CF2">
        <w:t>Financijska agencija podnijela je ovom sudu</w:t>
      </w:r>
      <w:r>
        <w:t xml:space="preserve"> dana 02. studenog 2015.</w:t>
      </w:r>
      <w:r w:rsidRPr="003D2CF2">
        <w:t>, temeljem odredbe čl. 429</w:t>
      </w:r>
      <w:r>
        <w:t>.</w:t>
      </w:r>
      <w:r w:rsidRPr="003D2CF2">
        <w:t xml:space="preserve"> st. 1</w:t>
      </w:r>
      <w:r>
        <w:t>.</w:t>
      </w:r>
      <w:r w:rsidRPr="003D2CF2">
        <w:t xml:space="preserve"> Stečajnog zakona ("Narodne novine" broj 71/15 – dalje: SZ), zahtjev za provedbu skraćenog stečajnog postupka nad dužnikom </w:t>
      </w:r>
      <w:r w:rsidRPr="007B2F69">
        <w:t>IZVOR d.o.o., u likvidaciji, Hrvoja Ćustića 9a</w:t>
      </w:r>
      <w:r>
        <w:t>.,</w:t>
      </w:r>
      <w:r w:rsidRPr="007B2F69">
        <w:t xml:space="preserve"> Zadar, OIB: 83657497091</w:t>
      </w:r>
      <w:r w:rsidRPr="003D2CF2">
        <w:t xml:space="preserve">. U zahtjevu je navedeno kako je dužnik, na dan 1. rujna 2015., u Očevidniku redoslijeda osnova za plaćanje imao evidentirane neizvršene osnove za plaćanje u neprekinutom razdoblju od </w:t>
      </w:r>
      <w:r>
        <w:t>1078</w:t>
      </w:r>
      <w:r w:rsidRPr="003D2CF2">
        <w:t xml:space="preserve"> dana, kao i da dužnik nema zaposlenih.</w:t>
      </w:r>
    </w:p>
    <w:p w:rsidRDefault="003D2CF2" w:rsidP="003D2CF2" w:rsidR="003D2CF2" w:rsidRPr="003D2CF2">
      <w:pPr>
        <w:ind w:firstLine="708"/>
        <w:jc w:val="both"/>
      </w:pPr>
      <w:r>
        <w:t>Prema odredbi čl. 428. SZ-a</w:t>
      </w:r>
      <w:r w:rsidRPr="003D2CF2">
        <w:t xml:space="preserve">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3D2CF2" w:rsidP="003D2CF2" w:rsidR="003D2CF2" w:rsidRPr="003D2CF2">
      <w:pPr>
        <w:ind w:firstLine="708"/>
        <w:jc w:val="both"/>
      </w:pPr>
      <w:r w:rsidRPr="003D2CF2">
        <w:t>Uvidom u sudski registar, sud je utvrdio da se nad dužnikom provodi postupak likvidacije, odnosno da je pokrenut drugi postupak radi brisanja dužnika iz sudskog registra pa stoga ni</w:t>
      </w:r>
      <w:r>
        <w:t>je</w:t>
      </w:r>
      <w:r w:rsidRPr="003D2CF2">
        <w:t xml:space="preserve"> ispunjen</w:t>
      </w:r>
      <w:r>
        <w:t>a jedna od</w:t>
      </w:r>
      <w:r w:rsidRPr="003D2CF2">
        <w:t xml:space="preserve"> </w:t>
      </w:r>
      <w:r>
        <w:t xml:space="preserve">kumulativno određenih </w:t>
      </w:r>
      <w:r w:rsidRPr="003D2CF2">
        <w:t>pretpostavk</w:t>
      </w:r>
      <w:r>
        <w:t xml:space="preserve">i </w:t>
      </w:r>
      <w:r w:rsidRPr="003D2CF2">
        <w:t>iz prethodno citiranog čl. 428</w:t>
      </w:r>
      <w:r>
        <w:t>.</w:t>
      </w:r>
      <w:r w:rsidRPr="003D2CF2">
        <w:t xml:space="preserve"> SZ</w:t>
      </w:r>
      <w:r>
        <w:t>-a</w:t>
      </w:r>
      <w:r w:rsidRPr="003D2CF2">
        <w:t xml:space="preserve"> za provedbu skraćenog stečajnog postupka nad dužnikom, slijedom čega je odlučeno kao u izreci ovog rješenja. </w:t>
      </w:r>
    </w:p>
    <w:p w:rsidRDefault="00721F79" w:rsidP="007B2F69" w:rsidR="00721F79" w:rsidRPr="007B2F69">
      <w:pPr>
        <w:jc w:val="both"/>
      </w:pPr>
    </w:p>
    <w:p w:rsidRDefault="00721F79" w:rsidP="007B2F69" w:rsidR="00C443B6" w:rsidRPr="007B2F69">
      <w:pPr>
        <w:jc w:val="center"/>
      </w:pPr>
      <w:r w:rsidRPr="007B2F69">
        <w:t xml:space="preserve">U Zadru, </w:t>
      </w:r>
      <w:r w:rsidR="003D2CF2">
        <w:t>14</w:t>
      </w:r>
      <w:r w:rsidR="001919BA" w:rsidRPr="007B2F69">
        <w:t>. ožujka</w:t>
      </w:r>
      <w:r w:rsidR="008F730E" w:rsidRPr="007B2F69">
        <w:t xml:space="preserve"> 2016.</w:t>
      </w:r>
    </w:p>
    <w:p w:rsidRDefault="008F730E" w:rsidP="007B2F69" w:rsidR="008F730E" w:rsidRPr="007B2F69"/>
    <w:p w:rsidRDefault="001919BA" w:rsidP="007B2F69" w:rsidR="007B2F69">
      <w:pPr>
        <w:jc w:val="right"/>
      </w:pPr>
      <w:r w:rsidRPr="007B2F69">
        <w:t>S</w:t>
      </w:r>
      <w:r w:rsidR="007B2F69">
        <w:t xml:space="preserve">udska savjetnica </w:t>
      </w:r>
      <w:r w:rsidR="007B2F69">
        <w:tab/>
      </w:r>
    </w:p>
    <w:p w:rsidRDefault="007B2F69" w:rsidP="007B2F69" w:rsidR="00FB52CB" w:rsidRPr="007B2F69">
      <w:pPr>
        <w:ind w:firstLine="708" w:left="5664"/>
        <w:jc w:val="right"/>
      </w:pPr>
      <w:r>
        <w:t xml:space="preserve">Katarina Miletić </w:t>
      </w:r>
      <w:r>
        <w:tab/>
      </w:r>
      <w:r>
        <w:tab/>
      </w:r>
      <w:r>
        <w:tab/>
      </w:r>
      <w:r>
        <w:tab/>
      </w:r>
      <w:r>
        <w:tab/>
      </w:r>
    </w:p>
    <w:p w:rsidRDefault="00225A36" w:rsidP="00225A36" w:rsidR="00225A36">
      <w:pPr>
        <w:tabs>
          <w:tab w:pos="0" w:val="left"/>
        </w:tabs>
      </w:pPr>
      <w:r>
        <w:t xml:space="preserve">UPUTA O PRAVNOM LIJEKU: </w:t>
      </w:r>
    </w:p>
    <w:p w:rsidRDefault="00225A36" w:rsidP="00225A36" w:rsidR="00225A36">
      <w:pPr>
        <w:tabs>
          <w:tab w:pos="0" w:val="left"/>
        </w:tabs>
        <w:jc w:val="both"/>
      </w:pPr>
      <w:r>
        <w:tab/>
        <w:t>Protiv ovog rješenja može se izjavit</w:t>
      </w:r>
      <w:r w:rsidR="00F706AA">
        <w:t>i žalba u roku od osam dana od</w:t>
      </w:r>
      <w:r>
        <w:t xml:space="preserve"> dostave,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225A36" w:rsidP="00225A36" w:rsidR="00225A36">
      <w:pPr>
        <w:tabs>
          <w:tab w:pos="4438" w:val="left"/>
        </w:tabs>
        <w:jc w:val="both"/>
      </w:pPr>
    </w:p>
    <w:p w:rsidRDefault="00225A36" w:rsidP="00225A36" w:rsidR="00225A36">
      <w:pPr>
        <w:tabs>
          <w:tab w:pos="4438" w:val="left"/>
        </w:tabs>
        <w:jc w:val="both"/>
      </w:pPr>
    </w:p>
    <w:p w:rsidRDefault="00225A36" w:rsidP="00225A36" w:rsidR="00225A36">
      <w:pPr>
        <w:ind w:firstLine="360"/>
      </w:pPr>
      <w:r>
        <w:t xml:space="preserve">  </w:t>
      </w:r>
      <w:r>
        <w:tab/>
        <w:t xml:space="preserve">DNA: </w:t>
      </w:r>
    </w:p>
    <w:p w:rsidRDefault="00225A36" w:rsidP="00225A36" w:rsidR="00225A36">
      <w:pPr>
        <w:numPr>
          <w:ilvl w:val="0"/>
          <w:numId w:val="4"/>
        </w:numPr>
      </w:pPr>
      <w:r>
        <w:t>Podnositeljici zahtjeva elektroničkim putem i putem e-Oglasne ploča suda</w:t>
      </w:r>
    </w:p>
    <w:p w:rsidRDefault="00225A36" w:rsidP="00225A36" w:rsidR="00225A36">
      <w:pPr>
        <w:numPr>
          <w:ilvl w:val="0"/>
          <w:numId w:val="4"/>
        </w:numPr>
      </w:pPr>
      <w:r>
        <w:t>Dužniku putem e-Oglasne ploče suda</w:t>
      </w:r>
    </w:p>
    <w:p w:rsidRDefault="00225A36" w:rsidP="00225A36" w:rsidR="00225A36">
      <w:pPr>
        <w:numPr>
          <w:ilvl w:val="0"/>
          <w:numId w:val="4"/>
        </w:numPr>
      </w:pPr>
      <w:r>
        <w:t xml:space="preserve">U spis </w:t>
      </w:r>
    </w:p>
    <w:p w:rsidRDefault="00FB52CB" w:rsidP="007B2F69" w:rsidR="00FB52CB" w:rsidRPr="007B2F69">
      <w:pPr>
        <w:jc w:val="both"/>
      </w:pPr>
    </w:p>
    <w:sectPr w:rsidSect="00034E8A" w:rsidR="00FB52CB" w:rsidRPr="007B2F69">
      <w:headerReference w:type="default" r:id="rId9"/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F92" w:rsidP="004E2475" w:rsidR="00BA2F92">
      <w:r>
        <w:separator/>
      </w:r>
    </w:p>
  </w:endnote>
  <w:endnote w:id="0" w:type="continuationSeparator">
    <w:p w:rsidRDefault="00BA2F92" w:rsidP="004E2475" w:rsidR="00BA2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F92" w:rsidP="004E2475" w:rsidR="00BA2F92">
      <w:r>
        <w:separator/>
      </w:r>
    </w:p>
  </w:footnote>
  <w:footnote w:id="0" w:type="continuationSeparator">
    <w:p w:rsidRDefault="00BA2F92" w:rsidP="004E2475" w:rsidR="00BA2F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F37" w:rsidP="008249FE" w:rsidR="004E2475">
    <w:pPr>
      <w:jc w:val="right"/>
    </w:pPr>
    <w:r>
      <w:t>Poslovni broj: 5</w:t>
    </w:r>
    <w:r w:rsidRPr="00A93E68">
      <w:t xml:space="preserve"> St</w:t>
    </w:r>
    <w:r w:rsidR="008249FE">
      <w:t>-355/15-7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3179"/>
    <w:rsid w:val="00032B87"/>
    <w:rsid w:val="00034E8A"/>
    <w:rsid w:val="00046564"/>
    <w:rsid w:val="00061A25"/>
    <w:rsid w:val="00086482"/>
    <w:rsid w:val="00087DAF"/>
    <w:rsid w:val="000C6FC8"/>
    <w:rsid w:val="000D4479"/>
    <w:rsid w:val="000E1F05"/>
    <w:rsid w:val="000E47AE"/>
    <w:rsid w:val="00112874"/>
    <w:rsid w:val="00135EEE"/>
    <w:rsid w:val="00144183"/>
    <w:rsid w:val="00150C8D"/>
    <w:rsid w:val="00155EF2"/>
    <w:rsid w:val="00164CB1"/>
    <w:rsid w:val="001730CE"/>
    <w:rsid w:val="00173986"/>
    <w:rsid w:val="00176998"/>
    <w:rsid w:val="001919BA"/>
    <w:rsid w:val="001C2BF1"/>
    <w:rsid w:val="001E0197"/>
    <w:rsid w:val="001E3717"/>
    <w:rsid w:val="001F4D39"/>
    <w:rsid w:val="00225A36"/>
    <w:rsid w:val="00227F27"/>
    <w:rsid w:val="002357E2"/>
    <w:rsid w:val="002511D7"/>
    <w:rsid w:val="0025294D"/>
    <w:rsid w:val="002535AA"/>
    <w:rsid w:val="00256564"/>
    <w:rsid w:val="0026374E"/>
    <w:rsid w:val="0028521F"/>
    <w:rsid w:val="00285EF8"/>
    <w:rsid w:val="00286D54"/>
    <w:rsid w:val="002A1E48"/>
    <w:rsid w:val="002A2216"/>
    <w:rsid w:val="002B06EA"/>
    <w:rsid w:val="002B7DD6"/>
    <w:rsid w:val="002D49EC"/>
    <w:rsid w:val="002D573A"/>
    <w:rsid w:val="002D7D7A"/>
    <w:rsid w:val="002F1212"/>
    <w:rsid w:val="002F538F"/>
    <w:rsid w:val="003018CA"/>
    <w:rsid w:val="00333023"/>
    <w:rsid w:val="0034131B"/>
    <w:rsid w:val="00342B41"/>
    <w:rsid w:val="00346459"/>
    <w:rsid w:val="00351ED0"/>
    <w:rsid w:val="003544A9"/>
    <w:rsid w:val="00356E2E"/>
    <w:rsid w:val="00365CCC"/>
    <w:rsid w:val="00383555"/>
    <w:rsid w:val="0038405B"/>
    <w:rsid w:val="00395FB9"/>
    <w:rsid w:val="00397432"/>
    <w:rsid w:val="003A3271"/>
    <w:rsid w:val="003C433C"/>
    <w:rsid w:val="003D2CF2"/>
    <w:rsid w:val="003D3F43"/>
    <w:rsid w:val="003E39C3"/>
    <w:rsid w:val="003E42F9"/>
    <w:rsid w:val="003F3D1A"/>
    <w:rsid w:val="003F6C53"/>
    <w:rsid w:val="00413694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A56D4"/>
    <w:rsid w:val="004B557B"/>
    <w:rsid w:val="004C1B73"/>
    <w:rsid w:val="004C2C4C"/>
    <w:rsid w:val="004C609C"/>
    <w:rsid w:val="004D15A7"/>
    <w:rsid w:val="004D3BCD"/>
    <w:rsid w:val="004E2475"/>
    <w:rsid w:val="004F758C"/>
    <w:rsid w:val="00504F80"/>
    <w:rsid w:val="005053E7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4CDA"/>
    <w:rsid w:val="005D63EE"/>
    <w:rsid w:val="005D7DF2"/>
    <w:rsid w:val="005D7F32"/>
    <w:rsid w:val="005E5124"/>
    <w:rsid w:val="00612317"/>
    <w:rsid w:val="00612C9E"/>
    <w:rsid w:val="00617000"/>
    <w:rsid w:val="00621863"/>
    <w:rsid w:val="006239E2"/>
    <w:rsid w:val="00631614"/>
    <w:rsid w:val="00632231"/>
    <w:rsid w:val="00650C5F"/>
    <w:rsid w:val="006660FA"/>
    <w:rsid w:val="00675718"/>
    <w:rsid w:val="006A19B4"/>
    <w:rsid w:val="006A22AE"/>
    <w:rsid w:val="006A619A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A1710"/>
    <w:rsid w:val="007B1F26"/>
    <w:rsid w:val="007B2F69"/>
    <w:rsid w:val="007E172D"/>
    <w:rsid w:val="007F300A"/>
    <w:rsid w:val="007F6C6F"/>
    <w:rsid w:val="008042F7"/>
    <w:rsid w:val="00816C5F"/>
    <w:rsid w:val="00817A32"/>
    <w:rsid w:val="008249FE"/>
    <w:rsid w:val="00834675"/>
    <w:rsid w:val="00836FE9"/>
    <w:rsid w:val="0085248C"/>
    <w:rsid w:val="0086197F"/>
    <w:rsid w:val="00873EB8"/>
    <w:rsid w:val="008838CF"/>
    <w:rsid w:val="00887268"/>
    <w:rsid w:val="00891207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A1760F"/>
    <w:rsid w:val="00A241EB"/>
    <w:rsid w:val="00A30663"/>
    <w:rsid w:val="00A8039F"/>
    <w:rsid w:val="00A80B05"/>
    <w:rsid w:val="00A93E68"/>
    <w:rsid w:val="00AB434C"/>
    <w:rsid w:val="00AC1970"/>
    <w:rsid w:val="00AC1D74"/>
    <w:rsid w:val="00AC6E02"/>
    <w:rsid w:val="00AF1BE6"/>
    <w:rsid w:val="00AF57B9"/>
    <w:rsid w:val="00AF7359"/>
    <w:rsid w:val="00B166A4"/>
    <w:rsid w:val="00B43DAF"/>
    <w:rsid w:val="00B46913"/>
    <w:rsid w:val="00B61297"/>
    <w:rsid w:val="00B66F65"/>
    <w:rsid w:val="00B677C9"/>
    <w:rsid w:val="00B80171"/>
    <w:rsid w:val="00B92F27"/>
    <w:rsid w:val="00BA2F92"/>
    <w:rsid w:val="00BA6E5C"/>
    <w:rsid w:val="00BE2A33"/>
    <w:rsid w:val="00BE2DBB"/>
    <w:rsid w:val="00C01D24"/>
    <w:rsid w:val="00C27291"/>
    <w:rsid w:val="00C369BB"/>
    <w:rsid w:val="00C43FB1"/>
    <w:rsid w:val="00C443B6"/>
    <w:rsid w:val="00C554C2"/>
    <w:rsid w:val="00C600E0"/>
    <w:rsid w:val="00C73130"/>
    <w:rsid w:val="00C862B5"/>
    <w:rsid w:val="00CB4D73"/>
    <w:rsid w:val="00CB5CA3"/>
    <w:rsid w:val="00CC4177"/>
    <w:rsid w:val="00CD4807"/>
    <w:rsid w:val="00CD5442"/>
    <w:rsid w:val="00CE13A4"/>
    <w:rsid w:val="00CF0444"/>
    <w:rsid w:val="00D04475"/>
    <w:rsid w:val="00D17919"/>
    <w:rsid w:val="00D221FC"/>
    <w:rsid w:val="00D24B96"/>
    <w:rsid w:val="00D26F15"/>
    <w:rsid w:val="00D31043"/>
    <w:rsid w:val="00D4744E"/>
    <w:rsid w:val="00D6321A"/>
    <w:rsid w:val="00D72DA7"/>
    <w:rsid w:val="00D76105"/>
    <w:rsid w:val="00D830F8"/>
    <w:rsid w:val="00D8693E"/>
    <w:rsid w:val="00D90D3C"/>
    <w:rsid w:val="00D94018"/>
    <w:rsid w:val="00D94E5E"/>
    <w:rsid w:val="00D96AD1"/>
    <w:rsid w:val="00DC0A04"/>
    <w:rsid w:val="00DE0356"/>
    <w:rsid w:val="00DF4256"/>
    <w:rsid w:val="00DF5132"/>
    <w:rsid w:val="00E00945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67F37"/>
    <w:rsid w:val="00E709B1"/>
    <w:rsid w:val="00E77059"/>
    <w:rsid w:val="00E864A3"/>
    <w:rsid w:val="00E8758E"/>
    <w:rsid w:val="00E87798"/>
    <w:rsid w:val="00EA06B6"/>
    <w:rsid w:val="00EA62F1"/>
    <w:rsid w:val="00EB3FCF"/>
    <w:rsid w:val="00EC04BE"/>
    <w:rsid w:val="00EC0E4C"/>
    <w:rsid w:val="00EC3F26"/>
    <w:rsid w:val="00EC663D"/>
    <w:rsid w:val="00EE2939"/>
    <w:rsid w:val="00EF3BBC"/>
    <w:rsid w:val="00F344D8"/>
    <w:rsid w:val="00F43640"/>
    <w:rsid w:val="00F4771D"/>
    <w:rsid w:val="00F5626F"/>
    <w:rsid w:val="00F706AA"/>
    <w:rsid w:val="00F72661"/>
    <w:rsid w:val="00F73E01"/>
    <w:rsid w:val="00F76C26"/>
    <w:rsid w:val="00F80605"/>
    <w:rsid w:val="00F80D37"/>
    <w:rsid w:val="00F866E1"/>
    <w:rsid w:val="00F97C4C"/>
    <w:rsid w:val="00FA1810"/>
    <w:rsid w:val="00FA6C8B"/>
    <w:rsid w:val="00FB0DEF"/>
    <w:rsid w:val="00FB52CB"/>
    <w:rsid w:val="00FB7C11"/>
    <w:rsid w:val="00FC0A48"/>
    <w:rsid w:val="00FC76FE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2D573A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BE2A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2A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A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A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A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2D573A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BE2A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2A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A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A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A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335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56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5271485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201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414801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St-355/2015</izvorni_sadrzaj>
    <derivirana_varijabla naziv="DomainObject.Predmet.OznakaBroj_1">St-355/2015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IZVOR d.o.o. za poslovanje nekretninama, u likvidaciji</izvorni_sadrzaj>
    <derivirana_varijabla naziv="DomainObject.Predmet.ProtustrankaFormated_1">  IZVOR d.o.o. za poslovanje nekretninama, u likvidaciji</derivirana_varijabla>
  </DomainObject.Predmet.ProtustrankaFormated>
  <DomainObject.Predmet.ProtustrankaFormatedOIB>
    <izvorni_sadrzaj>  IZVOR d.o.o. za poslovanje nekretninama, u likvidaciji, OIB 83657497091</izvorni_sadrzaj>
    <derivirana_varijabla naziv="DomainObject.Predmet.ProtustrankaFormatedOIB_1">  IZVOR d.o.o. za poslovanje nekretninama, u likvidaciji, OIB 83657497091</derivirana_varijabla>
  </DomainObject.Predmet.ProtustrankaFormatedOIB>
  <DomainObject.Predmet.ProtustrankaFormatedWithAdress>
    <izvorni_sadrzaj> IZVOR d.o.o. za poslovanje nekretninama, u likvidaciji, Hrvoja Ćustića 9/a, 23000 Zadar</izvorni_sadrzaj>
    <derivirana_varijabla naziv="DomainObject.Predmet.ProtustrankaFormatedWithAdress_1"> IZVOR d.o.o. za poslovanje nekretninama, u likvidaciji, Hrvoja Ćustića 9/a, 23000 Zadar</derivirana_varijabla>
  </DomainObject.Predmet.ProtustrankaFormatedWithAdress>
  <DomainObject.Predmet.ProtustrankaFormatedWithAdressOIB>
    <izvorni_sadrzaj> IZVOR d.o.o. za poslovanje nekretninama, u likvidaciji, OIB 83657497091, Hrvoja Ćustića 9/a, 23000 Zadar</izvorni_sadrzaj>
    <derivirana_varijabla naziv="DomainObject.Predmet.ProtustrankaFormatedWithAdressOIB_1"> IZVOR d.o.o. za poslovanje nekretninama, u likvidaciji, OIB 83657497091, Hrvoja Ćustića 9/a, 23000 Zadar</derivirana_varijabla>
  </DomainObject.Predmet.ProtustrankaFormatedWithAdressOIB>
  <DomainObject.Predmet.ProtustrankaWithAdress>
    <izvorni_sadrzaj>IZVOR d.o.o. za poslovanje nekretninama, u likvidaciji Hrvoja Ćustića 9/a, 23000 Zadar</izvorni_sadrzaj>
    <derivirana_varijabla naziv="DomainObject.Predmet.ProtustrankaWithAdress_1">IZVOR d.o.o. za poslovanje nekretninama, u likvidaciji Hrvoja Ćustića 9/a, 23000 Zadar</derivirana_varijabla>
  </DomainObject.Predmet.ProtustrankaWithAdress>
  <DomainObject.Predmet.ProtustrankaWithAdressOIB>
    <izvorni_sadrzaj>IZVOR d.o.o. za poslovanje nekretninama, u likvidaciji, OIB 83657497091, Hrvoja Ćustića 9/a, 23000 Zadar</izvorni_sadrzaj>
    <derivirana_varijabla naziv="DomainObject.Predmet.ProtustrankaWithAdressOIB_1">IZVOR d.o.o. za poslovanje nekretninama, u likvidaciji, OIB 83657497091, Hrvoja Ćustića 9/a, 23000 Zadar</derivirana_varijabla>
  </DomainObject.Predmet.ProtustrankaWithAdressOIB>
  <DomainObject.Predmet.ProtustrankaNazivFormated>
    <izvorni_sadrzaj>IZVOR d.o.o. za poslovanje nekretninama, u likvidaciji</izvorni_sadrzaj>
    <derivirana_varijabla naziv="DomainObject.Predmet.ProtustrankaNazivFormated_1">IZVOR d.o.o. za poslovanje nekretninama, u likvidaciji</derivirana_varijabla>
  </DomainObject.Predmet.ProtustrankaNazivFormated>
  <DomainObject.Predmet.ProtustrankaNazivFormatedOIB>
    <izvorni_sadrzaj>IZVOR d.o.o. za poslovanje nekretninama, u likvidaciji, OIB 83657497091</izvorni_sadrzaj>
    <derivirana_varijabla naziv="DomainObject.Predmet.ProtustrankaNazivFormatedOIB_1">IZVOR d.o.o. za poslovanje nekretninama, u likvidaciji, OIB 83657497091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183005.73</izvorni_sadrzaj>
    <derivirana_varijabla naziv="DomainObject.Predmet.TrenutnaVrijednost_1">183005.73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IZVOR d.o.o. za poslovanje nekretninama, u likvidaciji</item>
    </izvorni_sadrzaj>
    <derivirana_varijabla naziv="DomainObject.Predmet.ProtuStrankaListFormated_1">
      <item>IZVOR d.o.o. za poslovanje nekretninama, u likvidaciji</item>
    </derivirana_varijabla>
  </DomainObject.Predmet.ProtuStrankaListFormated>
  <DomainObject.Predmet.ProtuStrankaListFormatedOIB>
    <izvorni_sadrzaj>
      <item>IZVOR d.o.o. za poslovanje nekretninama, u likvidaciji, OIB 83657497091</item>
    </izvorni_sadrzaj>
    <derivirana_varijabla naziv="DomainObject.Predmet.ProtuStrankaListFormatedOIB_1">
      <item>IZVOR d.o.o. za poslovanje nekretninama, u likvidaciji, OIB 83657497091</item>
    </derivirana_varijabla>
  </DomainObject.Predmet.ProtuStrankaListFormatedOIB>
  <DomainObject.Predmet.ProtuStrankaListFormatedWithAdress>
    <izvorni_sadrzaj>
      <item>IZVOR d.o.o. za poslovanje nekretninama, u likvidaciji, Hrvoja Ćustića 9/a, 23000 Zadar</item>
    </izvorni_sadrzaj>
    <derivirana_varijabla naziv="DomainObject.Predmet.ProtuStrankaListFormatedWithAdress_1">
      <item>IZVOR d.o.o. za poslovanje nekretninama, u likvidaciji, Hrvoja Ćustića 9/a, 23000 Zadar</item>
    </derivirana_varijabla>
  </DomainObject.Predmet.ProtuStrankaListFormatedWithAdress>
  <DomainObject.Predmet.ProtuStrankaListFormatedWithAdressOIB>
    <izvorni_sadrzaj>
      <item>IZVOR d.o.o. za poslovanje nekretninama, u likvidaciji, OIB 83657497091, Hrvoja Ćustića 9/a, 23000 Zadar</item>
    </izvorni_sadrzaj>
    <derivirana_varijabla naziv="DomainObject.Predmet.ProtuStrankaListFormatedWithAdressOIB_1">
      <item>IZVOR d.o.o. za poslovanje nekretninama, u likvidaciji, OIB 83657497091, Hrvoja Ćustića 9/a, 23000 Zadar</item>
    </derivirana_varijabla>
  </DomainObject.Predmet.ProtuStrankaListFormatedWithAdressOIB>
  <DomainObject.Predmet.ProtuStrankaListNazivFormated>
    <izvorni_sadrzaj>
      <item>IZVOR d.o.o. za poslovanje nekretninama, u likvidaciji</item>
    </izvorni_sadrzaj>
    <derivirana_varijabla naziv="DomainObject.Predmet.ProtuStrankaListNazivFormated_1">
      <item>IZVOR d.o.o. za poslovanje nekretninama, u likvidaciji</item>
    </derivirana_varijabla>
  </DomainObject.Predmet.ProtuStrankaListNazivFormated>
  <DomainObject.Predmet.ProtuStrankaListNazivFormatedOIB>
    <izvorni_sadrzaj>
      <item>IZVOR d.o.o. za poslovanje nekretninama, u likvidaciji, OIB 83657497091</item>
    </izvorni_sadrzaj>
    <derivirana_varijabla naziv="DomainObject.Predmet.ProtuStrankaListNazivFormatedOIB_1">
      <item>IZVOR d.o.o. za poslovanje nekretninama, u likvidaciji, OIB 83657497091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IZVOR d.o.o. za poslovanje nekretninama, u likvidaciji</izvorni_sadrzaj>
    <derivirana_varijabla naziv="DomainObject.Predmet.ProtustrankaIDrugi_1">IZVOR d.o.o. za poslovanje nekretninama, u likvidaciji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IZVOR d.o.o. za poslovanje nekretninama, u likvidaciji, OIB 83657497091, Hrvoja Ćustića 9/a, 23000 Zadar</izvorni_sadrzaj>
    <derivirana_varijabla naziv="DomainObject.Predmet.ProtustrankaIDrugiAdressOIB_1">IZVOR d.o.o. za poslovanje nekretninama, u likvidaciji, OIB 83657497091, Hrvoja Ćustića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IZVOR d.o.o. za poslovanje nekretninama, u likvidaciji</item>
    </izvorni_sadrzaj>
    <derivirana_varijabla naziv="DomainObject.Predmet.SudioniciListNaziv_1">
      <item>Financijska agencija</item>
      <item>IZVOR d.o.o. za poslovanje nekretninama, u likvidaciji</item>
    </derivirana_varijabla>
  </DomainObject.Predmet.SudioniciListNaziv>
  <DomainObject.Predmet.SudioniciListAdressOIB>
    <izvorni_sadrzaj>
      <item>Financijska agencija, OIB 85821130368, Ivana Danila 4,23000 Zadar</item>
      <item>IZVOR d.o.o. za poslovanje nekretninama, u likvidaciji, OIB 83657497091, Hrvoja Ćustića 9/a,23000 Zadar</item>
    </izvorni_sadrzaj>
    <derivirana_varijabla naziv="DomainObject.Predmet.SudioniciListAdressOIB_1">
      <item>Financijska agencija, OIB 85821130368, Ivana Danila 4,23000 Zadar</item>
      <item>IZVOR d.o.o. za poslovanje nekretninama, u likvidaciji, OIB 83657497091, Hrvoja Ćustića 9/a,23000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83657497091</item>
    </izvorni_sadrzaj>
    <derivirana_varijabla naziv="DomainObject.Predmet.SudioniciListNazivOIB_1">
      <item>, OIB 85821130368</item>
      <item>, OIB 83657497091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2163</properties:Characters>
  <properties:Lines>59</properties:Lines>
  <properties:Paragraphs>21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2016-03-03T14:07:00Z</dcterms:created>
  <dc:creator>Administrator</dc:creator>
  <cp:lastModifiedBy>Vedrana Raspović</cp:lastModifiedBy>
  <cp:lastPrinted>2016-03-14T11:27:00Z</cp:lastPrinted>
  <dcterms:modified xmlns:xsi="http://www.w3.org/2001/XMLSchema-instance" xsi:type="dcterms:W3CDTF">2016-03-15T09:31:00Z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