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d36b" w14:paraId="a1ed36b" w:rsidRDefault="00AC2900" w:rsidP="00AC2900" w:rsidR="00AC2900">
      <w:pPr>
        <w15:collapsed w:val="false"/>
      </w:pPr>
      <w:bookmarkStart w:name="_GoBack" w:id="0"/>
      <w:bookmarkEnd w:id="0"/>
    </w:p>
    <w:p w:rsidRDefault="00AC2900" w:rsidP="00AC2900" w:rsidR="00AC2900"/>
    <w:p w:rsidRDefault="00AC2900" w:rsidP="00AC2900" w:rsidR="00AC2900"/>
    <w:p w:rsidRDefault="00AC2900" w:rsidP="00AC2900" w:rsidR="00AC290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Posl.br. 14 St-244/2014</w:t>
      </w:r>
    </w:p>
    <w:p w:rsidRDefault="00AC2900" w:rsidP="00AC2900" w:rsidR="00AC2900">
      <w:pPr>
        <w:jc w:val="center"/>
        <w:rPr>
          <w:bCs/>
        </w:rPr>
      </w:pPr>
    </w:p>
    <w:p w:rsidRDefault="00AC2900" w:rsidP="00AC2900" w:rsidR="00AC2900">
      <w:pPr>
        <w:jc w:val="center"/>
        <w:rPr>
          <w:bCs/>
        </w:rPr>
      </w:pPr>
    </w:p>
    <w:p w:rsidRDefault="00AC2900" w:rsidP="00AC2900" w:rsidR="00AC2900">
      <w:pPr>
        <w:jc w:val="center"/>
        <w:rPr>
          <w:bCs/>
        </w:rPr>
      </w:pPr>
    </w:p>
    <w:p w:rsidRDefault="00AC2900" w:rsidP="00AC2900" w:rsidR="00AC290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AC2900" w:rsidP="00AC2900" w:rsidR="00AC2900">
      <w:pPr>
        <w:jc w:val="center"/>
        <w:rPr>
          <w:bCs/>
        </w:rPr>
      </w:pPr>
      <w:r>
        <w:rPr>
          <w:bCs/>
        </w:rPr>
        <w:t>R J E Š E N J E</w:t>
      </w:r>
    </w:p>
    <w:p w:rsidRDefault="00AC2900" w:rsidP="00AC2900" w:rsidR="00AC2900">
      <w:pPr>
        <w:jc w:val="center"/>
      </w:pPr>
    </w:p>
    <w:p w:rsidRDefault="00AC2900" w:rsidP="00AC2900" w:rsidR="00AC2900">
      <w:pPr>
        <w:jc w:val="both"/>
      </w:pPr>
      <w:r>
        <w:tab/>
      </w:r>
      <w:r>
        <w:tab/>
        <w:t>Trgovački sud u Rijeci, po stečajnom sucu Veri Jelenović, u postupku radi naknadne diobe Stečajna masa iza MAJER društvo s ograničenom odgovornošću za proizvodnju, usluge i trgovinu - u stečaju Rijeka (Grad Rijeka), Kumičićeva 41, OIB: 84967194064, dana 10. ožujka 2017. godine</w:t>
      </w:r>
    </w:p>
    <w:p w:rsidRDefault="00AC2900" w:rsidP="00AC2900" w:rsidR="00AC2900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AC2900" w:rsidP="00AC2900" w:rsidR="00AC2900">
      <w:pPr>
        <w:jc w:val="center"/>
      </w:pPr>
      <w:r>
        <w:t>r i j e š i o  j e</w:t>
      </w:r>
    </w:p>
    <w:p w:rsidRDefault="00AC2900" w:rsidP="00AC2900" w:rsidR="00AC2900">
      <w:pPr>
        <w:jc w:val="both"/>
      </w:pPr>
    </w:p>
    <w:p w:rsidRDefault="00AC2900" w:rsidP="00AC2900" w:rsidR="00AC2900">
      <w:pPr>
        <w:jc w:val="both"/>
      </w:pPr>
      <w:r>
        <w:tab/>
      </w:r>
      <w:r>
        <w:tab/>
        <w:t xml:space="preserve">I. Zaključuje se stečajni postupak u postupku radi naknadne diobe </w:t>
      </w:r>
      <w:r w:rsidRPr="00AC2900">
        <w:t>Stečajne masa iza MAJER društvo s ograničenom odgovornošću za proizvodnju, usluge i trgovinu - u stečaju Rijeka (Grad Rijeka), Kumičićeva 41, OIB: 84967194064</w:t>
      </w:r>
      <w:r>
        <w:rPr>
          <w:bCs/>
        </w:rPr>
        <w:t>.</w:t>
      </w:r>
      <w:r>
        <w:t xml:space="preserve"> </w:t>
      </w:r>
    </w:p>
    <w:p w:rsidRDefault="00AC2900" w:rsidP="00AC2900" w:rsidR="00AC2900">
      <w:pPr>
        <w:jc w:val="both"/>
      </w:pPr>
      <w:r>
        <w:tab/>
      </w:r>
      <w:r>
        <w:tab/>
        <w:t>II. Odluka o zaključenju stečajnog postupka nad dužnikom objaviti će se na mrežnoj stranici e-Oglasna ploča sudova dana 10. ožujka 2017. godine u 11,35 sati.</w:t>
      </w:r>
    </w:p>
    <w:p w:rsidRDefault="00AC2900" w:rsidP="00AC2900" w:rsidR="00AC2900">
      <w:pPr>
        <w:jc w:val="both"/>
      </w:pPr>
      <w:r>
        <w:tab/>
      </w:r>
      <w:r>
        <w:tab/>
        <w:t>III. Po pravomoćnosti ovog rješenja će se Stečajna masa iza MAJER društvo s ograničenom odgovornošću za proizvodnju, usluge i trgovinu - u stečaju Rijeka (Grad Rijeka), Kumičićeva 41, OIB: 84967194064 brisati iz sudskog registra.</w:t>
      </w:r>
    </w:p>
    <w:p w:rsidRDefault="00AC2900" w:rsidP="00AC2900" w:rsidR="00AC2900">
      <w:pPr>
        <w:jc w:val="both"/>
      </w:pPr>
      <w:r>
        <w:t xml:space="preserve"> </w:t>
      </w:r>
    </w:p>
    <w:p w:rsidRDefault="00AC2900" w:rsidP="00AC2900" w:rsidR="00AC2900">
      <w:pPr>
        <w:jc w:val="both"/>
      </w:pPr>
    </w:p>
    <w:p w:rsidRDefault="00AC2900" w:rsidP="00AC2900" w:rsidR="00AC2900">
      <w:pPr>
        <w:pStyle w:val="Naslov2"/>
        <w:rPr>
          <w:bCs/>
          <w:sz w:val="24"/>
        </w:rPr>
      </w:pPr>
      <w:r>
        <w:rPr>
          <w:bCs/>
          <w:sz w:val="24"/>
        </w:rPr>
        <w:t>Obrazloženje</w:t>
      </w:r>
    </w:p>
    <w:p w:rsidRDefault="00AC2900" w:rsidP="00AC2900" w:rsidR="00AC2900" w:rsidRPr="00AC2900"/>
    <w:p w:rsidRDefault="00AC2900" w:rsidP="00AC2900" w:rsidR="00AC2900">
      <w:pPr>
        <w:jc w:val="both"/>
      </w:pPr>
      <w:r>
        <w:tab/>
      </w:r>
      <w:r>
        <w:tab/>
        <w:t xml:space="preserve">Rješenjem ovog suda poslovni broj St-244/2014 od </w:t>
      </w:r>
      <w:r>
        <w:rPr>
          <w:color w:val="000000"/>
        </w:rPr>
        <w:t>1. listopada 2014</w:t>
      </w:r>
      <w:r>
        <w:t xml:space="preserve">. godine određen je po prijedlogu stečajnog i razlučnog vjerovnika </w:t>
      </w:r>
      <w:r>
        <w:rPr>
          <w:color w:val="000000"/>
        </w:rPr>
        <w:t>Hrvatske poštanske banke d.d. Zagreb, Jurišićeva 4</w:t>
      </w:r>
      <w:r>
        <w:t xml:space="preserve"> nastavak postupka radi naknadne diobe Stečajne masa iza MAJER društvo s ograničenom odgovornošću za proizvodnju, usluge i trgovinu - u stečaju Rijeka (Grad Rijeka), Kumičićeva 41, OIB: 84967194064. Naime, naknadno je utvrđeno </w:t>
      </w:r>
      <w:r>
        <w:rPr>
          <w:color w:val="000000"/>
        </w:rPr>
        <w:t>da postoji naknadno pronađena i unovčena imovina koja ulazi u stečanu masu, te da su ostvareni uvjeti za nastavak postupka radi naknadne diobe</w:t>
      </w:r>
      <w:r>
        <w:t>.</w:t>
      </w:r>
    </w:p>
    <w:p w:rsidRDefault="00AC2900" w:rsidP="00AC2900" w:rsidR="00AC2900">
      <w:pPr>
        <w:jc w:val="both"/>
      </w:pPr>
      <w:r>
        <w:tab/>
      </w:r>
      <w:r>
        <w:tab/>
        <w:t>Tijekom postupka prodana je sva imovina stečajnog dužnika i dobivena sredstva podijeljena vjerovnicima.</w:t>
      </w:r>
    </w:p>
    <w:p w:rsidRDefault="00AC2900" w:rsidP="00AC2900" w:rsidR="00AC2900">
      <w:pPr>
        <w:jc w:val="both"/>
      </w:pPr>
      <w:r>
        <w:tab/>
      </w:r>
      <w:r>
        <w:tab/>
        <w:t xml:space="preserve">Člankom 199. stavak 4. Stečajnog zakona </w:t>
      </w:r>
      <w:r>
        <w:rPr>
          <w:bCs/>
        </w:rPr>
        <w:t>(objavljen u NN 44/96, 29/99, 129/00, 123/03, 82/06, 116/10, 25/12, 133/12 i 71/15)</w:t>
      </w:r>
      <w:r>
        <w:t xml:space="preserve"> propisano je da će se nakon provedbe naknadne diobe donijeti rješenje o zaključenju stečajnog postupka. Budući da je naknadna dioba u ovome predmetu provedena, na temelju citirane odredbe Stečajnog zakona valjalo je odlučiti kao u izreci ovog rješenja, pri čemu je na temelju odredbe članka 438. stavak 2. Stečajnog zakona (NN 71/15) koja se odredba primjenjuje na temelju odredbe članka 441. tavak 2. Stečajnog zakona (NN 71/15) odlučeno kao u točki II. izreke ovog rješenja.</w:t>
      </w:r>
    </w:p>
    <w:p w:rsidRDefault="00AC2900" w:rsidP="00AC2900" w:rsidR="00AC2900">
      <w:pPr>
        <w:jc w:val="center"/>
      </w:pPr>
      <w:r>
        <w:t>Rijeka, 10. ožujka 2017. godine</w:t>
      </w:r>
    </w:p>
    <w:p w:rsidRDefault="00AC2900" w:rsidP="00AC2900" w:rsidR="00AC2900">
      <w:pPr>
        <w:jc w:val="center"/>
      </w:pPr>
    </w:p>
    <w:p w:rsidRDefault="00AC2900" w:rsidP="00AC2900" w:rsidR="00AC2900">
      <w:pPr>
        <w:ind w:firstLine="672" w:left="2868"/>
        <w:jc w:val="both"/>
      </w:pPr>
      <w:r>
        <w:tab/>
      </w:r>
      <w:r>
        <w:tab/>
      </w:r>
      <w:r>
        <w:tab/>
        <w:t xml:space="preserve">             Stečajni sudac</w:t>
      </w:r>
    </w:p>
    <w:p w:rsidRDefault="00AC2900" w:rsidP="00AC2900" w:rsidR="00AC2900">
      <w:pPr>
        <w:ind w:left="2160"/>
        <w:jc w:val="both"/>
      </w:pPr>
      <w:r>
        <w:t xml:space="preserve">                               </w:t>
      </w:r>
      <w:r>
        <w:tab/>
      </w:r>
      <w:r>
        <w:tab/>
        <w:t xml:space="preserve">             Vera Jelenović </w:t>
      </w:r>
    </w:p>
    <w:p w:rsidRDefault="00AC2900" w:rsidP="00AC2900" w:rsidR="00AC2900">
      <w:pPr>
        <w:ind w:left="2160"/>
        <w:jc w:val="both"/>
      </w:pPr>
    </w:p>
    <w:p w:rsidRDefault="00AC2900" w:rsidP="00AC2900" w:rsidR="00AC2900">
      <w:pPr>
        <w:jc w:val="both"/>
      </w:pPr>
      <w:r>
        <w:lastRenderedPageBreak/>
        <w:t>UPUTA O PRAVNOM LIJEKU:</w:t>
      </w:r>
    </w:p>
    <w:p w:rsidRDefault="00AC2900" w:rsidP="00AC2900" w:rsidR="00AC2900">
      <w:pPr>
        <w:jc w:val="both"/>
      </w:pPr>
      <w: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>
      <w:r>
        <w:lastRenderedPageBreak/>
        <w:t>DNA (adekvatna primjena pravila iz čl. 65. SZ)</w:t>
      </w:r>
    </w:p>
    <w:p w:rsidRDefault="00AC2900" w:rsidP="00AC2900" w:rsidR="00AC2900">
      <w:pPr>
        <w:numPr>
          <w:ilvl w:val="0"/>
          <w:numId w:val="2"/>
        </w:numPr>
      </w:pPr>
      <w:r>
        <w:t xml:space="preserve">stečajnom upravitelju </w:t>
      </w:r>
    </w:p>
    <w:p w:rsidRDefault="00AC2900" w:rsidP="00AC2900" w:rsidR="00AC2900">
      <w:pPr>
        <w:numPr>
          <w:ilvl w:val="0"/>
          <w:numId w:val="2"/>
        </w:numPr>
      </w:pPr>
      <w:r>
        <w:t>Fina Rijeka</w:t>
      </w:r>
    </w:p>
    <w:p w:rsidRDefault="00AC2900" w:rsidP="00AC2900" w:rsidR="00AC2900">
      <w:pPr>
        <w:numPr>
          <w:ilvl w:val="0"/>
          <w:numId w:val="2"/>
        </w:numPr>
      </w:pPr>
      <w:r>
        <w:t>Porezna uprava Gospić</w:t>
      </w:r>
    </w:p>
    <w:p w:rsidRDefault="00AC2900" w:rsidP="00AC2900" w:rsidR="00AC2900">
      <w:pPr>
        <w:numPr>
          <w:ilvl w:val="0"/>
          <w:numId w:val="2"/>
        </w:numPr>
      </w:pPr>
      <w:r>
        <w:t xml:space="preserve"> ŽDO u Gospiću</w:t>
      </w:r>
    </w:p>
    <w:p w:rsidRDefault="00AC2900" w:rsidP="00AC2900" w:rsidR="00AC2900">
      <w:pPr>
        <w:numPr>
          <w:ilvl w:val="0"/>
          <w:numId w:val="2"/>
        </w:numPr>
      </w:pPr>
      <w:r>
        <w:t>e-Oglasna ploča</w:t>
      </w:r>
    </w:p>
    <w:p w:rsidRDefault="00AC2900" w:rsidP="00AC2900" w:rsidR="00AC2900"/>
    <w:p w:rsidRDefault="00AC2900" w:rsidP="00AC2900" w:rsidR="00AC2900">
      <w:r>
        <w:t>Rijeka, 10. ožujka 2017. g.</w:t>
      </w:r>
    </w:p>
    <w:p w:rsidRDefault="00AC2900" w:rsidP="00AC2900" w:rsidR="00AC2900"/>
    <w:p w:rsidRDefault="00AC2900" w:rsidP="00AC2900" w:rsidR="00AC2900">
      <w:pPr>
        <w:jc w:val="both"/>
      </w:pPr>
      <w:r>
        <w:t xml:space="preserve">                                                                                                 Stečajni sudac</w:t>
      </w:r>
    </w:p>
    <w:p w:rsidRDefault="00AC2900" w:rsidP="00AC2900" w:rsidR="00AC2900">
      <w:pPr>
        <w:jc w:val="both"/>
      </w:pPr>
      <w:r>
        <w:t xml:space="preserve">                                                                                                 Vera Jelenović </w:t>
      </w:r>
    </w:p>
    <w:p w:rsidRDefault="00AC2900" w:rsidP="00AC2900" w:rsidR="00AC2900">
      <w:pPr>
        <w:jc w:val="both"/>
      </w:pPr>
    </w:p>
    <w:p w:rsidRDefault="00AC2900" w:rsidP="00AC2900" w:rsidR="00AC2900">
      <w:pPr>
        <w:jc w:val="both"/>
      </w:pPr>
    </w:p>
    <w:p w:rsidRDefault="00B1732C" w:rsidP="00AC2900" w:rsidR="00B1732C" w:rsidRPr="00AC2900"/>
    <w:sectPr w:rsidR="00B1732C" w:rsidRPr="00AC2900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787" w:rsidR="00602787">
      <w:r>
        <w:separator/>
      </w:r>
    </w:p>
  </w:endnote>
  <w:endnote w:id="0" w:type="continuationSeparator">
    <w:p w:rsidRDefault="00602787" w:rsidR="00602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6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787" w:rsidR="00602787">
      <w:r>
        <w:separator/>
      </w:r>
    </w:p>
  </w:footnote>
  <w:footnote w:id="0" w:type="continuationSeparator">
    <w:p w:rsidRDefault="00602787" w:rsidR="006027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266F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2C86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71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787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4546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0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1990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900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1DF2"/>
    <w:rsid w:val="00C92EF1"/>
    <w:rsid w:val="00C94360"/>
    <w:rsid w:val="00C94CF0"/>
    <w:rsid w:val="00C95B90"/>
    <w:rsid w:val="00C9639A"/>
    <w:rsid w:val="00C96498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456E"/>
    <w:rsid w:val="00F85BDC"/>
    <w:rsid w:val="00F85CA8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0E0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AC2900"/>
    <w:rPr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AC2900"/>
    <w:rPr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1818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5887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9265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37780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522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79400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342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4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38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7152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96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730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0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443</properties:Words>
  <properties:Characters>2325</properties:Characters>
  <properties:Lines>113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2017-03-10T10:10:00Z</dcterms:created>
  <dc:creator>korlevicd</dc:creator>
  <cp:lastModifiedBy>Nika Ostojić</cp:lastModifiedBy>
  <cp:lastPrinted>2008-12-19T08:55:00Z</cp:lastPrinted>
  <dcterms:modified xmlns:xsi="http://www.w3.org/2001/XMLSchema-instance" xsi:type="dcterms:W3CDTF">2017-03-10T10:13:00Z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