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a25e" w14:paraId="da2a25e" w:rsidRDefault="002970CC" w:rsidP="006C34E7" w:rsidR="006C34E7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531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B11BF9">
        <w:t>110</w:t>
      </w:r>
      <w:proofErr w:type="spellEnd"/>
    </w:p>
    <w:p w:rsidRDefault="006C34E7" w:rsidP="006C34E7" w:rsidR="006C34E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4E7" w:rsidP="006C34E7" w:rsidR="006C34E7" w:rsidRPr="00D21A2C"/>
    <w:p w:rsidRDefault="006C34E7" w:rsidP="006C34E7" w:rsidR="006C34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C34E7" w:rsidP="006C34E7" w:rsidR="006C34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C34E7" w:rsidP="006C34E7" w:rsidR="006C34E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C34E7" w:rsidP="006C34E7" w:rsidR="006C34E7" w:rsidRPr="00183CF3">
      <w:pPr>
        <w:ind w:hanging="720" w:left="360"/>
        <w:rPr>
          <w:sz w:val="22"/>
          <w:szCs w:val="22"/>
        </w:rPr>
      </w:pPr>
    </w:p>
    <w:p w:rsidRDefault="006C34E7" w:rsidP="006C34E7" w:rsidR="006C34E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6C34E7" w:rsidP="006C34E7" w:rsidR="006C34E7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C34E7" w:rsidP="006C34E7" w:rsidR="006C34E7">
      <w:r>
        <w:tab/>
      </w:r>
    </w:p>
    <w:p w:rsidRDefault="002970CC" w:rsidP="002970CC" w:rsidR="00CC3E41">
      <w:pPr>
        <w:ind w:firstLine="708"/>
        <w:jc w:val="both"/>
      </w:pPr>
      <w:r w:rsidRPr="002970CC">
        <w:t xml:space="preserve">Trgovački sud u Osijeku, po sucu pojedincu Jadranki Herman kao stečajnom sucu, u stečajnom postupku nad  dužnikom </w:t>
      </w:r>
      <w:proofErr w:type="spellStart"/>
      <w:r w:rsidRPr="002970CC">
        <w:t>VOJTEK</w:t>
      </w:r>
      <w:proofErr w:type="spellEnd"/>
      <w:r w:rsidRPr="002970CC">
        <w:t xml:space="preserve"> d.o.o. za proizvodnju proizvoda od metala, unutarnju</w:t>
      </w:r>
      <w:r w:rsidR="0098503E">
        <w:t xml:space="preserve"> i vanjsku trgovinu, u stečaju,</w:t>
      </w:r>
      <w:r w:rsidRPr="002970CC">
        <w:t xml:space="preserve"> Beli Manastir, Bele </w:t>
      </w:r>
      <w:proofErr w:type="spellStart"/>
      <w:r w:rsidRPr="002970CC">
        <w:t>Bartoka</w:t>
      </w:r>
      <w:proofErr w:type="spellEnd"/>
      <w:r w:rsidRPr="002970CC">
        <w:t xml:space="preserve"> </w:t>
      </w:r>
      <w:proofErr w:type="spellStart"/>
      <w:r w:rsidRPr="002970CC">
        <w:t>13</w:t>
      </w:r>
      <w:proofErr w:type="spellEnd"/>
      <w:r w:rsidRPr="002970CC">
        <w:t xml:space="preserve">,  </w:t>
      </w:r>
      <w:proofErr w:type="spellStart"/>
      <w:r w:rsidRPr="002970CC">
        <w:t>OIB</w:t>
      </w:r>
      <w:proofErr w:type="spellEnd"/>
      <w:r w:rsidRPr="002970CC">
        <w:t xml:space="preserve"> </w:t>
      </w:r>
      <w:proofErr w:type="spellStart"/>
      <w:r w:rsidRPr="002970CC">
        <w:t>64142458517</w:t>
      </w:r>
      <w:proofErr w:type="spellEnd"/>
      <w:r w:rsidRPr="002970CC">
        <w:t xml:space="preserve">, </w:t>
      </w:r>
      <w:proofErr w:type="spellStart"/>
      <w:r w:rsidRPr="002970CC">
        <w:t>MBS</w:t>
      </w:r>
      <w:proofErr w:type="spellEnd"/>
      <w:r w:rsidRPr="002970CC">
        <w:t xml:space="preserve"> </w:t>
      </w:r>
      <w:proofErr w:type="spellStart"/>
      <w:r w:rsidRPr="002970CC">
        <w:t>030008336</w:t>
      </w:r>
      <w:proofErr w:type="spellEnd"/>
      <w:r w:rsidRPr="002970CC">
        <w:t xml:space="preserve">, dana </w:t>
      </w:r>
      <w:r w:rsidR="0098503E">
        <w:t xml:space="preserve">1. ožujka </w:t>
      </w:r>
      <w:proofErr w:type="spellStart"/>
      <w:r w:rsidR="0098503E">
        <w:t>2017</w:t>
      </w:r>
      <w:proofErr w:type="spellEnd"/>
      <w:r w:rsidR="0098503E">
        <w:t xml:space="preserve">.     </w:t>
      </w:r>
      <w:r w:rsidRPr="002970CC">
        <w:t xml:space="preserve">   </w:t>
      </w:r>
    </w:p>
    <w:p w:rsidRDefault="002970CC" w:rsidP="002970CC" w:rsidR="002970CC">
      <w:pPr>
        <w:ind w:firstLine="708"/>
        <w:jc w:val="both"/>
      </w:pPr>
    </w:p>
    <w:p w:rsidRDefault="00CC3E41" w:rsidP="00CC3E41" w:rsidR="00CC3E41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1651F0" w:rsidP="00B11BF9" w:rsidR="001651F0">
      <w:pPr>
        <w:pStyle w:val="Tijeloteksta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r w:rsidR="0098503E">
        <w:t xml:space="preserve"> </w:t>
      </w:r>
      <w:proofErr w:type="spellStart"/>
      <w:r w:rsidR="0098503E" w:rsidRPr="002970CC">
        <w:t>VOJTEK</w:t>
      </w:r>
      <w:proofErr w:type="spellEnd"/>
      <w:r w:rsidR="0098503E" w:rsidRPr="002970CC">
        <w:t xml:space="preserve"> d.o.o. za proizvodnju proizvoda od metala, unutarnju</w:t>
      </w:r>
      <w:r w:rsidR="0098503E">
        <w:t xml:space="preserve"> i vanjsku trgovinu, u stečaju,</w:t>
      </w:r>
      <w:r w:rsidR="0098503E" w:rsidRPr="002970CC">
        <w:t xml:space="preserve"> Beli Manastir, Bele </w:t>
      </w:r>
      <w:proofErr w:type="spellStart"/>
      <w:r w:rsidR="0098503E" w:rsidRPr="002970CC">
        <w:t>Bartoka</w:t>
      </w:r>
      <w:proofErr w:type="spellEnd"/>
      <w:r w:rsidR="0098503E" w:rsidRPr="002970CC">
        <w:t xml:space="preserve"> </w:t>
      </w:r>
      <w:proofErr w:type="spellStart"/>
      <w:r w:rsidR="0098503E" w:rsidRPr="002970CC">
        <w:t>13</w:t>
      </w:r>
      <w:proofErr w:type="spellEnd"/>
      <w:r w:rsidR="0098503E" w:rsidRPr="002970CC">
        <w:t xml:space="preserve">,  </w:t>
      </w:r>
      <w:proofErr w:type="spellStart"/>
      <w:r w:rsidR="0098503E" w:rsidRPr="002970CC">
        <w:t>OIB</w:t>
      </w:r>
      <w:proofErr w:type="spellEnd"/>
      <w:r w:rsidR="0098503E" w:rsidRPr="002970CC">
        <w:t xml:space="preserve"> </w:t>
      </w:r>
      <w:proofErr w:type="spellStart"/>
      <w:r w:rsidR="0098503E" w:rsidRPr="002970CC">
        <w:t>64142458517</w:t>
      </w:r>
      <w:proofErr w:type="spellEnd"/>
      <w:r w:rsidR="0098503E" w:rsidRPr="002970CC">
        <w:t xml:space="preserve">, </w:t>
      </w:r>
      <w:proofErr w:type="spellStart"/>
      <w:r w:rsidR="0098503E" w:rsidRPr="002970CC">
        <w:t>MBS</w:t>
      </w:r>
      <w:proofErr w:type="spellEnd"/>
      <w:r w:rsidR="0098503E" w:rsidRPr="002970CC">
        <w:t xml:space="preserve"> </w:t>
      </w:r>
      <w:proofErr w:type="spellStart"/>
      <w:r w:rsidR="0098503E" w:rsidRPr="002970CC">
        <w:t>030008336</w:t>
      </w:r>
      <w:proofErr w:type="spellEnd"/>
      <w:r w:rsidR="0098503E">
        <w:t>,</w:t>
      </w:r>
      <w:r w:rsidR="00875910">
        <w:t xml:space="preserve"> </w:t>
      </w:r>
      <w:r>
        <w:t>određuje</w:t>
      </w:r>
      <w:r w:rsidR="005A7F7C">
        <w:t xml:space="preserve"> </w:t>
      </w:r>
      <w:r w:rsidR="005B5D89">
        <w:t xml:space="preserve">se nagrada za rad u iznosu od </w:t>
      </w:r>
      <w:proofErr w:type="spellStart"/>
      <w:r w:rsidR="005B5D89">
        <w:t>18</w:t>
      </w:r>
      <w:r w:rsidR="0098503E">
        <w:t>7</w:t>
      </w:r>
      <w:proofErr w:type="spellEnd"/>
      <w:r w:rsidR="0098503E">
        <w:t>,</w:t>
      </w:r>
      <w:proofErr w:type="spellStart"/>
      <w:r w:rsidR="0098503E">
        <w:t>70</w:t>
      </w:r>
      <w:proofErr w:type="spellEnd"/>
      <w:r>
        <w:t xml:space="preserve"> kn neto po održanoj sjednici Odbora vjero</w:t>
      </w:r>
      <w:r w:rsidR="00875910">
        <w:t xml:space="preserve">vnika, i nazočnosti istima (članak </w:t>
      </w:r>
      <w:proofErr w:type="spellStart"/>
      <w:r w:rsidR="009333AC">
        <w:t>102</w:t>
      </w:r>
      <w:proofErr w:type="spellEnd"/>
      <w:r w:rsidR="009333AC">
        <w:t>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8015F8" w:rsidR="008015F8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6C34E7">
        <w:t xml:space="preserve"> 1</w:t>
      </w:r>
      <w:r w:rsidR="0098503E">
        <w:t xml:space="preserve">. ožujak </w:t>
      </w:r>
      <w:proofErr w:type="spellStart"/>
      <w:r w:rsidR="0098503E">
        <w:t>2017</w:t>
      </w:r>
      <w:proofErr w:type="spellEnd"/>
      <w:r w:rsidR="0098503E">
        <w:t xml:space="preserve">.     </w:t>
      </w:r>
    </w:p>
    <w:p w:rsidRDefault="00B11BF9" w:rsidP="007D6432" w:rsidR="00B11BF9">
      <w:pPr>
        <w:pStyle w:val="Tijeloteksta"/>
        <w:ind w:left="360"/>
        <w:jc w:val="center"/>
      </w:pP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</w:t>
      </w:r>
      <w:proofErr w:type="spellStart"/>
      <w:r w:rsidR="009333AC">
        <w:t>102</w:t>
      </w:r>
      <w:proofErr w:type="spellEnd"/>
      <w:r w:rsidR="009333AC">
        <w:t xml:space="preserve">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35176C">
        <w:t xml:space="preserve"> 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Članovi Odbora vjerovnika</w:t>
      </w:r>
      <w:r w:rsidR="003F365B">
        <w:t xml:space="preserve"> (</w:t>
      </w:r>
      <w:proofErr w:type="spellStart"/>
      <w:r w:rsidR="003F365B">
        <w:t>3x</w:t>
      </w:r>
      <w:proofErr w:type="spellEnd"/>
      <w:r w:rsidR="003F365B">
        <w:t>)</w:t>
      </w:r>
    </w:p>
    <w:p w:rsidRDefault="0098503E" w:rsidP="0098503E" w:rsidR="0098503E">
      <w:pPr>
        <w:numPr>
          <w:ilvl w:val="0"/>
          <w:numId w:val="7"/>
        </w:numPr>
        <w:jc w:val="both"/>
      </w:pPr>
      <w:r>
        <w:t>Hypo Alpe-</w:t>
      </w:r>
      <w:proofErr w:type="spellStart"/>
      <w:r>
        <w:t>Adria</w:t>
      </w:r>
      <w:proofErr w:type="spellEnd"/>
      <w:r>
        <w:t>-Bank d.d. Zagreb</w:t>
      </w:r>
    </w:p>
    <w:p w:rsidRDefault="0098503E" w:rsidP="0098503E" w:rsidR="0098503E">
      <w:pPr>
        <w:numPr>
          <w:ilvl w:val="0"/>
          <w:numId w:val="7"/>
        </w:numPr>
        <w:jc w:val="both"/>
      </w:pPr>
      <w:r>
        <w:t xml:space="preserve">Grad Beli Manastir, Beli Manastir, kralja Tomislava </w:t>
      </w:r>
      <w:proofErr w:type="spellStart"/>
      <w:r>
        <w:t>53</w:t>
      </w:r>
      <w:proofErr w:type="spellEnd"/>
      <w:r>
        <w:t xml:space="preserve"> po pun. Zoranu Subotić odvjetniku iz </w:t>
      </w:r>
      <w:proofErr w:type="spellStart"/>
      <w:r>
        <w:t>Belog</w:t>
      </w:r>
      <w:proofErr w:type="spellEnd"/>
      <w:r>
        <w:t xml:space="preserve"> Manastira</w:t>
      </w:r>
    </w:p>
    <w:p w:rsidRDefault="0098503E" w:rsidP="0098503E" w:rsidR="0098503E">
      <w:pPr>
        <w:numPr>
          <w:ilvl w:val="0"/>
          <w:numId w:val="7"/>
        </w:numPr>
        <w:jc w:val="both"/>
      </w:pPr>
      <w:r>
        <w:t xml:space="preserve">Osječko-baranjska županija Upravni odjel za javne financije, Osijek, Županijska 4, N/R Marijana </w:t>
      </w:r>
      <w:proofErr w:type="spellStart"/>
      <w:r>
        <w:t>Schonfe</w:t>
      </w:r>
      <w:r w:rsidR="00B11BF9">
        <w:t>i</w:t>
      </w:r>
      <w:r>
        <w:t>d</w:t>
      </w:r>
      <w:proofErr w:type="spellEnd"/>
    </w:p>
    <w:p w:rsidRDefault="009D36CC" w:rsidP="00375464" w:rsidR="00F124F8">
      <w:pPr>
        <w:pStyle w:val="Odlomakpopisa"/>
        <w:numPr>
          <w:ilvl w:val="0"/>
          <w:numId w:val="2"/>
        </w:numPr>
        <w:jc w:val="both"/>
      </w:pPr>
      <w:r>
        <w:t>e-oglasna ploča suda</w:t>
      </w:r>
    </w:p>
    <w:sectPr w:rsidSect="00606139" w:rsidR="00F124F8">
      <w:headerReference w:type="default" r:id="rId11"/>
      <w:pgSz w:code="9" w:h="16838" w:w="11906"/>
      <w:pgMar w:gutter="0" w:footer="709" w:header="709" w:left="1704" w:bottom="107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1651F0"/>
    <w:rsid w:val="00182073"/>
    <w:rsid w:val="001C50D0"/>
    <w:rsid w:val="00233A54"/>
    <w:rsid w:val="002970CC"/>
    <w:rsid w:val="00324E5B"/>
    <w:rsid w:val="0035176C"/>
    <w:rsid w:val="00381BEC"/>
    <w:rsid w:val="003F365B"/>
    <w:rsid w:val="00437396"/>
    <w:rsid w:val="00503328"/>
    <w:rsid w:val="00547CED"/>
    <w:rsid w:val="00550606"/>
    <w:rsid w:val="005A7F7C"/>
    <w:rsid w:val="005B5D89"/>
    <w:rsid w:val="00606139"/>
    <w:rsid w:val="006C34E7"/>
    <w:rsid w:val="00706AAE"/>
    <w:rsid w:val="00752C44"/>
    <w:rsid w:val="007C6819"/>
    <w:rsid w:val="007D6432"/>
    <w:rsid w:val="008015F8"/>
    <w:rsid w:val="00875910"/>
    <w:rsid w:val="009333AC"/>
    <w:rsid w:val="0098503E"/>
    <w:rsid w:val="009D36CC"/>
    <w:rsid w:val="00AC05B5"/>
    <w:rsid w:val="00B11BF9"/>
    <w:rsid w:val="00BF214B"/>
    <w:rsid w:val="00CB44FD"/>
    <w:rsid w:val="00CB54E5"/>
    <w:rsid w:val="00CC3E41"/>
    <w:rsid w:val="00D54E08"/>
    <w:rsid w:val="00DB2456"/>
    <w:rsid w:val="00DE37BF"/>
    <w:rsid w:val="00E0160A"/>
    <w:rsid w:val="00E90D50"/>
    <w:rsid w:val="00F124F8"/>
    <w:rsid w:val="00F316AD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St-531/2013</izvorni_sadrzaj>
    <derivirana_varijabla naziv="DomainObject.Predmet.OznakaBroj_1">St-531/2013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VOJTEK d.o.o. za proizvodnju proizvoda od metala, unutarnju i vanjsku trgovinu</izvorni_sadrzaj>
    <derivirana_varijabla naziv="DomainObject.Predmet.ProtustrankaFormated_1">  VOJTEK d.o.o. za proizvodnju proizvoda od metala, unutarnju i vanjsku trgovinu</derivirana_varijabla>
  </DomainObject.Predmet.ProtustrankaFormated>
  <DomainObject.Predmet.ProtustrankaFormatedOIB>
    <izvorni_sadrzaj>  VOJTEK d.o.o. za proizvodnju proizvoda od metala, unutarnju i vanjsku trgovinu, OIB 64142458517</izvorni_sadrzaj>
    <derivirana_varijabla naziv="DomainObject.Predmet.ProtustrankaFormatedOIB_1">  VOJTEK d.o.o. za proizvodnju proizvoda od metala, unutarnju i vanjsku trgovinu, OIB 64142458517</derivirana_varijabla>
  </DomainObject.Predmet.ProtustrankaFormatedOIB>
  <DomainObject.Predmet.ProtustrankaFormatedWithAdress>
    <izvorni_sadrzaj> VOJTEK d.o.o. za proizvodnju proizvoda od metala, unutarnju i vanjsku trgovinu, Bele Bartoka 13, Beli Manastir</izvorni_sadrzaj>
    <derivirana_varijabla naziv="DomainObject.Predmet.ProtustrankaFormatedWithAdress_1"> VOJTEK d.o.o. za proizvodnju proizvoda od metala, unutarnju i vanjsku trgovinu, Bele Bartoka 13, Beli Manastir</derivirana_varijabla>
  </DomainObject.Predmet.ProtustrankaFormatedWithAdress>
  <DomainObject.Predmet.ProtustrankaFormatedWithAdressOIB>
    <izvorni_sadrzaj> VOJTEK d.o.o. za proizvodnju proizvoda od metala, unutarnju i vanjsku trgovinu, OIB 64142458517, Bele Bartoka 13, Beli Manastir</izvorni_sadrzaj>
    <derivirana_varijabla naziv="DomainObject.Predmet.ProtustrankaFormatedWithAdressOIB_1"> VOJTEK d.o.o. za proizvodnju proizvoda od metala, unutarnju i vanjsku trgovinu, OIB 64142458517, Bele Bartoka 13, Beli Manastir</derivirana_varijabla>
  </DomainObject.Predmet.ProtustrankaFormatedWithAdressOIB>
  <DomainObject.Predmet.ProtustrankaWithAdress>
    <izvorni_sadrzaj>VOJTEK d.o.o. za proizvodnju proizvoda od metala, unutarnju i vanjsku trgovinu Bele Bartoka 13, Beli Manastir</izvorni_sadrzaj>
    <derivirana_varijabla naziv="DomainObject.Predmet.ProtustrankaWithAdress_1">VOJTEK d.o.o. za proizvodnju proizvoda od metala, unutarnju i vanjsku trgovinu Bele Bartoka 13, Beli Manastir</derivirana_varijabla>
  </DomainObject.Predmet.ProtustrankaWithAdress>
  <DomainObject.Predmet.ProtustrankaWithAdressOIB>
    <izvorni_sadrzaj>VOJTEK d.o.o. za proizvodnju proizvoda od metala, unutarnju i vanjsku trgovinu, OIB 64142458517, Bele Bartoka 13, Beli Manastir</izvorni_sadrzaj>
    <derivirana_varijabla naziv="DomainObject.Predmet.ProtustrankaWithAdressOIB_1">VOJTEK d.o.o. za proizvodnju proizvoda od metala, unutarnju i vanjsku trgovinu, OIB 64142458517, Bele Bartoka 13, Beli Manastir</derivirana_varijabla>
  </DomainObject.Predmet.ProtustrankaWithAdressOIB>
  <DomainObject.Predmet.ProtustrankaNazivFormated>
    <izvorni_sadrzaj>VOJTEK d.o.o. za proizvodnju proizvoda od metala, unutarnju i vanjsku trgovinu</izvorni_sadrzaj>
    <derivirana_varijabla naziv="DomainObject.Predmet.ProtustrankaNazivFormated_1">VOJTEK d.o.o. za proizvodnju proizvoda od metala, unutarnju i vanjsku trgovinu</derivirana_varijabla>
  </DomainObject.Predmet.ProtustrankaNazivFormated>
  <DomainObject.Predmet.ProtustrankaNazivFormatedOIB>
    <izvorni_sadrzaj>VOJTEK d.o.o. za proizvodnju proizvoda od metala, unutarnju i vanjsku trgovinu, OIB 64142458517</izvorni_sadrzaj>
    <derivirana_varijabla naziv="DomainObject.Predmet.ProtustrankaNazivFormatedOIB_1">VOJTEK d.o.o. za proizvodnju proizvoda od metala, unutarnju i vanjsku trgovinu, OIB 64142458517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 Nagodbeno vijeće OS 07</izvorni_sadrzaj>
    <derivirana_varijabla naziv="DomainObject.Predmet.StrankaFormated_1">  FINA OSIJEK Nagodbeno vijeće OS 07</derivirana_varijabla>
  </DomainObject.Predmet.StrankaFormated>
  <DomainObject.Predmet.StrankaFormatedOIB>
    <izvorni_sadrzaj>  FINA OSIJEK Nagodbeno vijeće OS 07, OIB 85821130368</izvorni_sadrzaj>
    <derivirana_varijabla naziv="DomainObject.Predmet.StrankaFormatedOIB_1">  FINA OSIJEK Nagodbeno vijeće OS 07, OIB 85821130368</derivirana_varijabla>
  </DomainObject.Predmet.StrankaFormatedOIB>
  <DomainObject.Predmet.StrankaFormatedWithAdress>
    <izvorni_sadrzaj> FINA OSIJEK Nagodbeno vijeće OS 07, L. Jagera 1 do 3, 31000 Osijek</izvorni_sadrzaj>
    <derivirana_varijabla naziv="DomainObject.Predmet.StrankaFormatedWithAdress_1"> FINA OSIJEK Nagodbeno vijeće OS 07, L. Jagera 1 do 3, 31000 Osijek</derivirana_varijabla>
  </DomainObject.Predmet.StrankaFormatedWithAdress>
  <DomainObject.Predmet.StrankaFormatedWithAdressOIB>
    <izvorni_sadrzaj> FINA OSIJEK Nagodbeno vijeće OS 07, OIB 85821130368, L. Jagera 1 do 3, 31000 Osijek</izvorni_sadrzaj>
    <derivirana_varijabla naziv="DomainObject.Predmet.StrankaFormatedWithAdressOIB_1"> FINA OSIJEK Nagodbeno vijeće OS 07, OIB 85821130368, L. Jagera 1 do 3, 31000 Osijek</derivirana_varijabla>
  </DomainObject.Predmet.StrankaFormatedWithAdressOIB>
  <DomainObject.Predmet.StrankaWithAdress>
    <izvorni_sadrzaj>FINA OSIJEK Nagodbeno vijeće OS 07 L. Jagera 1 do 3,31000 Osijek</izvorni_sadrzaj>
    <derivirana_varijabla naziv="DomainObject.Predmet.StrankaWithAdress_1">FINA OSIJEK Nagodbeno vijeće OS 07 L. Jagera 1 do 3,31000 Osijek</derivirana_varijabla>
  </DomainObject.Predmet.StrankaWithAdress>
  <DomainObject.Predmet.StrankaWithAdressOIB>
    <izvorni_sadrzaj>FINA OSIJEK Nagodbeno vijeće OS 07, OIB 85821130368, L. Jagera 1 do 3,31000 Osijek</izvorni_sadrzaj>
    <derivirana_varijabla naziv="DomainObject.Predmet.StrankaWithAdressOIB_1">FINA OSIJEK Nagodbeno vijeće OS 07, OIB 85821130368, L. Jagera 1 do 3,31000 Osijek</derivirana_varijabla>
  </DomainObject.Predmet.StrankaWithAdressOIB>
  <DomainObject.Predmet.StrankaNazivFormated>
    <izvorni_sadrzaj>FINA OSIJEK Nagodbeno vijeće OS 07</izvorni_sadrzaj>
    <derivirana_varijabla naziv="DomainObject.Predmet.StrankaNazivFormated_1">FINA OSIJEK Nagodbeno vijeće OS 07</derivirana_varijabla>
  </DomainObject.Predmet.StrankaNazivFormated>
  <DomainObject.Predmet.StrankaNazivFormatedOIB>
    <izvorni_sadrzaj>FINA OSIJEK Nagodbeno vijeće OS 07, OIB 85821130368</izvorni_sadrzaj>
    <derivirana_varijabla naziv="DomainObject.Predmet.StrankaNazivFormatedOIB_1">FINA OSIJEK Nagodbeno vijeće OS 07,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 Nagodbeno vijeće OS 07</item>
    </izvorni_sadrzaj>
    <derivirana_varijabla naziv="DomainObject.Predmet.StrankaListFormated_1">
      <item>FINA OSIJEK Nagodbeno vijeće OS 07</item>
    </derivirana_varijabla>
  </DomainObject.Predmet.StrankaListFormated>
  <DomainObject.Predmet.StrankaListFormatedOIB>
    <izvorni_sadrzaj>
      <item>FINA OSIJEK Nagodbeno vijeće OS 07, OIB 85821130368</item>
    </izvorni_sadrzaj>
    <derivirana_varijabla naziv="DomainObject.Predmet.StrankaListFormatedOIB_1">
      <item>FINA OSIJEK Nagodbeno vijeće OS 07, OIB 85821130368</item>
    </derivirana_varijabla>
  </DomainObject.Predmet.StrankaListFormatedOIB>
  <DomainObject.Predmet.StrankaListFormatedWithAdress>
    <izvorni_sadrzaj>
      <item>FINA OSIJEK Nagodbeno vijeće OS 07, L. Jagera 1 do 3, 31000 Osijek</item>
    </izvorni_sadrzaj>
    <derivirana_varijabla naziv="DomainObject.Predmet.StrankaListFormatedWithAdress_1">
      <item>FINA OSIJEK Nagodbeno vijeće OS 07, L. Jagera 1 do 3, 31000 Osijek</item>
    </derivirana_varijabla>
  </DomainObject.Predmet.StrankaListFormatedWithAdress>
  <DomainObject.Predmet.StrankaListFormatedWithAdressOIB>
    <izvorni_sadrzaj>
      <item>FINA OSIJEK Nagodbeno vijeće OS 07, OIB 85821130368, L. Jagera 1 do 3, 31000 Osijek</item>
    </izvorni_sadrzaj>
    <derivirana_varijabla naziv="DomainObject.Predmet.StrankaListFormatedWithAdressOIB_1">
      <item>FINA OSIJEK Nagodbeno vijeće OS 07, OIB 85821130368, L. Jagera 1 do 3, 31000 Osijek</item>
    </derivirana_varijabla>
  </DomainObject.Predmet.StrankaListFormatedWithAdressOIB>
  <DomainObject.Predmet.StrankaListNazivFormated>
    <izvorni_sadrzaj>
      <item>FINA OSIJEK Nagodbeno vijeće OS 07</item>
    </izvorni_sadrzaj>
    <derivirana_varijabla naziv="DomainObject.Predmet.StrankaListNazivFormated_1">
      <item>FINA OSIJEK Nagodbeno vijeće OS 07</item>
    </derivirana_varijabla>
  </DomainObject.Predmet.StrankaListNazivFormated>
  <DomainObject.Predmet.StrankaListNazivFormatedOIB>
    <izvorni_sadrzaj>
      <item>FINA OSIJEK Nagodbeno vijeće OS 07, OIB 85821130368</item>
    </izvorni_sadrzaj>
    <derivirana_varijabla naziv="DomainObject.Predmet.StrankaListNazivFormatedOIB_1">
      <item>FINA OSIJEK Nagodbeno vijeće OS 07, OIB 85821130368</item>
    </derivirana_varijabla>
  </DomainObject.Predmet.StrankaListNazivFormatedOIB>
  <DomainObject.Predmet.ProtuStrankaListFormated>
    <izvorni_sadrzaj>
      <item>VOJTEK d.o.o. za proizvodnju proizvoda od metala, unutarnju i vanjsku trgovinu</item>
    </izvorni_sadrzaj>
    <derivirana_varijabla naziv="DomainObject.Predmet.ProtuStrankaListFormated_1">
      <item>VOJTEK d.o.o. za proizvodnju proizvoda od metala, unutarnju i vanjsku trgovinu</item>
    </derivirana_varijabla>
  </DomainObject.Predmet.ProtuStrankaListFormated>
  <DomainObject.Predmet.ProtuStrankaListFormatedOIB>
    <izvorni_sadrzaj>
      <item>VOJTEK d.o.o. za proizvodnju proizvoda od metala, unutarnju i vanjsku trgovinu, OIB 64142458517</item>
    </izvorni_sadrzaj>
    <derivirana_varijabla naziv="DomainObject.Predmet.ProtuStrankaListFormatedOIB_1">
      <item>VOJTEK d.o.o. za proizvodnju proizvoda od metala, unutarnju i vanjsku trgovinu, OIB 64142458517</item>
    </derivirana_varijabla>
  </DomainObject.Predmet.ProtuStrankaListFormatedOIB>
  <DomainObject.Predmet.ProtuStrankaListFormatedWithAdress>
    <izvorni_sadrzaj>
      <item>VOJTEK d.o.o. za proizvodnju proizvoda od metala, unutarnju i vanjsku trgovinu, Bele Bartoka 13, Beli Manastir</item>
    </izvorni_sadrzaj>
    <derivirana_varijabla naziv="DomainObject.Predmet.ProtuStrankaListFormatedWithAdress_1">
      <item>VOJTEK d.o.o. za proizvodnju proizvoda od metala, unutarnju i vanjsku trgovinu, Bele Bartoka 13, Beli Manastir</item>
    </derivirana_varijabla>
  </DomainObject.Predmet.ProtuStrankaListFormatedWithAdress>
  <DomainObject.Predmet.ProtuStrankaListFormatedWithAdressOIB>
    <izvorni_sadrzaj>
      <item>VOJTEK d.o.o. za proizvodnju proizvoda od metala, unutarnju i vanjsku trgovinu, OIB 64142458517, Bele Bartoka 13, Beli Manastir</item>
    </izvorni_sadrzaj>
    <derivirana_varijabla naziv="DomainObject.Predmet.ProtuStrankaListFormatedWithAdressOIB_1">
      <item>VOJTEK d.o.o. za proizvodnju proizvoda od metala, unutarnju i vanjsku trgovinu, OIB 64142458517, Bele Bartoka 13, Beli Manastir</item>
    </derivirana_varijabla>
  </DomainObject.Predmet.ProtuStrankaListFormatedWithAdressOIB>
  <DomainObject.Predmet.ProtuStrankaListNazivFormated>
    <izvorni_sadrzaj>
      <item>VOJTEK d.o.o. za proizvodnju proizvoda od metala, unutarnju i vanjsku trgovinu</item>
    </izvorni_sadrzaj>
    <derivirana_varijabla naziv="DomainObject.Predmet.ProtuStrankaListNazivFormated_1">
      <item>VOJTEK d.o.o. za proizvodnju proizvoda od metala, unutarnju i vanjsku trgovinu</item>
    </derivirana_varijabla>
  </DomainObject.Predmet.ProtuStrankaListNazivFormated>
  <DomainObject.Predmet.ProtuStrankaListNazivFormatedOIB>
    <izvorni_sadrzaj>
      <item>VOJTEK d.o.o. za proizvodnju proizvoda od metala, unutarnju i vanjsku trgovinu, OIB 64142458517</item>
    </izvorni_sadrzaj>
    <derivirana_varijabla naziv="DomainObject.Predmet.ProtuStrankaListNazivFormatedOIB_1">
      <item>VOJTEK d.o.o. za proizvodnju proizvoda od metala, unutarnju i vanjsku trgovinu, OIB 64142458517</item>
    </derivirana_varijabla>
  </DomainObject.Predmet.ProtuStrankaListNazivFormatedOIB>
  <DomainObject.Predmet.OstaliList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Formated>
  <DomainObject.Predmet.OstaliList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FormatedOIB>
  <DomainObject.Predmet.OstaliListFormatedWithAdress>
    <izvorni_sadrzaj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izvorni_sadrzaj>
    <derivirana_varijabla naziv="DomainObject.Predmet.OstaliListFormatedWithAdress_1"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derivirana_varijabla>
  </DomainObject.Predmet.OstaliListFormatedWithAdress>
  <DomainObject.Predmet.OstaliListFormatedWithAdressOIB>
    <izvorni_sadrzaj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izvorni_sadrzaj>
    <derivirana_varijabla naziv="DomainObject.Predmet.OstaliListFormatedWithAdressOIB_1"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derivirana_varijabla>
  </DomainObject.Predmet.OstaliListFormatedWithAdressOIB>
  <DomainObject.Predmet.OstaliListNaziv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Naziv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NazivFormated>
  <DomainObject.Predmet.OstaliListNaziv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Naziv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Nagodbeno vijeće OS 07</izvorni_sadrzaj>
    <derivirana_varijabla naziv="DomainObject.Predmet.StrankaIDrugi_1">FINA OSIJEK Nagodbeno vijeće OS 07</derivirana_varijabla>
  </DomainObject.Predmet.StrankaIDrugi>
  <DomainObject.Predmet.ProtustrankaIDrugi>
    <izvorni_sadrzaj>VOJTEK d.o.o. za proizvodnju proizvoda od metala, unutarnju i vanjsku trgovinu</izvorni_sadrzaj>
    <derivirana_varijabla naziv="DomainObject.Predmet.ProtustrankaIDrugi_1">VOJTEK d.o.o. za proizvodnju proizvoda od metala, unutarnju i vanjsku trgovinu</derivirana_varijabla>
  </DomainObject.Predmet.ProtustrankaIDrugi>
  <DomainObject.Predmet.StrankaIDrugiAdressOIB>
    <izvorni_sadrzaj>FINA OSIJEK Nagodbeno vijeće OS 07, OIB 85821130368, L. Jagera 1 do 3, 31000 Osijek</izvorni_sadrzaj>
    <derivirana_varijabla naziv="DomainObject.Predmet.StrankaIDrugiAdressOIB_1">FINA OSIJEK Nagodbeno vijeće OS 07, OIB 85821130368, L. Jagera 1 do 3, 31000 Osijek</derivirana_varijabla>
  </DomainObject.Predmet.StrankaIDrugiAdressOIB>
  <DomainObject.Predmet.ProtustrankaIDrugiAdressOIB>
    <izvorni_sadrzaj>VOJTEK d.o.o. za proizvodnju proizvoda od metala, unutarnju i vanjsku trgovinu, OIB 64142458517, Bele Bartoka 13, Beli Manastir</izvorni_sadrzaj>
    <derivirana_varijabla naziv="DomainObject.Predmet.ProtustrankaIDrugiAdressOIB_1">VOJTEK d.o.o. za proizvodnju proizvoda od metala, unutarnju i vanjsku trgovinu, OIB 64142458517, Bele Bartoka 13,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SudioniciListNaziv_1"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SudioniciListNaziv>
  <DomainObject.Predmet.SudioniciListAdressOIB>
    <izvorni_sadrzaj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izvorni_sadrzaj>
    <derivirana_varijabla naziv="DomainObject.Predmet.SudioniciListAdressOIB_1"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izvorni_sadrzaj>
    <derivirana_varijabla naziv="DomainObject.Predmet.SudioniciListNazivOIB_1"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EC3D6-4681-433A-A4B3-0170819F2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1381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2017-03-01T09:17:00Z</dcterms:created>
  <dc:creator>..</dc:creator>
  <cp:lastModifiedBy>Maja Kocijan</cp:lastModifiedBy>
  <cp:lastPrinted>2017-03-01T09:24:00Z</cp:lastPrinted>
  <dcterms:modified xmlns:xsi="http://www.w3.org/2001/XMLSchema-instance" xsi:type="dcterms:W3CDTF">2017-03-01T09:39:00Z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