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c15e" w14:paraId="335c15e" w:rsidRDefault="00BD5EBC" w:rsidP="00C907C8" w:rsidR="007F268F" w:rsidRPr="00CD7D91">
      <w:pPr>
        <w15:collapsed w:val="false"/>
        <w:rPr>
          <w:sz w:val="22"/>
          <w:szCs w:val="22"/>
        </w:rPr>
      </w:pPr>
      <w:bookmarkStart w:name="_GoBack" w:id="0"/>
      <w:bookmarkEnd w:id="0"/>
      <w:r w:rsidRPr="00CD7D91">
        <w:rPr>
          <w:sz w:val="22"/>
          <w:szCs w:val="22"/>
        </w:rPr>
        <w:t xml:space="preserve">  </w:t>
      </w:r>
      <w:r w:rsidR="00BB372D" w:rsidRPr="00CD7D91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AD5A8F">
      <w:pPr>
        <w:jc w:val="both"/>
      </w:pPr>
      <w:r w:rsidRPr="00AD5A8F">
        <w:t>REPUBLIKA HRVATSKA</w:t>
      </w:r>
      <w:r w:rsidRPr="00AD5A8F">
        <w:tab/>
      </w:r>
      <w:r w:rsidRPr="00AD5A8F">
        <w:tab/>
      </w:r>
      <w:r w:rsidRPr="00AD5A8F">
        <w:tab/>
      </w:r>
      <w:r w:rsidRPr="00AD5A8F">
        <w:tab/>
      </w:r>
      <w:r w:rsidRPr="00AD5A8F">
        <w:tab/>
      </w:r>
    </w:p>
    <w:p w:rsidRDefault="004B23BC" w:rsidP="004B23BC" w:rsidR="004B23BC" w:rsidRPr="00AD5A8F">
      <w:pPr>
        <w:jc w:val="both"/>
      </w:pPr>
      <w:r w:rsidRPr="00AD5A8F">
        <w:t>TRGOVAČKI SUD U ZAGREBU</w:t>
      </w:r>
    </w:p>
    <w:p w:rsidRDefault="004B23BC" w:rsidP="005F3A75" w:rsidR="004B23BC" w:rsidRPr="00AD5A8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jc w:val="both"/>
      </w:pPr>
      <w:r w:rsidRPr="00AD5A8F">
        <w:t xml:space="preserve">Zagreb, </w:t>
      </w:r>
      <w:proofErr w:type="spellStart"/>
      <w:r w:rsidRPr="00AD5A8F">
        <w:t>Amruševa</w:t>
      </w:r>
      <w:proofErr w:type="spellEnd"/>
      <w:r w:rsidRPr="00AD5A8F">
        <w:t xml:space="preserve"> 2/II</w:t>
      </w:r>
      <w:r w:rsidRPr="00AD5A8F">
        <w:tab/>
      </w:r>
      <w:r w:rsidRPr="00AD5A8F">
        <w:tab/>
      </w:r>
      <w:r w:rsidRPr="00AD5A8F">
        <w:tab/>
      </w:r>
      <w:r w:rsidRPr="00AD5A8F">
        <w:tab/>
      </w:r>
      <w:r w:rsidRPr="00AD5A8F">
        <w:tab/>
      </w:r>
      <w:r w:rsidRPr="00AD5A8F">
        <w:tab/>
        <w:t xml:space="preserve">        </w:t>
      </w:r>
      <w:r w:rsidR="00152A1E" w:rsidRPr="00AD5A8F">
        <w:t xml:space="preserve">           </w:t>
      </w:r>
      <w:r w:rsidRPr="00AD5A8F">
        <w:t xml:space="preserve"> </w:t>
      </w:r>
      <w:r w:rsidR="005F3A75">
        <w:tab/>
      </w:r>
      <w:r w:rsidR="005F3A75" w:rsidRPr="005F3A75">
        <w:t>17. St-1</w:t>
      </w:r>
      <w:r w:rsidR="005F3A75">
        <w:t>129</w:t>
      </w:r>
      <w:r w:rsidR="005F3A75" w:rsidRPr="005F3A75">
        <w:t>/18</w:t>
      </w:r>
    </w:p>
    <w:p w:rsidRDefault="00152A1E" w:rsidP="004B23BC" w:rsidR="00152A1E" w:rsidRPr="00AD5A8F">
      <w:pPr>
        <w:jc w:val="both"/>
      </w:pPr>
    </w:p>
    <w:p w:rsidRDefault="004D4406" w:rsidP="004D4406" w:rsidR="004D4406" w:rsidRPr="00AD5A8F">
      <w:pPr>
        <w:jc w:val="center"/>
      </w:pPr>
      <w:r w:rsidRPr="00AD5A8F">
        <w:t>U  I M E  R E P U B L I K E  H R V A T S K E</w:t>
      </w:r>
    </w:p>
    <w:p w:rsidRDefault="004B23BC" w:rsidP="004B23BC" w:rsidR="004B23BC" w:rsidRPr="00AD5A8F">
      <w:pPr>
        <w:jc w:val="center"/>
      </w:pPr>
      <w:r w:rsidRPr="00AD5A8F">
        <w:t>R J E Š E N J E</w:t>
      </w:r>
    </w:p>
    <w:p w:rsidRDefault="004B23BC" w:rsidP="004B23BC" w:rsidR="004B23BC" w:rsidRPr="00AD5A8F">
      <w:pPr>
        <w:jc w:val="both"/>
      </w:pPr>
    </w:p>
    <w:p w:rsidRDefault="00C52BF1" w:rsidP="00C52BF1" w:rsidR="00C52BF1" w:rsidRPr="00AD5A8F">
      <w:pPr>
        <w:ind w:firstLine="708"/>
        <w:jc w:val="both"/>
      </w:pPr>
      <w:r w:rsidRPr="00AD5A8F">
        <w:rPr>
          <w:lang w:val="en-GB"/>
        </w:rPr>
        <w:t xml:space="preserve">Trgovački sud u Zagrebu, </w:t>
      </w:r>
      <w:r w:rsidRPr="00AD5A8F">
        <w:t xml:space="preserve">po sudskoj savjetnici toga suda Teni Kovačić, u pravnoj stvari podnositelja zahtjeva Financijske agencije iz Zagreba, Ulica grada Vukovara 70, OIB: 85821130368, za provedbu skraćenog stečajnog postupka nad dužnikom </w:t>
      </w:r>
      <w:r w:rsidR="005F3A75" w:rsidRPr="005F3A75">
        <w:t>CARDO d.o.o. u likvidaciji iz Zagreba, Trakošćanska 4, OIB: 87629316393</w:t>
      </w:r>
      <w:r w:rsidR="005F3A75">
        <w:t xml:space="preserve">, </w:t>
      </w:r>
      <w:r w:rsidRPr="00AD5A8F">
        <w:t>dana 29. siječnja 201</w:t>
      </w:r>
      <w:r w:rsidR="00C044BD">
        <w:t>9</w:t>
      </w:r>
      <w:r w:rsidRPr="00AD5A8F">
        <w:t>. godine</w:t>
      </w:r>
    </w:p>
    <w:p w:rsidRDefault="00C52BF1" w:rsidP="00C52BF1" w:rsidR="00C52BF1" w:rsidRPr="00AD5A8F">
      <w:pPr>
        <w:ind w:firstLine="708"/>
      </w:pPr>
    </w:p>
    <w:p w:rsidRDefault="00C52BF1" w:rsidP="00C52BF1" w:rsidR="00C52BF1" w:rsidRPr="00AD5A8F">
      <w:pPr>
        <w:jc w:val="center"/>
      </w:pPr>
      <w:r w:rsidRPr="00AD5A8F">
        <w:t>r i j e š i o    j e</w:t>
      </w:r>
    </w:p>
    <w:p w:rsidRDefault="00C52BF1" w:rsidP="00C52BF1" w:rsidR="00C52BF1" w:rsidRPr="00AD5A8F">
      <w:pPr>
        <w:jc w:val="both"/>
      </w:pPr>
    </w:p>
    <w:p w:rsidRDefault="00C52BF1" w:rsidP="00C52BF1" w:rsidR="00C52BF1" w:rsidRPr="00AD5A8F">
      <w:pPr>
        <w:ind w:firstLine="708"/>
        <w:jc w:val="both"/>
      </w:pPr>
      <w:r w:rsidRPr="00AD5A8F">
        <w:t xml:space="preserve">Odbacuje se zahtjev za provedbu skraćenog stečajnog postupka nad dužnikom </w:t>
      </w:r>
      <w:r w:rsidRPr="00AD5A8F">
        <w:rPr>
          <w:lang w:val="en-GB"/>
        </w:rPr>
        <w:t xml:space="preserve"> </w:t>
      </w:r>
      <w:r w:rsidR="005F3A75" w:rsidRPr="005F3A75">
        <w:rPr>
          <w:lang w:val="en-GB"/>
        </w:rPr>
        <w:t xml:space="preserve">CARDO d.o.o. u </w:t>
      </w:r>
      <w:proofErr w:type="spellStart"/>
      <w:r w:rsidR="005F3A75" w:rsidRPr="005F3A75">
        <w:rPr>
          <w:lang w:val="en-GB"/>
        </w:rPr>
        <w:t>likvidaciji</w:t>
      </w:r>
      <w:proofErr w:type="spellEnd"/>
      <w:r w:rsidR="005F3A75" w:rsidRPr="005F3A75">
        <w:rPr>
          <w:lang w:val="en-GB"/>
        </w:rPr>
        <w:t xml:space="preserve"> </w:t>
      </w:r>
      <w:proofErr w:type="spellStart"/>
      <w:r w:rsidR="005F3A75" w:rsidRPr="005F3A75">
        <w:rPr>
          <w:lang w:val="en-GB"/>
        </w:rPr>
        <w:t>iz</w:t>
      </w:r>
      <w:proofErr w:type="spellEnd"/>
      <w:r w:rsidR="005F3A75" w:rsidRPr="005F3A75">
        <w:rPr>
          <w:lang w:val="en-GB"/>
        </w:rPr>
        <w:t xml:space="preserve"> </w:t>
      </w:r>
      <w:proofErr w:type="spellStart"/>
      <w:r w:rsidR="005F3A75" w:rsidRPr="005F3A75">
        <w:rPr>
          <w:lang w:val="en-GB"/>
        </w:rPr>
        <w:t>Zagreba</w:t>
      </w:r>
      <w:proofErr w:type="spellEnd"/>
      <w:r w:rsidR="005F3A75" w:rsidRPr="005F3A75">
        <w:rPr>
          <w:lang w:val="en-GB"/>
        </w:rPr>
        <w:t xml:space="preserve">, </w:t>
      </w:r>
      <w:proofErr w:type="spellStart"/>
      <w:r w:rsidR="005F3A75" w:rsidRPr="005F3A75">
        <w:rPr>
          <w:lang w:val="en-GB"/>
        </w:rPr>
        <w:t>Trakošćanska</w:t>
      </w:r>
      <w:proofErr w:type="spellEnd"/>
      <w:r w:rsidR="005F3A75" w:rsidRPr="005F3A75">
        <w:rPr>
          <w:lang w:val="en-GB"/>
        </w:rPr>
        <w:t xml:space="preserve"> 4</w:t>
      </w:r>
      <w:r w:rsidR="005F3A75" w:rsidRPr="005F3A75">
        <w:t>, OIB:</w:t>
      </w:r>
      <w:r w:rsidR="005F3A75" w:rsidRPr="005F3A75">
        <w:rPr>
          <w:sz w:val="20"/>
          <w:szCs w:val="20"/>
        </w:rPr>
        <w:t xml:space="preserve"> </w:t>
      </w:r>
      <w:r w:rsidR="005F3A75" w:rsidRPr="005F3A75">
        <w:t>87629316393</w:t>
      </w:r>
      <w:r w:rsidR="005F3A75">
        <w:t xml:space="preserve">, </w:t>
      </w:r>
      <w:r w:rsidRPr="00AD5A8F">
        <w:rPr>
          <w:lang w:val="pt-BR"/>
        </w:rPr>
        <w:t xml:space="preserve">kao nedopušten. </w:t>
      </w:r>
    </w:p>
    <w:p w:rsidRDefault="00E437C6" w:rsidP="00C907C8" w:rsidR="00E437C6" w:rsidRPr="00AD5A8F"/>
    <w:p w:rsidRDefault="00C907C8" w:rsidP="007F268F" w:rsidR="00C907C8" w:rsidRPr="00AD5A8F">
      <w:pPr>
        <w:jc w:val="center"/>
      </w:pPr>
      <w:r w:rsidRPr="00AD5A8F">
        <w:t>Obrazloženje</w:t>
      </w:r>
    </w:p>
    <w:p w:rsidRDefault="008956F8" w:rsidP="006C3DA6" w:rsidR="008956F8" w:rsidRPr="00AD5A8F">
      <w:pPr>
        <w:jc w:val="both"/>
      </w:pPr>
    </w:p>
    <w:p w:rsidRDefault="00472097" w:rsidP="00472097" w:rsidR="00472097" w:rsidRPr="00F3159F">
      <w:pPr>
        <w:ind w:firstLine="708"/>
        <w:jc w:val="both"/>
      </w:pPr>
      <w:r w:rsidRPr="00AD5A8F">
        <w:t>Financijska agencija podnijela je</w:t>
      </w:r>
      <w:r w:rsidR="007B637F" w:rsidRPr="00AD5A8F">
        <w:t xml:space="preserve"> </w:t>
      </w:r>
      <w:r w:rsidR="00C26195" w:rsidRPr="00AD5A8F">
        <w:t xml:space="preserve">dana </w:t>
      </w:r>
      <w:r w:rsidR="005F3A75">
        <w:t>23</w:t>
      </w:r>
      <w:r w:rsidR="00643146" w:rsidRPr="00AD5A8F">
        <w:t xml:space="preserve">. </w:t>
      </w:r>
      <w:r w:rsidR="005F3A75">
        <w:t>trav</w:t>
      </w:r>
      <w:r w:rsidR="00643146" w:rsidRPr="00AD5A8F">
        <w:t>nja 2018</w:t>
      </w:r>
      <w:r w:rsidR="00C26195" w:rsidRPr="00AD5A8F">
        <w:t>.</w:t>
      </w:r>
      <w:r w:rsidR="00AD5A8F">
        <w:t xml:space="preserve"> godine</w:t>
      </w:r>
      <w:r w:rsidRPr="00AD5A8F">
        <w:t>, na temelju odredbe čl. 4</w:t>
      </w:r>
      <w:r w:rsidR="00F14A14" w:rsidRPr="00AD5A8F">
        <w:t>29</w:t>
      </w:r>
      <w:r w:rsidRPr="00AD5A8F">
        <w:t>. st. 1. Stečajnog zakona (“Narodne novine” broj</w:t>
      </w:r>
      <w:r w:rsidR="00F3159F">
        <w:t>:</w:t>
      </w:r>
      <w:r w:rsidRPr="00AD5A8F">
        <w:t xml:space="preserve"> 71/15,</w:t>
      </w:r>
      <w:r w:rsidR="00643146" w:rsidRPr="00AD5A8F">
        <w:t xml:space="preserve"> 104/17</w:t>
      </w:r>
      <w:r w:rsidR="00AD5A8F">
        <w:t>,</w:t>
      </w:r>
      <w:r w:rsidRPr="00AD5A8F">
        <w:t xml:space="preserve"> dalje: SZ), zahtjev za provedbu skraćenog stečajnog postupka nad </w:t>
      </w:r>
      <w:r w:rsidRPr="00F3159F">
        <w:t xml:space="preserve">dužnikom </w:t>
      </w:r>
      <w:r w:rsidR="005F3A75" w:rsidRPr="005F3A75">
        <w:t>CARDO d.o.o. u likvidaciji iz Zagreba, Trakošćanska 4, OIB: 87629316393</w:t>
      </w:r>
      <w:r w:rsidR="005F3A75">
        <w:t xml:space="preserve">. </w:t>
      </w:r>
      <w:r w:rsidRPr="00F3159F">
        <w:t xml:space="preserve"> </w:t>
      </w:r>
    </w:p>
    <w:p w:rsidRDefault="00472097" w:rsidP="00472097" w:rsidR="00472097" w:rsidRPr="00AD5A8F">
      <w:pPr>
        <w:ind w:firstLine="708"/>
        <w:jc w:val="both"/>
      </w:pPr>
      <w:r w:rsidRPr="00F3159F">
        <w:t xml:space="preserve"> U zahtjevu je n</w:t>
      </w:r>
      <w:r w:rsidR="00F14A14" w:rsidRPr="00F3159F">
        <w:t xml:space="preserve">avedeno kako je dužnik, na dan </w:t>
      </w:r>
      <w:r w:rsidR="005F3A75">
        <w:t>18</w:t>
      </w:r>
      <w:r w:rsidR="00F3159F" w:rsidRPr="00F3159F">
        <w:t xml:space="preserve">. </w:t>
      </w:r>
      <w:r w:rsidR="005F3A75">
        <w:t>trav</w:t>
      </w:r>
      <w:r w:rsidR="00F3159F" w:rsidRPr="00F3159F">
        <w:t xml:space="preserve">nja </w:t>
      </w:r>
      <w:r w:rsidRPr="00F3159F">
        <w:t>201</w:t>
      </w:r>
      <w:r w:rsidR="00643146" w:rsidRPr="00F3159F">
        <w:t>8</w:t>
      </w:r>
      <w:r w:rsidRPr="00F3159F">
        <w:t>.</w:t>
      </w:r>
      <w:r w:rsidR="00F3159F" w:rsidRPr="00F3159F">
        <w:t xml:space="preserve"> godine</w:t>
      </w:r>
      <w:r w:rsidRPr="00F3159F">
        <w:t xml:space="preserve">, u Očevidniku redoslijeda osnova za plaćanje imao evidentirane neizvršene osnove za plaćanje u neprekinutom </w:t>
      </w:r>
      <w:r w:rsidR="00F3159F" w:rsidRPr="00F3159F">
        <w:t>r</w:t>
      </w:r>
      <w:r w:rsidRPr="00F3159F">
        <w:t xml:space="preserve">azdoblju od </w:t>
      </w:r>
      <w:r w:rsidR="00F14A14" w:rsidRPr="00F3159F">
        <w:t>1</w:t>
      </w:r>
      <w:r w:rsidRPr="00F3159F">
        <w:t>2</w:t>
      </w:r>
      <w:r w:rsidR="00F14A14" w:rsidRPr="00F3159F">
        <w:t>0</w:t>
      </w:r>
      <w:r w:rsidRPr="00F3159F">
        <w:t xml:space="preserve"> dana</w:t>
      </w:r>
      <w:r w:rsidR="00F14A14" w:rsidRPr="00F3159F">
        <w:t xml:space="preserve"> u ukupnom iznosu od </w:t>
      </w:r>
      <w:r w:rsidR="005F3A75">
        <w:t>5.422,00</w:t>
      </w:r>
      <w:r w:rsidR="009747DE" w:rsidRPr="00AD5A8F">
        <w:t xml:space="preserve"> kn</w:t>
      </w:r>
      <w:r w:rsidRPr="00AD5A8F">
        <w:t>, kao i da dužnik nema zaposlenih.</w:t>
      </w:r>
    </w:p>
    <w:p w:rsidRDefault="00EC4C38" w:rsidP="001103B0" w:rsidR="00472097" w:rsidRPr="00AD5A8F">
      <w:pPr>
        <w:jc w:val="both"/>
      </w:pPr>
      <w:r w:rsidRPr="00AD5A8F">
        <w:tab/>
      </w:r>
      <w:r w:rsidR="00472097" w:rsidRPr="00AD5A8F">
        <w:t xml:space="preserve">Prema odredbi čl. 428. </w:t>
      </w:r>
      <w:r w:rsidR="00643E7B" w:rsidRPr="00AD5A8F">
        <w:t xml:space="preserve">st. 1. </w:t>
      </w:r>
      <w:r w:rsidR="00472097" w:rsidRPr="00AD5A8F">
        <w:t>SZ-a sud će provesti skraćeni stečajni postupak nad pravnom osobom ako su ispunjene sl</w:t>
      </w:r>
      <w:r w:rsidR="007B637F" w:rsidRPr="00AD5A8F">
        <w:t>i</w:t>
      </w:r>
      <w:r w:rsidR="00472097" w:rsidRPr="00AD5A8F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643146" w:rsidR="00643146" w:rsidRPr="00AD5A8F">
      <w:pPr>
        <w:jc w:val="both"/>
        <w:rPr>
          <w:lang w:val="en-GB"/>
        </w:rPr>
      </w:pPr>
      <w:r w:rsidRPr="00AD5A8F">
        <w:tab/>
      </w:r>
      <w:r w:rsidR="005F3A75" w:rsidRPr="005F3A75">
        <w:t>Na poziv suda, FINA je dana 2</w:t>
      </w:r>
      <w:r w:rsidR="005F3A75">
        <w:t>4</w:t>
      </w:r>
      <w:r w:rsidR="005F3A75" w:rsidRPr="005F3A75">
        <w:t xml:space="preserve">. </w:t>
      </w:r>
      <w:r w:rsidR="005F3A75">
        <w:t>siječnj</w:t>
      </w:r>
      <w:r w:rsidR="005F3A75" w:rsidRPr="005F3A75">
        <w:t>a 201</w:t>
      </w:r>
      <w:r w:rsidR="005F3A75">
        <w:t>9</w:t>
      </w:r>
      <w:r w:rsidR="005F3A75" w:rsidRPr="005F3A75">
        <w:t xml:space="preserve">. godine dostavila Potvrdu o neizvršenim osnovama za plaćanje, uvidom u koju je utvrđeno kako dužnik u Očevidniku redoslijeda osnova za plaćanje nema evidentirane neizvršene osnove za plaćanje u neprekinutom razdoblju od 120 dana.  </w:t>
      </w:r>
      <w:r w:rsidR="00643146" w:rsidRPr="00AD5A8F">
        <w:rPr>
          <w:lang w:val="en-GB"/>
        </w:rPr>
        <w:t xml:space="preserve">  </w:t>
      </w:r>
    </w:p>
    <w:p w:rsidRDefault="00643146" w:rsidP="005F3A75" w:rsidR="00BB372D" w:rsidRPr="00AD5A8F">
      <w:pPr>
        <w:ind w:firstLine="708"/>
        <w:jc w:val="both"/>
      </w:pPr>
      <w:proofErr w:type="spellStart"/>
      <w:r w:rsidRPr="00AD5A8F">
        <w:rPr>
          <w:lang w:val="en-GB"/>
        </w:rPr>
        <w:t>Slijedom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navedenog</w:t>
      </w:r>
      <w:proofErr w:type="spellEnd"/>
      <w:r w:rsidRPr="00AD5A8F">
        <w:rPr>
          <w:lang w:val="en-GB"/>
        </w:rPr>
        <w:t xml:space="preserve">, </w:t>
      </w:r>
      <w:proofErr w:type="spellStart"/>
      <w:r w:rsidRPr="00AD5A8F">
        <w:rPr>
          <w:lang w:val="en-GB"/>
        </w:rPr>
        <w:t>sukladno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odredbi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čl</w:t>
      </w:r>
      <w:proofErr w:type="spellEnd"/>
      <w:r w:rsidRPr="00AD5A8F">
        <w:rPr>
          <w:lang w:val="en-GB"/>
        </w:rPr>
        <w:t xml:space="preserve">. 428. </w:t>
      </w:r>
      <w:proofErr w:type="spellStart"/>
      <w:r w:rsidRPr="00AD5A8F">
        <w:rPr>
          <w:lang w:val="en-GB"/>
        </w:rPr>
        <w:t>SZ</w:t>
      </w:r>
      <w:proofErr w:type="spellEnd"/>
      <w:r w:rsidRPr="00AD5A8F">
        <w:rPr>
          <w:lang w:val="en-GB"/>
        </w:rPr>
        <w:t xml:space="preserve">-a, </w:t>
      </w:r>
      <w:proofErr w:type="spellStart"/>
      <w:r w:rsidRPr="00AD5A8F">
        <w:rPr>
          <w:lang w:val="en-GB"/>
        </w:rPr>
        <w:t>sud</w:t>
      </w:r>
      <w:proofErr w:type="spellEnd"/>
      <w:r w:rsidRPr="00AD5A8F">
        <w:rPr>
          <w:lang w:val="en-GB"/>
        </w:rPr>
        <w:t xml:space="preserve"> je </w:t>
      </w:r>
      <w:proofErr w:type="spellStart"/>
      <w:r w:rsidRPr="00AD5A8F">
        <w:rPr>
          <w:lang w:val="en-GB"/>
        </w:rPr>
        <w:t>ocijenio</w:t>
      </w:r>
      <w:proofErr w:type="spellEnd"/>
      <w:r w:rsidRPr="00AD5A8F">
        <w:rPr>
          <w:lang w:val="en-GB"/>
        </w:rPr>
        <w:t xml:space="preserve"> da </w:t>
      </w:r>
      <w:proofErr w:type="spellStart"/>
      <w:r w:rsidRPr="00AD5A8F">
        <w:rPr>
          <w:lang w:val="en-GB"/>
        </w:rPr>
        <w:t>nisu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ispunjene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pretpostavke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za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provedbu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skraćenog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stečajnog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postupka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nad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dužnikom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te</w:t>
      </w:r>
      <w:proofErr w:type="spellEnd"/>
      <w:r w:rsidRPr="00AD5A8F">
        <w:rPr>
          <w:lang w:val="en-GB"/>
        </w:rPr>
        <w:t xml:space="preserve"> je </w:t>
      </w:r>
      <w:proofErr w:type="spellStart"/>
      <w:r w:rsidRPr="00AD5A8F">
        <w:rPr>
          <w:lang w:val="en-GB"/>
        </w:rPr>
        <w:t>riješeno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kao</w:t>
      </w:r>
      <w:proofErr w:type="spellEnd"/>
      <w:r w:rsidRPr="00AD5A8F">
        <w:rPr>
          <w:lang w:val="en-GB"/>
        </w:rPr>
        <w:t xml:space="preserve"> u </w:t>
      </w:r>
      <w:proofErr w:type="spellStart"/>
      <w:r w:rsidRPr="00AD5A8F">
        <w:rPr>
          <w:lang w:val="en-GB"/>
        </w:rPr>
        <w:t>izreci</w:t>
      </w:r>
      <w:proofErr w:type="spellEnd"/>
      <w:r w:rsidRPr="00AD5A8F">
        <w:rPr>
          <w:lang w:val="en-GB"/>
        </w:rPr>
        <w:t>.</w:t>
      </w:r>
    </w:p>
    <w:p w:rsidRDefault="00BB372D" w:rsidP="00BB372D" w:rsidR="00BB372D" w:rsidRPr="00AD5A8F">
      <w:pPr>
        <w:jc w:val="center"/>
      </w:pPr>
      <w:r w:rsidRPr="00AD5A8F">
        <w:t xml:space="preserve">U Zagrebu </w:t>
      </w:r>
      <w:r w:rsidR="00AD5A8F">
        <w:t xml:space="preserve">dana </w:t>
      </w:r>
      <w:r w:rsidR="005F3A75">
        <w:t>29</w:t>
      </w:r>
      <w:r w:rsidR="003441CF" w:rsidRPr="00AD5A8F">
        <w:t xml:space="preserve">. </w:t>
      </w:r>
      <w:r w:rsidR="005F3A75">
        <w:t>siječnj</w:t>
      </w:r>
      <w:r w:rsidR="003441CF" w:rsidRPr="00AD5A8F">
        <w:t xml:space="preserve">a </w:t>
      </w:r>
      <w:r w:rsidR="001103B0" w:rsidRPr="00AD5A8F">
        <w:t>201</w:t>
      </w:r>
      <w:r w:rsidR="00C044BD">
        <w:t>9</w:t>
      </w:r>
      <w:r w:rsidRPr="00AD5A8F">
        <w:t>.</w:t>
      </w:r>
      <w:r w:rsidR="00AD5A8F">
        <w:t xml:space="preserve"> godine</w:t>
      </w:r>
    </w:p>
    <w:p w:rsidRDefault="00321177" w:rsidP="00BB372D" w:rsidR="00321177" w:rsidRPr="00AD5A8F">
      <w:pPr>
        <w:jc w:val="center"/>
      </w:pPr>
    </w:p>
    <w:p w:rsidRDefault="00AD5A8F" w:rsidP="00BB372D" w:rsidR="00BB372D" w:rsidRPr="00AD5A8F">
      <w:pPr>
        <w:overflowPunct w:val="false"/>
        <w:autoSpaceDE w:val="false"/>
        <w:autoSpaceDN w:val="false"/>
        <w:adjustRightInd w:val="false"/>
        <w:jc w:val="right"/>
      </w:pPr>
      <w:r w:rsidRPr="00AD5A8F">
        <w:t>S</w:t>
      </w:r>
      <w:r w:rsidR="00BB372D" w:rsidRPr="00AD5A8F">
        <w:t>udska savjetnica:</w:t>
      </w:r>
    </w:p>
    <w:p w:rsidRDefault="00BB372D" w:rsidP="00AD5A8F" w:rsidR="00BB372D" w:rsidRPr="00AD5A8F">
      <w:pPr>
        <w:ind w:firstLine="708" w:left="5664"/>
        <w:jc w:val="right"/>
      </w:pPr>
      <w:r w:rsidRPr="00AD5A8F">
        <w:t xml:space="preserve">    </w:t>
      </w:r>
      <w:r w:rsidR="00CD7D91" w:rsidRPr="00AD5A8F">
        <w:t xml:space="preserve">   </w:t>
      </w:r>
      <w:r w:rsidR="00AD5A8F" w:rsidRPr="00AD5A8F">
        <w:t>Tena Kovačić</w:t>
      </w:r>
      <w:r w:rsidR="003E2C08">
        <w:t>, v.r.</w:t>
      </w:r>
      <w:r w:rsidRPr="00AD5A8F">
        <w:t xml:space="preserve"> </w:t>
      </w:r>
    </w:p>
    <w:p w:rsidRDefault="00906CA6" w:rsidP="00867960" w:rsidR="00906CA6">
      <w:pPr>
        <w:jc w:val="both"/>
      </w:pPr>
    </w:p>
    <w:p w:rsidRDefault="00906CA6" w:rsidP="00867960" w:rsidR="00906CA6">
      <w:pPr>
        <w:jc w:val="both"/>
      </w:pPr>
    </w:p>
    <w:p w:rsidRDefault="00906CA6" w:rsidP="00867960" w:rsidR="00906CA6">
      <w:pPr>
        <w:jc w:val="both"/>
      </w:pPr>
    </w:p>
    <w:p w:rsidRDefault="00906CA6" w:rsidP="00867960" w:rsidR="00906CA6">
      <w:pPr>
        <w:jc w:val="both"/>
      </w:pPr>
    </w:p>
    <w:p w:rsidRDefault="00867960" w:rsidP="00867960" w:rsidR="00867960" w:rsidRPr="00AD5A8F">
      <w:pPr>
        <w:jc w:val="both"/>
      </w:pPr>
      <w:r w:rsidRPr="00AD5A8F">
        <w:lastRenderedPageBreak/>
        <w:t>UPUTA O PRAVNOM LIJEKU:</w:t>
      </w:r>
    </w:p>
    <w:p w:rsidRDefault="00867960" w:rsidP="00867960" w:rsidR="00867960">
      <w:pPr>
        <w:jc w:val="both"/>
      </w:pPr>
      <w:r w:rsidRPr="00AD5A8F">
        <w:t>Protiv ovog rješenja, nezadovoljna stranka može uložiti žalbu Visokom trgovačkom sudu Republike Hrvatske u roku od 8 dana po primitku rješenja, a ulaže se putem ovog suda u 2 primjerka.</w:t>
      </w:r>
    </w:p>
    <w:p w:rsidRDefault="00906CA6" w:rsidP="00867960" w:rsidR="00906CA6">
      <w:pPr>
        <w:jc w:val="both"/>
      </w:pPr>
    </w:p>
    <w:p w:rsidRDefault="00906CA6" w:rsidP="00867960" w:rsidR="00906CA6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906CA6" w:rsidP="00867960" w:rsidR="00906CA6" w:rsidRPr="00AD5A8F">
      <w:pPr>
        <w:jc w:val="both"/>
      </w:pPr>
      <w:r>
        <w:t>Tihomir Vučić</w:t>
      </w:r>
    </w:p>
    <w:p w:rsidRDefault="00330E26" w:rsidP="00906CA6" w:rsidR="004D4406" w:rsidRPr="00AD5A8F">
      <w:pPr>
        <w:ind w:left="720"/>
      </w:pPr>
      <w:r w:rsidRPr="00AD5A8F">
        <w:t xml:space="preserve"> </w:t>
      </w:r>
    </w:p>
    <w:sectPr w:rsidSect="00E13273" w:rsidR="004D4406" w:rsidRPr="00AD5A8F">
      <w:headerReference w:type="default" r:id="rId10"/>
      <w:pgSz w:h="16838" w:w="11906"/>
      <w:pgMar w:gutter="0" w:footer="708" w:header="708" w:left="1417" w:bottom="99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BD3" w:rsidP="00F4170A" w:rsidR="00242BD3">
      <w:r>
        <w:separator/>
      </w:r>
    </w:p>
  </w:endnote>
  <w:endnote w:id="0" w:type="continuationSeparator">
    <w:p w:rsidRDefault="00242BD3" w:rsidP="00F4170A" w:rsidR="00242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BD3" w:rsidP="00F4170A" w:rsidR="00242BD3">
      <w:r>
        <w:separator/>
      </w:r>
    </w:p>
  </w:footnote>
  <w:footnote w:id="0" w:type="continuationSeparator">
    <w:p w:rsidRDefault="00242BD3" w:rsidP="00F4170A" w:rsidR="00242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273" w:rsidP="005F3A75" w:rsidR="005F3A75">
    <w:pPr>
      <w:pStyle w:val="Zaglavlje"/>
      <w:jc w:val="right"/>
    </w:pPr>
    <w:r>
      <w:t>17 St-1129/18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0F7960"/>
    <w:rsid w:val="001103B0"/>
    <w:rsid w:val="001143A5"/>
    <w:rsid w:val="00152A1E"/>
    <w:rsid w:val="00165ABF"/>
    <w:rsid w:val="00177E2C"/>
    <w:rsid w:val="00181D9A"/>
    <w:rsid w:val="00193043"/>
    <w:rsid w:val="0023368B"/>
    <w:rsid w:val="00242BD3"/>
    <w:rsid w:val="00252555"/>
    <w:rsid w:val="002637E3"/>
    <w:rsid w:val="00321177"/>
    <w:rsid w:val="00330E26"/>
    <w:rsid w:val="003441CF"/>
    <w:rsid w:val="00350AD0"/>
    <w:rsid w:val="003A2D43"/>
    <w:rsid w:val="003E2C08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7335C"/>
    <w:rsid w:val="005B2BDC"/>
    <w:rsid w:val="005C2272"/>
    <w:rsid w:val="005C6BE7"/>
    <w:rsid w:val="005F3A75"/>
    <w:rsid w:val="00643146"/>
    <w:rsid w:val="00643E7B"/>
    <w:rsid w:val="006A3D4D"/>
    <w:rsid w:val="006C3DA6"/>
    <w:rsid w:val="006E27F9"/>
    <w:rsid w:val="006E38D8"/>
    <w:rsid w:val="007107D1"/>
    <w:rsid w:val="0077015C"/>
    <w:rsid w:val="00780585"/>
    <w:rsid w:val="00787E68"/>
    <w:rsid w:val="007B637F"/>
    <w:rsid w:val="007F268F"/>
    <w:rsid w:val="008530BC"/>
    <w:rsid w:val="008562C6"/>
    <w:rsid w:val="00867960"/>
    <w:rsid w:val="008956F8"/>
    <w:rsid w:val="008D6D71"/>
    <w:rsid w:val="008E1DED"/>
    <w:rsid w:val="00906CA6"/>
    <w:rsid w:val="009747DE"/>
    <w:rsid w:val="00A02B2E"/>
    <w:rsid w:val="00A54C93"/>
    <w:rsid w:val="00A92BD7"/>
    <w:rsid w:val="00A940F3"/>
    <w:rsid w:val="00AB0771"/>
    <w:rsid w:val="00AD5A8F"/>
    <w:rsid w:val="00AE5A7C"/>
    <w:rsid w:val="00B07CA3"/>
    <w:rsid w:val="00B548D0"/>
    <w:rsid w:val="00B965FB"/>
    <w:rsid w:val="00BB372D"/>
    <w:rsid w:val="00BD5EBC"/>
    <w:rsid w:val="00BF3089"/>
    <w:rsid w:val="00C044BD"/>
    <w:rsid w:val="00C26195"/>
    <w:rsid w:val="00C52BF1"/>
    <w:rsid w:val="00C90200"/>
    <w:rsid w:val="00C907C8"/>
    <w:rsid w:val="00CA60BF"/>
    <w:rsid w:val="00CD1F20"/>
    <w:rsid w:val="00CD7D91"/>
    <w:rsid w:val="00CF34E8"/>
    <w:rsid w:val="00E13273"/>
    <w:rsid w:val="00E22CDD"/>
    <w:rsid w:val="00E437C6"/>
    <w:rsid w:val="00EA49D3"/>
    <w:rsid w:val="00EC4C38"/>
    <w:rsid w:val="00F06BBA"/>
    <w:rsid w:val="00F14A14"/>
    <w:rsid w:val="00F3159F"/>
    <w:rsid w:val="00F4170A"/>
    <w:rsid w:val="00F6362F"/>
    <w:rsid w:val="00F8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5DBF3"/>
  <w15:docId w15:val="{18826BFA-0100-4856-ACF6-66D5497509F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17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170A"/>
    <w:rPr>
      <w:sz w:val="24"/>
      <w:szCs w:val="24"/>
    </w:rPr>
  </w:style>
  <w:style w:styleId="Podnoje" w:type="paragraph">
    <w:name w:val="footer"/>
    <w:basedOn w:val="Normal"/>
    <w:link w:val="PodnojeChar"/>
    <w:rsid w:val="00F41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17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C0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C0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C0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C0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St-1129/2018</izvorni_sadrzaj>
    <derivirana_varijabla naziv="DomainObject.Predmet.OznakaBroj_1">St-1129/2018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CARDO d.o.o. u likvidaciji</izvorni_sadrzaj>
    <derivirana_varijabla naziv="DomainObject.Predmet.ProtustrankaFormated_1">  CARDO d.o.o. u likvidaciji</derivirana_varijabla>
  </DomainObject.Predmet.ProtustrankaFormated>
  <DomainObject.Predmet.ProtustrankaFormatedOIB>
    <izvorni_sadrzaj>  CARDO d.o.o. u likvidaciji, OIB 87629316393</izvorni_sadrzaj>
    <derivirana_varijabla naziv="DomainObject.Predmet.ProtustrankaFormatedOIB_1">  CARDO d.o.o. u likvidaciji, OIB 87629316393</derivirana_varijabla>
  </DomainObject.Predmet.ProtustrankaFormatedOIB>
  <DomainObject.Predmet.ProtustrankaFormatedWithAdress>
    <izvorni_sadrzaj> CARDO d.o.o. u likvidaciji, Trakošćanska 4, 10000 Zagreb</izvorni_sadrzaj>
    <derivirana_varijabla naziv="DomainObject.Predmet.ProtustrankaFormatedWithAdress_1"> CARDO d.o.o. u likvidaciji, Trakošćanska 4, 10000 Zagreb</derivirana_varijabla>
  </DomainObject.Predmet.ProtustrankaFormatedWithAdress>
  <DomainObject.Predmet.ProtustrankaFormatedWithAdressOIB>
    <izvorni_sadrzaj> CARDO d.o.o. u likvidaciji, OIB 87629316393, Trakošćanska 4, 10000 Zagreb</izvorni_sadrzaj>
    <derivirana_varijabla naziv="DomainObject.Predmet.ProtustrankaFormatedWithAdressOIB_1"> CARDO d.o.o. u likvidaciji, OIB 87629316393, Trakošćanska 4, 10000 Zagreb</derivirana_varijabla>
  </DomainObject.Predmet.ProtustrankaFormatedWithAdressOIB>
  <DomainObject.Predmet.ProtustrankaWithAdress>
    <izvorni_sadrzaj>CARDO d.o.o. u likvidaciji Trakošćanska 4, 10000 Zagreb</izvorni_sadrzaj>
    <derivirana_varijabla naziv="DomainObject.Predmet.ProtustrankaWithAdress_1">CARDO d.o.o. u likvidaciji Trakošćanska 4, 10000 Zagreb</derivirana_varijabla>
  </DomainObject.Predmet.ProtustrankaWithAdress>
  <DomainObject.Predmet.ProtustrankaWithAdressOIB>
    <izvorni_sadrzaj>CARDO d.o.o. u likvidaciji, OIB 87629316393, Trakošćanska 4, 10000 Zagreb</izvorni_sadrzaj>
    <derivirana_varijabla naziv="DomainObject.Predmet.ProtustrankaWithAdressOIB_1">CARDO d.o.o. u likvidaciji, OIB 87629316393, Trakošćanska 4, 10000 Zagreb</derivirana_varijabla>
  </DomainObject.Predmet.ProtustrankaWithAdressOIB>
  <DomainObject.Predmet.ProtustrankaNazivFormated>
    <izvorni_sadrzaj>CARDO d.o.o. u likvidaciji</izvorni_sadrzaj>
    <derivirana_varijabla naziv="DomainObject.Predmet.ProtustrankaNazivFormated_1">CARDO d.o.o. u likvidaciji</derivirana_varijabla>
  </DomainObject.Predmet.ProtustrankaNazivFormated>
  <DomainObject.Predmet.ProtustrankaNazivFormatedOIB>
    <izvorni_sadrzaj>CARDO d.o.o. u likvidaciji, OIB 87629316393</izvorni_sadrzaj>
    <derivirana_varijabla naziv="DomainObject.Predmet.ProtustrankaNazivFormatedOIB_1">CARDO d.o.o. u likvidaciji, OIB 87629316393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CARDO d.o.o. u likvidaciji</item>
    </izvorni_sadrzaj>
    <derivirana_varijabla naziv="DomainObject.Predmet.ProtuStrankaListFormated_1">
      <item>CARDO d.o.o. u likvidaciji</item>
    </derivirana_varijabla>
  </DomainObject.Predmet.ProtuStrankaListFormated>
  <DomainObject.Predmet.ProtuStrankaListFormatedOIB>
    <izvorni_sadrzaj>
      <item>CARDO d.o.o. u likvidaciji, OIB 87629316393</item>
    </izvorni_sadrzaj>
    <derivirana_varijabla naziv="DomainObject.Predmet.ProtuStrankaListFormatedOIB_1">
      <item>CARDO d.o.o. u likvidaciji, OIB 87629316393</item>
    </derivirana_varijabla>
  </DomainObject.Predmet.ProtuStrankaListFormatedOIB>
  <DomainObject.Predmet.ProtuStrankaListFormatedWithAdress>
    <izvorni_sadrzaj>
      <item>CARDO d.o.o. u likvidaciji, Trakošćanska 4, 10000 Zagreb</item>
    </izvorni_sadrzaj>
    <derivirana_varijabla naziv="DomainObject.Predmet.ProtuStrankaListFormatedWithAdress_1">
      <item>CARDO d.o.o. u likvidaciji, Trakošćanska 4, 10000 Zagreb</item>
    </derivirana_varijabla>
  </DomainObject.Predmet.ProtuStrankaListFormatedWithAdress>
  <DomainObject.Predmet.ProtuStrankaListFormatedWithAdressOIB>
    <izvorni_sadrzaj>
      <item>CARDO d.o.o. u likvidaciji, OIB 87629316393, Trakošćanska 4, 10000 Zagreb</item>
    </izvorni_sadrzaj>
    <derivirana_varijabla naziv="DomainObject.Predmet.ProtuStrankaListFormatedWithAdressOIB_1">
      <item>CARDO d.o.o. u likvidaciji, OIB 87629316393, Trakošćanska 4, 10000 Zagreb</item>
    </derivirana_varijabla>
  </DomainObject.Predmet.ProtuStrankaListFormatedWithAdressOIB>
  <DomainObject.Predmet.ProtuStrankaListNazivFormated>
    <izvorni_sadrzaj>
      <item>CARDO d.o.o. u likvidaciji</item>
    </izvorni_sadrzaj>
    <derivirana_varijabla naziv="DomainObject.Predmet.ProtuStrankaListNazivFormated_1">
      <item>CARDO d.o.o. u likvidaciji</item>
    </derivirana_varijabla>
  </DomainObject.Predmet.ProtuStrankaListNazivFormated>
  <DomainObject.Predmet.ProtuStrankaListNazivFormatedOIB>
    <izvorni_sadrzaj>
      <item>CARDO d.o.o. u likvidaciji, OIB 87629316393</item>
    </izvorni_sadrzaj>
    <derivirana_varijabla naziv="DomainObject.Predmet.ProtuStrankaListNazivFormatedOIB_1">
      <item>CARDO d.o.o. u likvidaciji, OIB 87629316393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CARDO d.o.o. u likvidaciji</izvorni_sadrzaj>
    <derivirana_varijabla naziv="DomainObject.Predmet.ProtustrankaIDrugi_1">CARDO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CARDO d.o.o. u likvidaciji, OIB 87629316393, Trakošćanska 4, 10000 Zagreb</izvorni_sadrzaj>
    <derivirana_varijabla naziv="DomainObject.Predmet.ProtustrankaIDrugiAdressOIB_1">CARDO d.o.o. u likvidaciji, OIB 87629316393,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CARDO d.o.o. u likvidaciji</item>
    </izvorni_sadrzaj>
    <derivirana_varijabla naziv="DomainObject.Predmet.SudioniciListNaziv_1">
      <item>FINA Regionalni centar Zagreb</item>
      <item>CARDO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CARDO d.o.o. u likvidaciji, OIB 87629316393, Trakošćanska 4,10000 Zagreb</item>
    </izvorni_sadrzaj>
    <derivirana_varijabla naziv="DomainObject.Predmet.SudioniciListAdressOIB_1">
      <item>FINA Regionalni centar Zagreb, OIB 85821130368, Trg svibanjskih žrtava 1995. br. 1,10000 Zagreb</item>
      <item>CARDO d.o.o. u likvidaciji, OIB 87629316393, Trakošćanska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87629316393</item>
    </izvorni_sadrzaj>
    <derivirana_varijabla naziv="DomainObject.Predmet.SudioniciListNazivOIB_1">
      <item>, OIB 85821130368</item>
      <item>, OIB 87629316393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8B145-0082-411F-8338-924418E92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2055</properties:Characters>
  <properties:Lines>56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2018-10-12T12:43:00Z</dcterms:created>
  <dc:creator>gzubak</dc:creator>
  <cp:lastModifiedBy>Tihomir Vučić</cp:lastModifiedBy>
  <cp:lastPrinted>2019-01-30T07:04:00Z</cp:lastPrinted>
  <dcterms:modified xmlns:xsi="http://www.w3.org/2001/XMLSchema-instance" xsi:type="dcterms:W3CDTF">2019-01-30T07:04:00Z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- odbaciti -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