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2495" w14:paraId="b35249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53CD2">
        <w:t>562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ED31A5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753CD2">
        <w:t>BAGO</w:t>
      </w:r>
      <w:r w:rsidR="00272150">
        <w:t xml:space="preserve"> </w:t>
      </w:r>
      <w:r w:rsidR="006461E1">
        <w:t>d.o.o</w:t>
      </w:r>
      <w:r w:rsidR="00E04571">
        <w:t>.</w:t>
      </w:r>
      <w:r w:rsidR="008510E4">
        <w:t>,</w:t>
      </w:r>
      <w:r w:rsidR="00753CD2">
        <w:t xml:space="preserve"> Podstrana (Općina Podstrana), Blato 16</w:t>
      </w:r>
      <w:r w:rsidR="006461E1">
        <w:t>, OI</w:t>
      </w:r>
      <w:r w:rsidR="008510E4">
        <w:t>B</w:t>
      </w:r>
      <w:r w:rsidR="00753CD2">
        <w:t>: 09808132946</w:t>
      </w:r>
      <w:r w:rsidR="00236985">
        <w:t>,</w:t>
      </w:r>
      <w:r w:rsidR="007B2FEE">
        <w:t xml:space="preserve"> MBS: 06</w:t>
      </w:r>
      <w:r w:rsidR="00753CD2">
        <w:t>0191857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53CD2" w:rsidRPr="00753CD2">
        <w:t xml:space="preserve">BAGO d.o.o., Podstrana (Općina Podstrana), Blato 16, OIB: 09808132946, MBS: 060191857,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753CD2">
        <w:t>od 2517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753CD2">
        <w:t>14.576,76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AF643C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E0E33">
        <w:t>3. ST-15</w:t>
      </w:r>
      <w:r w:rsidR="00753CD2">
        <w:t>62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6260A">
        <w:t>a</w:t>
      </w:r>
      <w:r w:rsidR="003D3A71">
        <w:t xml:space="preserve"> ovlašten</w:t>
      </w:r>
      <w:r w:rsidR="0046260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6260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069C2"/>
    <w:rsid w:val="00012214"/>
    <w:rsid w:val="00017BC1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A7E98"/>
    <w:rsid w:val="002D0EEC"/>
    <w:rsid w:val="002D1607"/>
    <w:rsid w:val="003155FB"/>
    <w:rsid w:val="003A4B4E"/>
    <w:rsid w:val="003A5182"/>
    <w:rsid w:val="003B5A26"/>
    <w:rsid w:val="003D3A71"/>
    <w:rsid w:val="0043500C"/>
    <w:rsid w:val="0046260A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8799A"/>
    <w:rsid w:val="00595111"/>
    <w:rsid w:val="005C5AFA"/>
    <w:rsid w:val="005C7D87"/>
    <w:rsid w:val="005F04EF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53CD2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10E4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60045"/>
    <w:rsid w:val="00985998"/>
    <w:rsid w:val="00997E88"/>
    <w:rsid w:val="009E0E33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AF643C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1376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72F9D"/>
    <w:rsid w:val="00E871B0"/>
    <w:rsid w:val="00EA213A"/>
    <w:rsid w:val="00EB1A86"/>
    <w:rsid w:val="00EB7A0E"/>
    <w:rsid w:val="00ED31A5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BAGO d.o.o. za trgovinu, ugostiteljstvo i turizam</izvorni_sadrzaj>
    <derivirana_varijabla naziv="DomainObject.Predmet.ProtustrankaFormated_1">  BAGO d.o.o. za trgovinu, ugostiteljstvo i turizam</derivirana_varijabla>
  </DomainObject.Predmet.ProtustrankaFormated>
  <DomainObject.Predmet.ProtustrankaFormatedOIB>
    <izvorni_sadrzaj>  BAGO d.o.o. za trgovinu, ugostiteljstvo i turizam, OIB 09808132946</izvorni_sadrzaj>
    <derivirana_varijabla naziv="DomainObject.Predmet.ProtustrankaFormatedOIB_1">  BAGO d.o.o. za trgovinu, ugostiteljstvo i turizam, OIB 09808132946</derivirana_varijabla>
  </DomainObject.Predmet.ProtustrankaFormatedOIB>
  <DomainObject.Predmet.ProtustrankaFormatedWithAdress>
    <izvorni_sadrzaj> BAGO d.o.o. za trgovinu, ugostiteljstvo i turizam, Blato 16, 21311 Podstrana</izvorni_sadrzaj>
    <derivirana_varijabla naziv="DomainObject.Predmet.ProtustrankaFormatedWithAdress_1"> BAGO d.o.o. za trgovinu, ugostiteljstvo i turizam, Blato 16, 21311 Podstrana</derivirana_varijabla>
  </DomainObject.Predmet.ProtustrankaFormatedWithAdress>
  <DomainObject.Predmet.ProtustrankaFormatedWithAdressOIB>
    <izvorni_sadrzaj> BAGO d.o.o. za trgovinu, ugostiteljstvo i turizam, OIB 09808132946, Blato 16, 21311 Podstrana</izvorni_sadrzaj>
    <derivirana_varijabla naziv="DomainObject.Predmet.ProtustrankaFormatedWithAdressOIB_1"> BAGO d.o.o. za trgovinu, ugostiteljstvo i turizam, OIB 09808132946, Blato 16, 21311 Podstrana</derivirana_varijabla>
  </DomainObject.Predmet.ProtustrankaFormatedWithAdressOIB>
  <DomainObject.Predmet.ProtustrankaWithAdress>
    <izvorni_sadrzaj>BAGO d.o.o. za trgovinu, ugostiteljstvo i turizam Blato 16, 21311 Podstrana</izvorni_sadrzaj>
    <derivirana_varijabla naziv="DomainObject.Predmet.ProtustrankaWithAdress_1">BAGO d.o.o. za trgovinu, ugostiteljstvo i turizam Blato 16, 21311 Podstrana</derivirana_varijabla>
  </DomainObject.Predmet.ProtustrankaWithAdress>
  <DomainObject.Predmet.ProtustrankaWithAdressOIB>
    <izvorni_sadrzaj>BAGO d.o.o. za trgovinu, ugostiteljstvo i turizam, OIB 09808132946, Blato 16, 21311 Podstrana</izvorni_sadrzaj>
    <derivirana_varijabla naziv="DomainObject.Predmet.ProtustrankaWithAdressOIB_1">BAGO d.o.o. za trgovinu, ugostiteljstvo i turizam, OIB 09808132946, Blato 16, 21311 Podstrana</derivirana_varijabla>
  </DomainObject.Predmet.ProtustrankaWithAdressOIB>
  <DomainObject.Predmet.ProtustrankaNazivFormated>
    <izvorni_sadrzaj>BAGO d.o.o. za trgovinu, ugostiteljstvo i turizam</izvorni_sadrzaj>
    <derivirana_varijabla naziv="DomainObject.Predmet.ProtustrankaNazivFormated_1">BAGO d.o.o. za trgovinu, ugostiteljstvo i turizam</derivirana_varijabla>
  </DomainObject.Predmet.ProtustrankaNazivFormated>
  <DomainObject.Predmet.ProtustrankaNazivFormatedOIB>
    <izvorni_sadrzaj>BAGO d.o.o. za trgovinu, ugostiteljstvo i turizam, OIB 09808132946</izvorni_sadrzaj>
    <derivirana_varijabla naziv="DomainObject.Predmet.ProtustrankaNazivFormatedOIB_1">BAGO d.o.o. za trgovinu, ugostiteljstvo i turizam, OIB 09808132946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14579.76</izvorni_sadrzaj>
    <derivirana_varijabla naziv="DomainObject.Predmet.TrenutnaVrijednost_1">14579.76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BAGO d.o.o. za trgovinu, ugostiteljstvo i turizam</item>
    </izvorni_sadrzaj>
    <derivirana_varijabla naziv="DomainObject.Predmet.ProtuStrankaListFormated_1">
      <item>BAGO d.o.o. za trgovinu, ugostiteljstvo i turizam</item>
    </derivirana_varijabla>
  </DomainObject.Predmet.ProtuStrankaListFormated>
  <DomainObject.Predmet.ProtuStrankaListFormatedOIB>
    <izvorni_sadrzaj>
      <item>BAGO d.o.o. za trgovinu, ugostiteljstvo i turizam, OIB 09808132946</item>
    </izvorni_sadrzaj>
    <derivirana_varijabla naziv="DomainObject.Predmet.ProtuStrankaListFormatedOIB_1">
      <item>BAGO d.o.o. za trgovinu, ugostiteljstvo i turizam, OIB 09808132946</item>
    </derivirana_varijabla>
  </DomainObject.Predmet.ProtuStrankaListFormatedOIB>
  <DomainObject.Predmet.ProtuStrankaListFormatedWithAdress>
    <izvorni_sadrzaj>
      <item>BAGO d.o.o. za trgovinu, ugostiteljstvo i turizam, Blato 16, 21311 Podstrana</item>
    </izvorni_sadrzaj>
    <derivirana_varijabla naziv="DomainObject.Predmet.ProtuStrankaListFormatedWithAdress_1">
      <item>BAGO d.o.o. za trgovinu, ugostiteljstvo i turizam, Blato 16, 21311 Podstrana</item>
    </derivirana_varijabla>
  </DomainObject.Predmet.ProtuStrankaListFormatedWithAdress>
  <DomainObject.Predmet.ProtuStrankaListFormatedWithAdressOIB>
    <izvorni_sadrzaj>
      <item>BAGO d.o.o. za trgovinu, ugostiteljstvo i turizam, OIB 09808132946, Blato 16, 21311 Podstrana</item>
    </izvorni_sadrzaj>
    <derivirana_varijabla naziv="DomainObject.Predmet.ProtuStrankaListFormatedWithAdressOIB_1">
      <item>BAGO d.o.o. za trgovinu, ugostiteljstvo i turizam, OIB 09808132946, Blato 16, 21311 Podstrana</item>
    </derivirana_varijabla>
  </DomainObject.Predmet.ProtuStrankaListFormatedWithAdressOIB>
  <DomainObject.Predmet.ProtuStrankaListNazivFormated>
    <izvorni_sadrzaj>
      <item>BAGO d.o.o. za trgovinu, ugostiteljstvo i turizam</item>
    </izvorni_sadrzaj>
    <derivirana_varijabla naziv="DomainObject.Predmet.ProtuStrankaListNazivFormated_1">
      <item>BAGO d.o.o. za trgovinu, ugostiteljstvo i turizam</item>
    </derivirana_varijabla>
  </DomainObject.Predmet.ProtuStrankaListNazivFormated>
  <DomainObject.Predmet.ProtuStrankaListNazivFormatedOIB>
    <izvorni_sadrzaj>
      <item>BAGO d.o.o. za trgovinu, ugostiteljstvo i turizam, OIB 09808132946</item>
    </izvorni_sadrzaj>
    <derivirana_varijabla naziv="DomainObject.Predmet.ProtuStrankaListNazivFormatedOIB_1">
      <item>BAGO d.o.o. za trgovinu, ugostiteljstvo i turizam, OIB 09808132946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BAGO d.o.o. za trgovinu, ugostiteljstvo i turizam</izvorni_sadrzaj>
    <derivirana_varijabla naziv="DomainObject.Predmet.ProtustrankaIDrugi_1">BAGO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BAGO d.o.o. za trgovinu, ugostiteljstvo i turizam, OIB 09808132946, Blato 16, 21311 Podstrana</izvorni_sadrzaj>
    <derivirana_varijabla naziv="DomainObject.Predmet.ProtustrankaIDrugiAdressOIB_1">BAGO d.o.o. za trgovinu, ugostiteljstvo i turizam, OIB 09808132946, Blato 16,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BAGO d.o.o. za trgovinu, ugostiteljstvo i turizam</item>
      <item>FINANCIJSKA AGENCIJA, RC SPLIT</item>
    </izvorni_sadrzaj>
    <derivirana_varijabla naziv="DomainObject.Predmet.SudioniciListNaziv_1">
      <item>BAGO d.o.o. za trgovinu, ugostiteljstvo i turizam</item>
      <item>FINANCIJSKA AGENCIJA, RC SPLIT</item>
    </derivirana_varijabla>
  </DomainObject.Predmet.SudioniciListNaziv>
  <DomainObject.Predmet.SudioniciListAdressOIB>
    <izvorni_sadrzaj>
      <item>BAGO d.o.o. za trgovinu, ugostiteljstvo i turizam, OIB 09808132946, Blato 16,21311 Podstrana</item>
      <item>FINANCIJSKA AGENCIJA, RC SPLIT, OIB 85821130368, Mažuranićevo šetalište 24 b,21000 Split</item>
    </izvorni_sadrzaj>
    <derivirana_varijabla naziv="DomainObject.Predmet.SudioniciListAdressOIB_1">
      <item>BAGO d.o.o. za trgovinu, ugostiteljstvo i turizam, OIB 09808132946, Blato 16,21311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09808132946</item>
      <item>, OIB 85821130368</item>
    </izvorni_sadrzaj>
    <derivirana_varijabla naziv="DomainObject.Predmet.SudioniciListNazivOIB_1">
      <item>, OIB 09808132946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2015-12-18T08:15:00Z</dcterms:created>
  <dc:creator>Lari Glavaš</dc:creator>
  <cp:lastModifiedBy>Lari Glavaš</cp:lastModifiedBy>
  <cp:lastPrinted>2015-12-18T08:15:00Z</cp:lastPrinted>
  <dcterms:modified xmlns:xsi="http://www.w3.org/2001/XMLSchema-instance" xsi:type="dcterms:W3CDTF">2015-12-18T08:16:00Z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