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9d26" w14:paraId="3699d26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FE2D0F">
        <w:rPr>
          <w:lang w:val="hr-HR"/>
        </w:rPr>
        <w:t>St-586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E2D0F">
        <w:t>VIKTOR OTPREMNIŠTVO d.o.o., OIB: 56700326000</w:t>
      </w:r>
      <w:r w:rsidR="009B4119">
        <w:t>, s</w:t>
      </w:r>
      <w:r w:rsidR="00FE2D0F">
        <w:t>a sjedištem u Smičikla</w:t>
      </w:r>
      <w:r w:rsidR="00DC2C25">
        <w:t>sova 16, 48260 Križevci,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FE2D0F" w:rsidRPr="00FE2D0F">
        <w:t xml:space="preserve"> </w:t>
      </w:r>
      <w:r w:rsidR="00FE2D0F">
        <w:t>VIKTOR OTPREMNIŠTVO d.o.o., OIB: 56700326000, sa sjedištem u Smičiklasova 16, 48260 Križevci</w:t>
      </w:r>
      <w:r w:rsidR="00830E49">
        <w:t xml:space="preserve">, iznosi </w:t>
      </w:r>
      <w:r w:rsidR="00FE2D0F">
        <w:t xml:space="preserve">43.449,99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1B312A" w:rsidP="008C6ED6" w:rsidR="0020506B">
      <w:pPr>
        <w:jc w:val="both"/>
      </w:pPr>
      <w:r>
        <w:tab/>
        <w:t>II/ Poziva se član uprave</w:t>
      </w:r>
      <w:r w:rsidR="002E00D7">
        <w:t xml:space="preserve"> dužnika </w:t>
      </w:r>
      <w:r w:rsidR="00DC2C25">
        <w:t xml:space="preserve">Tomislav Augustinović, Križevci, </w:t>
      </w:r>
      <w:r>
        <w:t>Ulica Tadije Smičiklasa</w:t>
      </w:r>
      <w:r w:rsidR="00DC2C25">
        <w:t xml:space="preserve"> 16, OIB: 45340356003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20506B"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1B312A">
        <w:t>član uprave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E2D0F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FE2D0F" w:rsidRPr="00FE2D0F">
        <w:t xml:space="preserve"> </w:t>
      </w:r>
      <w:r w:rsidR="00FE2D0F">
        <w:t>VIKTOR OTPREMNIŠTVO d.o.o., OIB: 56700326000, sa sjedištem u Smičiklasova 16, 48260 Križevci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FE2D0F">
        <w:t xml:space="preserve"> ukupnom iznosu od 43.449,99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C2C25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B312A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98" w:rsidP="007F64E0" w:rsidR="00622898">
      <w:r>
        <w:separator/>
      </w:r>
    </w:p>
  </w:endnote>
  <w:endnote w:id="0" w:type="continuationSeparator">
    <w:p w:rsidRDefault="00622898" w:rsidP="007F64E0" w:rsidR="0062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98" w:rsidP="007F64E0" w:rsidR="00622898">
      <w:r>
        <w:separator/>
      </w:r>
    </w:p>
  </w:footnote>
  <w:footnote w:id="0" w:type="continuationSeparator">
    <w:p w:rsidRDefault="00622898" w:rsidP="007F64E0" w:rsidR="00622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3ADF" w:rsidRPr="001F3AD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FE2D0F">
      <w:rPr>
        <w:lang w:val="hr-HR"/>
      </w:rPr>
      <w:t>St-5</w:t>
    </w:r>
    <w:r w:rsidR="009B4119">
      <w:rPr>
        <w:lang w:val="hr-HR"/>
      </w:rPr>
      <w:t>86/15-4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312A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ADF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898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36E7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57DB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2C25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D0F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 OTPREMNIŠTVO društvo s ograničenom odgovornošću za transport i trgovinu</izvorni_sadrzaj>
    <derivirana_varijabla naziv="DomainObject.Predmet.ProtustrankaFormated_1">  VIKTOR OTPREMNIŠTVO društvo s ograničenom odgovornošću za transport i trgovinu</derivirana_varijabla>
  </DomainObject.Predmet.ProtustrankaFormated>
  <DomainObject.Predmet.ProtustrankaFormatedOIB>
    <izvorni_sadrzaj>  VIKTOR OTPREMNIŠTVO društvo s ograničenom odgovornošću za transport i trgovinu, OIB 56700326000</izvorni_sadrzaj>
    <derivirana_varijabla naziv="DomainObject.Predmet.ProtustrankaFormatedOIB_1">  VIKTOR OTPREMNIŠTVO društvo s ograničenom odgovornošću za transport i trgovinu, OIB 56700326000</derivirana_varijabla>
  </DomainObject.Predmet.ProtustrankaFormatedOIB>
  <DomainObject.Predmet.ProtustrankaFormatedWithAdress>
    <izvorni_sadrzaj> VIKTOR OTPREMNIŠTVO društvo s ograničenom odgovornošću za transport i trgovinu, Smičiklasova 16, 48260 Križevci</izvorni_sadrzaj>
    <derivirana_varijabla naziv="DomainObject.Predmet.ProtustrankaFormatedWithAdress_1"> VIKTOR OTPREMNIŠTVO društvo s ograničenom odgovornošću za transport i trgovinu, Smičiklasova 16, 48260 Križevci</derivirana_varijabla>
  </DomainObject.Predmet.ProtustrankaFormatedWithAdress>
  <DomainObject.Predmet.ProtustrankaFormatedWithAdressOIB>
    <izvorni_sadrzaj> VIKTOR OTPREMNIŠTVO društvo s ograničenom odgovornošću za transport i trgovinu, OIB 56700326000, Smičiklasova 16, 48260 Križevci</izvorni_sadrzaj>
    <derivirana_varijabla naziv="DomainObject.Predmet.ProtustrankaFormatedWithAdressOIB_1"> VIKTOR OTPREMNIŠTVO društvo s ograničenom odgovornošću za transport i trgovinu, OIB 56700326000, Smičiklasova 16, 48260 Križevci</derivirana_varijabla>
  </DomainObject.Predmet.ProtustrankaFormatedWithAdressOIB>
  <DomainObject.Predmet.ProtustrankaWithAdress>
    <izvorni_sadrzaj>VIKTOR OTPREMNIŠTVO društvo s ograničenom odgovornošću za transport i trgovinu Smičiklasova 16, 48260 Križevci</izvorni_sadrzaj>
    <derivirana_varijabla naziv="DomainObject.Predmet.ProtustrankaWithAdress_1">VIKTOR OTPREMNIŠTVO društvo s ograničenom odgovornošću za transport i trgovinu Smičiklasova 16, 48260 Križevci</derivirana_varijabla>
  </DomainObject.Predmet.ProtustrankaWithAdress>
  <DomainObject.Predmet.ProtustrankaWithAdressOIB>
    <izvorni_sadrzaj>VIKTOR OTPREMNIŠTVO društvo s ograničenom odgovornošću za transport i trgovinu, OIB 56700326000, Smičiklasova 16, 48260 Križevci</izvorni_sadrzaj>
    <derivirana_varijabla naziv="DomainObject.Predmet.ProtustrankaWithAdressOIB_1">VIKTOR OTPREMNIŠTVO društvo s ograničenom odgovornošću za transport i trgovinu, OIB 56700326000, Smičiklasova 16, 48260 Križevci</derivirana_varijabla>
  </DomainObject.Predmet.ProtustrankaWithAdressOIB>
  <DomainObject.Predmet.ProtustrankaNazivFormated>
    <izvorni_sadrzaj>VIKTOR OTPREMNIŠTVO društvo s ograničenom odgovornošću za transport i trgovinu</izvorni_sadrzaj>
    <derivirana_varijabla naziv="DomainObject.Predmet.ProtustrankaNazivFormated_1">VIKTOR OTPREMNIŠTVO društvo s ograničenom odgovornošću za transport i trgovinu</derivirana_varijabla>
  </DomainObject.Predmet.ProtustrankaNazivFormated>
  <DomainObject.Predmet.ProtustrankaNazivFormatedOIB>
    <izvorni_sadrzaj>VIKTOR OTPREMNIŠTVO društvo s ograničenom odgovornošću za transport i trgovinu, OIB 56700326000</izvorni_sadrzaj>
    <derivirana_varijabla naziv="DomainObject.Predmet.ProtustrankaNazivFormatedOIB_1">VIKTOR OTPREMNIŠTVO društvo s ograničenom odgovornošću za transport i trgovinu, OIB 56700326000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43449.99</izvorni_sadrzaj>
    <derivirana_varijabla naziv="DomainObject.Predmet.TrenutnaVrijednost_1">43449.99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 OTPREMNIŠTVO društvo s ograničenom odgovornošću za transport i trgovinu</item>
    </izvorni_sadrzaj>
    <derivirana_varijabla naziv="DomainObject.Predmet.ProtuStrankaListFormated_1">
      <item>VIKTOR OTPREMNIŠTVO društvo s ograničenom odgovornošću za transport i trgovinu</item>
    </derivirana_varijabla>
  </DomainObject.Predmet.ProtuStrankaListFormated>
  <DomainObject.Predmet.ProtuStrankaListFormatedOIB>
    <izvorni_sadrzaj>
      <item>VIKTOR OTPREMNIŠTVO društvo s ograničenom odgovornošću za transport i trgovinu, OIB 56700326000</item>
    </izvorni_sadrzaj>
    <derivirana_varijabla naziv="DomainObject.Predmet.ProtuStrankaListFormatedOIB_1">
      <item>VIKTOR OTPREMNIŠTVO društvo s ograničenom odgovornošću za transport i trgovinu, OIB 56700326000</item>
    </derivirana_varijabla>
  </DomainObject.Predmet.ProtuStrankaListFormatedOIB>
  <DomainObject.Predmet.ProtuStrankaListFormatedWithAdress>
    <izvorni_sadrzaj>
      <item>VIKTOR OTPREMNIŠTVO društvo s ograničenom odgovornošću za transport i trgovinu, Smičiklasova 16, 48260 Križevci</item>
    </izvorni_sadrzaj>
    <derivirana_varijabla naziv="DomainObject.Predmet.ProtuStrankaListFormatedWithAdress_1">
      <item>VIKTOR OTPREMNIŠTVO društvo s ograničenom odgovornošću za transport i trgovinu, Smičiklasova 16, 48260 Križevci</item>
    </derivirana_varijabla>
  </DomainObject.Predmet.ProtuStrankaListFormatedWithAdress>
  <DomainObject.Predmet.ProtuStrankaListFormatedWithAdressOIB>
    <izvorni_sadrzaj>
      <item>VIKTOR OTPREMNIŠTVO društvo s ograničenom odgovornošću za transport i trgovinu, OIB 56700326000, Smičiklasova 16, 48260 Križevci</item>
    </izvorni_sadrzaj>
    <derivirana_varijabla naziv="DomainObject.Predmet.ProtuStrankaListFormatedWithAdressOIB_1">
      <item>VIKTOR OTPREMNIŠTVO društvo s ograničenom odgovornošću za transport i trgovinu, OIB 56700326000, Smičiklasova 16, 48260 Križevci</item>
    </derivirana_varijabla>
  </DomainObject.Predmet.ProtuStrankaListFormatedWithAdressOIB>
  <DomainObject.Predmet.ProtuStrankaListNazivFormated>
    <izvorni_sadrzaj>
      <item>VIKTOR OTPREMNIŠTVO društvo s ograničenom odgovornošću za transport i trgovinu</item>
    </izvorni_sadrzaj>
    <derivirana_varijabla naziv="DomainObject.Predmet.ProtuStrankaListNazivFormated_1">
      <item>VIKTOR OTPREMNIŠTVO društvo s ograničenom odgovornošću za transport i trgovinu</item>
    </derivirana_varijabla>
  </DomainObject.Predmet.ProtuStrankaListNazivFormated>
  <DomainObject.Predmet.ProtuStrankaListNazivFormatedOIB>
    <izvorni_sadrzaj>
      <item>VIKTOR OTPREMNIŠTVO društvo s ograničenom odgovornošću za transport i trgovinu, OIB 56700326000</item>
    </izvorni_sadrzaj>
    <derivirana_varijabla naziv="DomainObject.Predmet.ProtuStrankaListNazivFormatedOIB_1">
      <item>VIKTOR OTPREMNIŠTVO društvo s ograničenom odgovornošću za transport i trgovinu, OIB 56700326000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 OTPREMNIŠTVO društvo s ograničenom odgovornošću za transport i trgovinu</izvorni_sadrzaj>
    <derivirana_varijabla naziv="DomainObject.Predmet.ProtustrankaIDrugi_1">VIKTOR OTPREMNIŠTVO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VIKTOR OTPREMNIŠTVO društvo s ograničenom odgovornošću za transport i trgovinu, OIB 56700326000, Smičiklasova 16, 48260 Križevci</izvorni_sadrzaj>
    <derivirana_varijabla naziv="DomainObject.Predmet.ProtustrankaIDrugiAdressOIB_1">VIKTOR OTPREMNIŠTVO društvo s ograničenom odgovornošću za transport i trgovinu, OIB 56700326000, Smičiklasova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VIKTOR OTPREMNIŠTVO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VIKTOR OTPREMNIŠTVO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VIKTOR OTPREMNIŠTVO društvo s ograničenom odgovornošću za transport i trgovinu, OIB 56700326000, Smičiklasova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VIKTOR OTPREMNIŠTVO društvo s ograničenom odgovornošću za transport i trgovinu, OIB 56700326000, Smičiklasova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56700326000</item>
      <item>, OIB null</item>
    </izvorni_sadrzaj>
    <derivirana_varijabla naziv="DomainObject.Predmet.SudioniciListNazivOIB_1">
      <item>, OIB null</item>
      <item>, OIB 85821130368</item>
      <item>, OIB 56700326000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2576</properties:Characters>
  <properties:Lines>70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2015-11-06T12:09:00Z</dcterms:created>
  <dc:creator>user</dc:creator>
  <cp:lastModifiedBy>Maja Marčec</cp:lastModifiedBy>
  <cp:lastPrinted>2015-11-09T08:18:00Z</cp:lastPrinted>
  <dcterms:modified xmlns:xsi="http://www.w3.org/2001/XMLSchema-instance" xsi:type="dcterms:W3CDTF">2015-11-09T08:22:00Z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