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8c73" w14:paraId="6d18c7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13</w:t>
      </w:r>
      <w:r w:rsidR="00297848">
        <w:rPr>
          <w:rStyle w:val="Naglaeno"/>
          <w:b w:val="false"/>
        </w:rPr>
        <w:t>97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297848">
        <w:t xml:space="preserve">MAG j.d.o.o. za ugostiteljstvo, trgovinu </w:t>
      </w:r>
      <w:r w:rsidR="00D024F1">
        <w:t xml:space="preserve">i usluge, </w:t>
      </w:r>
      <w:r w:rsidR="00297848">
        <w:t>Osijek, Hrvatske Republike 2</w:t>
      </w:r>
      <w:r w:rsidR="00A74747">
        <w:t xml:space="preserve">, </w:t>
      </w:r>
      <w:r w:rsidR="007B7534">
        <w:t>MBS</w:t>
      </w:r>
      <w:r w:rsidR="003A2A2F">
        <w:t>:</w:t>
      </w:r>
      <w:r w:rsidR="007B7534">
        <w:t xml:space="preserve"> 030</w:t>
      </w:r>
      <w:r w:rsidR="00194011">
        <w:t>1</w:t>
      </w:r>
      <w:r w:rsidR="00297848">
        <w:t>65134</w:t>
      </w:r>
      <w:r w:rsidR="00331402">
        <w:t xml:space="preserve">, OIB: </w:t>
      </w:r>
      <w:r w:rsidR="00297848">
        <w:t>66073093278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97848">
        <w:t>14</w:t>
      </w:r>
      <w:r w:rsidR="000408AE">
        <w:t xml:space="preserve">. </w:t>
      </w:r>
      <w:r w:rsidR="00297848">
        <w:t>rujn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297848">
        <w:t>MAG j.d.o.o. za ugostiteljstvo, trgovinu i usluge, Osijek, Hrvatske Republike 2, MBS: 030165134, OIB: 66073093278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3150FD">
        <w:t>1</w:t>
      </w:r>
      <w:r w:rsidR="00524293">
        <w:t>1</w:t>
      </w:r>
      <w:r w:rsidR="003150FD">
        <w:t>.7</w:t>
      </w:r>
      <w:r w:rsidR="00524293">
        <w:t>90</w:t>
      </w:r>
      <w:r w:rsidR="003150FD">
        <w:t>,</w:t>
      </w:r>
      <w:r w:rsidR="00524293">
        <w:t>65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524293">
        <w:t>Ivan Glavaš, Osijek, Svetog Petka 23</w:t>
      </w:r>
      <w:r w:rsidR="00D71700">
        <w:t xml:space="preserve">, </w:t>
      </w:r>
      <w:r w:rsidR="00AE66C9">
        <w:t xml:space="preserve">OIB </w:t>
      </w:r>
      <w:r w:rsidR="00524293">
        <w:t>74300330829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13</w:t>
      </w:r>
      <w:r w:rsidR="005B3A79">
        <w:t>97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5B3A79" w:rsidRPr="005B3A79">
        <w:t xml:space="preserve">14. rujna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B3A79">
        <w:t>16/10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97848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613D0A"/>
    <w:rsid w:val="00617530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6F72C2"/>
    <w:rsid w:val="00711561"/>
    <w:rsid w:val="00712635"/>
    <w:rsid w:val="0073010A"/>
    <w:rsid w:val="00734726"/>
    <w:rsid w:val="007378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7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1753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1753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53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53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7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1753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1753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53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53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St-1397/2017</izvorni_sadrzaj>
    <derivirana_varijabla naziv="DomainObject.Predmet.OznakaBroj_1">St-1397/2017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 j.d.o.o. za ugostiteljstvo, trgovinu i usluge</izvorni_sadrzaj>
    <derivirana_varijabla naziv="DomainObject.Predmet.ProtustrankaFormated_1">  MAG j.d.o.o. za ugostiteljstvo, trgovinu i usluge</derivirana_varijabla>
  </DomainObject.Predmet.ProtustrankaFormated>
  <DomainObject.Predmet.ProtustrankaFormatedOIB>
    <izvorni_sadrzaj>  MAG j.d.o.o. za ugostiteljstvo, trgovinu i usluge, OIB 66073093278</izvorni_sadrzaj>
    <derivirana_varijabla naziv="DomainObject.Predmet.ProtustrankaFormatedOIB_1">  MAG j.d.o.o. za ugostiteljstvo, trgovinu i usluge, OIB 66073093278</derivirana_varijabla>
  </DomainObject.Predmet.ProtustrankaFormatedOIB>
  <DomainObject.Predmet.ProtustrankaFormatedWithAdress>
    <izvorni_sadrzaj> MAG j.d.o.o. za ugostiteljstvo, trgovinu i usluge, Hrvatske republike 2, 31000 Osijek</izvorni_sadrzaj>
    <derivirana_varijabla naziv="DomainObject.Predmet.ProtustrankaFormatedWithAdress_1"> MAG j.d.o.o. za ugostiteljstvo, trgovinu i usluge, Hrvatske republike 2, 31000 Osijek</derivirana_varijabla>
  </DomainObject.Predmet.ProtustrankaFormatedWithAdress>
  <DomainObject.Predmet.ProtustrankaFormatedWithAdressOIB>
    <izvorni_sadrzaj> MAG j.d.o.o. za ugostiteljstvo, trgovinu i usluge, OIB 66073093278, Hrvatske republike 2, 31000 Osijek</izvorni_sadrzaj>
    <derivirana_varijabla naziv="DomainObject.Predmet.ProtustrankaFormatedWithAdressOIB_1"> MAG j.d.o.o. za ugostiteljstvo, trgovinu i usluge, OIB 66073093278, Hrvatske republike 2, 31000 Osijek</derivirana_varijabla>
  </DomainObject.Predmet.ProtustrankaFormatedWithAdressOIB>
  <DomainObject.Predmet.ProtustrankaWithAdress>
    <izvorni_sadrzaj>MAG j.d.o.o. za ugostiteljstvo, trgovinu i usluge Hrvatske republike 2, 31000 Osijek</izvorni_sadrzaj>
    <derivirana_varijabla naziv="DomainObject.Predmet.ProtustrankaWithAdress_1">MAG j.d.o.o. za ugostiteljstvo, trgovinu i usluge Hrvatske republike 2, 31000 Osijek</derivirana_varijabla>
  </DomainObject.Predmet.ProtustrankaWithAdress>
  <DomainObject.Predmet.ProtustrankaWithAdressOIB>
    <izvorni_sadrzaj>MAG j.d.o.o. za ugostiteljstvo, trgovinu i usluge, OIB 66073093278, Hrvatske republike 2, 31000 Osijek</izvorni_sadrzaj>
    <derivirana_varijabla naziv="DomainObject.Predmet.ProtustrankaWithAdressOIB_1">MAG j.d.o.o. za ugostiteljstvo, trgovinu i usluge, OIB 66073093278, Hrvatske republike 2, 31000 Osijek</derivirana_varijabla>
  </DomainObject.Predmet.ProtustrankaWithAdressOIB>
  <DomainObject.Predmet.ProtustrankaNazivFormated>
    <izvorni_sadrzaj>MAG j.d.o.o. za ugostiteljstvo, trgovinu i usluge</izvorni_sadrzaj>
    <derivirana_varijabla naziv="DomainObject.Predmet.ProtustrankaNazivFormated_1">MAG j.d.o.o. za ugostiteljstvo, trgovinu i usluge</derivirana_varijabla>
  </DomainObject.Predmet.ProtustrankaNazivFormated>
  <DomainObject.Predmet.ProtustrankaNazivFormatedOIB>
    <izvorni_sadrzaj>MAG j.d.o.o. za ugostiteljstvo, trgovinu i usluge, OIB 66073093278</izvorni_sadrzaj>
    <derivirana_varijabla naziv="DomainObject.Predmet.ProtustrankaNazivFormatedOIB_1">MAG j.d.o.o. za ugostiteljstvo, trgovinu i usluge, OIB 66073093278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MAG j.d.o.o. za ugostiteljstvo, trgovinu i usluge</item>
    </izvorni_sadrzaj>
    <derivirana_varijabla naziv="DomainObject.Predmet.ProtuStrankaListFormated_1">
      <item>MAG j.d.o.o. za ugostiteljstvo, trgovinu i usluge</item>
    </derivirana_varijabla>
  </DomainObject.Predmet.ProtuStrankaListFormated>
  <DomainObject.Predmet.ProtuStrankaListFormatedOIB>
    <izvorni_sadrzaj>
      <item>MAG j.d.o.o. za ugostiteljstvo, trgovinu i usluge, OIB 66073093278</item>
    </izvorni_sadrzaj>
    <derivirana_varijabla naziv="DomainObject.Predmet.ProtuStrankaListFormatedOIB_1">
      <item>MAG j.d.o.o. za ugostiteljstvo, trgovinu i usluge, OIB 66073093278</item>
    </derivirana_varijabla>
  </DomainObject.Predmet.ProtuStrankaListFormatedOIB>
  <DomainObject.Predmet.ProtuStrankaListFormatedWithAdress>
    <izvorni_sadrzaj>
      <item>MAG j.d.o.o. za ugostiteljstvo, trgovinu i usluge, Hrvatske republike 2, 31000 Osijek</item>
    </izvorni_sadrzaj>
    <derivirana_varijabla naziv="DomainObject.Predmet.ProtuStrankaListFormatedWithAdress_1">
      <item>MAG j.d.o.o. za ugostiteljstvo, trgovinu i usluge, Hrvatske republike 2, 31000 Osijek</item>
    </derivirana_varijabla>
  </DomainObject.Predmet.ProtuStrankaListFormatedWithAdress>
  <DomainObject.Predmet.ProtuStrankaListFormatedWithAdressOIB>
    <izvorni_sadrzaj>
      <item>MAG j.d.o.o. za ugostiteljstvo, trgovinu i usluge, OIB 66073093278, Hrvatske republike 2, 31000 Osijek</item>
    </izvorni_sadrzaj>
    <derivirana_varijabla naziv="DomainObject.Predmet.ProtuStrankaListFormatedWithAdressOIB_1">
      <item>MAG j.d.o.o. za ugostiteljstvo, trgovinu i usluge, OIB 66073093278, Hrvatske republike 2, 31000 Osijek</item>
    </derivirana_varijabla>
  </DomainObject.Predmet.ProtuStrankaListFormatedWithAdressOIB>
  <DomainObject.Predmet.ProtuStrankaListNazivFormated>
    <izvorni_sadrzaj>
      <item>MAG j.d.o.o. za ugostiteljstvo, trgovinu i usluge</item>
    </izvorni_sadrzaj>
    <derivirana_varijabla naziv="DomainObject.Predmet.ProtuStrankaListNazivFormated_1">
      <item>MAG j.d.o.o. za ugostiteljstvo, trgovinu i usluge</item>
    </derivirana_varijabla>
  </DomainObject.Predmet.ProtuStrankaListNazivFormated>
  <DomainObject.Predmet.ProtuStrankaListNazivFormatedOIB>
    <izvorni_sadrzaj>
      <item>MAG j.d.o.o. za ugostiteljstvo, trgovinu i usluge, OIB 66073093278</item>
    </izvorni_sadrzaj>
    <derivirana_varijabla naziv="DomainObject.Predmet.ProtuStrankaListNazivFormatedOIB_1">
      <item>MAG j.d.o.o. za ugostiteljstvo, trgovinu i usluge, OIB 66073093278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MAG j.d.o.o. za ugostiteljstvo, trgovinu i usluge</izvorni_sadrzaj>
    <derivirana_varijabla naziv="DomainObject.Predmet.ProtustrankaIDrugi_1">MAG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MAG j.d.o.o. za ugostiteljstvo, trgovinu i usluge, OIB 66073093278, Hrvatske republike 2, 31000 Osijek</izvorni_sadrzaj>
    <derivirana_varijabla naziv="DomainObject.Predmet.ProtustrankaIDrugiAdressOIB_1">MAG j.d.o.o. za ugostiteljstvo, trgovinu i usluge, OIB 66073093278, Hrvatske republike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MAG j.d.o.o. za ugostiteljstvo, trgovinu i usluge</item>
    </izvorni_sadrzaj>
    <derivirana_varijabla naziv="DomainObject.Predmet.SudioniciListNaziv_1">
      <item>FINA RC OSIJEK</item>
      <item>MAG j.d.o.o. za ugostiteljstvo, trgovinu i usluge</item>
    </derivirana_varijabla>
  </DomainObject.Predmet.SudioniciListNaziv>
  <DomainObject.Predmet.SudioniciListAdressOIB>
    <izvorni_sadrzaj>
      <item>FINA RC OSIJEK, OIB 85821130368</item>
      <item>MAG j.d.o.o. za ugostiteljstvo, trgovinu i usluge, OIB 66073093278, Hrvatske republike 2,31000 Osijek</item>
    </izvorni_sadrzaj>
    <derivirana_varijabla naziv="DomainObject.Predmet.SudioniciListAdressOIB_1">
      <item>FINA RC OSIJEK, OIB 85821130368</item>
      <item>MAG j.d.o.o. za ugostiteljstvo, trgovinu i usluge, OIB 66073093278, Hrvatske republike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66073093278</item>
    </izvorni_sadrzaj>
    <derivirana_varijabla naziv="DomainObject.Predmet.SudioniciListNazivOIB_1">
      <item>, OIB 85821130368</item>
      <item>, OIB 66073093278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5264B-5C4B-456C-AAB2-9B955C702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406</properties:Words>
  <properties:Characters>2167</properties:Characters>
  <properties:Lines>50</properties:Lines>
  <properties:Paragraphs>16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2017-09-14T08:06:00Z</dcterms:modified>
  <cp:revision>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