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f0ef" w14:paraId="91ff0ef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214997" w:rsidP="009D5A7A" w:rsidR="009D5A7A" w:rsidRPr="009D5A7A">
      <w:pPr>
        <w:jc w:val="center"/>
        <w:rPr>
          <w:b/>
        </w:rPr>
      </w:pPr>
      <w:r>
        <w:rPr>
          <w:b/>
        </w:rPr>
        <w:t>IZVJEŠĆE STEČAJ</w:t>
      </w:r>
      <w:r w:rsidR="008E7E8A">
        <w:rPr>
          <w:b/>
        </w:rPr>
        <w:t>NOG UPRAVITELJA</w:t>
      </w:r>
      <w:r w:rsidR="009D5A7A">
        <w:rPr>
          <w:b/>
        </w:rPr>
        <w:t xml:space="preserve">  ZA</w:t>
      </w:r>
      <w:r w:rsidR="008E7E8A">
        <w:rPr>
          <w:b/>
        </w:rPr>
        <w:t xml:space="preserve"> ISPITNO I</w:t>
      </w:r>
      <w:r w:rsidR="009D5A7A">
        <w:rPr>
          <w:b/>
        </w:rPr>
        <w:t xml:space="preserve"> IZVJEŠTAJNO ROČIŠTE  ZAKAZANO ZA DAN </w:t>
      </w:r>
      <w:r w:rsidR="00B5700D" w:rsidRPr="00BA7417">
        <w:t xml:space="preserve"> </w:t>
      </w:r>
      <w:r w:rsidR="004933BB">
        <w:rPr>
          <w:b/>
        </w:rPr>
        <w:t>16</w:t>
      </w:r>
      <w:r w:rsidR="00B5700D" w:rsidRPr="00B5700D">
        <w:rPr>
          <w:b/>
        </w:rPr>
        <w:t xml:space="preserve">. </w:t>
      </w:r>
      <w:r w:rsidR="004933BB">
        <w:rPr>
          <w:b/>
        </w:rPr>
        <w:t>svibnja</w:t>
      </w:r>
      <w:r w:rsidR="00B5700D" w:rsidRPr="00B5700D">
        <w:rPr>
          <w:b/>
        </w:rPr>
        <w:t xml:space="preserve"> 2019. g. u 10,00 sati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</w:t>
      </w:r>
    </w:p>
    <w:p w:rsidRDefault="009D5A7A" w:rsidP="009D5A7A" w:rsidR="009D5A7A" w:rsidRPr="009D5A7A"/>
    <w:p w:rsidRDefault="009D5A7A" w:rsidP="00395E59" w:rsidR="00395E59">
      <w:r w:rsidRPr="00B5700D">
        <w:t>Nadležni trgovačk</w:t>
      </w:r>
      <w:r w:rsidR="006B5E0F" w:rsidRPr="00B5700D">
        <w:t>i sud: Trgovački sud u Zagrebu</w:t>
      </w:r>
    </w:p>
    <w:p w:rsidRDefault="003B1801" w:rsidP="00395E59" w:rsidR="00395E59" w:rsidRPr="008C252D">
      <w:r w:rsidRPr="00B5700D">
        <w:t>Poslo</w:t>
      </w:r>
      <w:r w:rsidR="00043649" w:rsidRPr="00B5700D">
        <w:t>vn</w:t>
      </w:r>
      <w:r w:rsidR="006B5E0F" w:rsidRPr="00B5700D">
        <w:t xml:space="preserve">i broj spisa: </w:t>
      </w:r>
      <w:r w:rsidR="008E4B72" w:rsidRPr="00B5700D">
        <w:t xml:space="preserve">Posl.broj: </w:t>
      </w:r>
      <w:r w:rsidR="00395E59" w:rsidRPr="008C252D">
        <w:t>8</w:t>
      </w:r>
      <w:r w:rsidR="00395E59">
        <w:t>9</w:t>
      </w:r>
      <w:r w:rsidR="00395E59" w:rsidRPr="008C252D">
        <w:t>.St-</w:t>
      </w:r>
      <w:r w:rsidR="00395E59">
        <w:t>2542/17-29</w:t>
      </w:r>
    </w:p>
    <w:p w:rsidRDefault="008E7E8A" w:rsidP="009D5A7A" w:rsidR="00B5700D">
      <w:pPr>
        <w:rPr>
          <w:lang w:val="pt-BR"/>
        </w:rPr>
      </w:pPr>
      <w:r w:rsidRPr="00B5700D">
        <w:t>Stečajni dužni</w:t>
      </w:r>
      <w:r w:rsidR="00B467B9" w:rsidRPr="00B5700D">
        <w:t>k:</w:t>
      </w:r>
      <w:r w:rsidR="00B467B9" w:rsidRPr="005E3C36">
        <w:rPr>
          <w:b/>
        </w:rPr>
        <w:t xml:space="preserve"> </w:t>
      </w:r>
      <w:r w:rsidR="00395E59">
        <w:rPr>
          <w:lang w:val="pt-BR"/>
        </w:rPr>
        <w:t>INTERUGOS d.o.o., Sveti Ivan Zelina</w:t>
      </w:r>
      <w:r w:rsidR="00395E59" w:rsidRPr="002F0C0B">
        <w:rPr>
          <w:lang w:val="pt-BR"/>
        </w:rPr>
        <w:t>,</w:t>
      </w:r>
      <w:r w:rsidR="00395E59">
        <w:rPr>
          <w:lang w:val="pt-BR"/>
        </w:rPr>
        <w:t xml:space="preserve"> Pretoki 22 e</w:t>
      </w:r>
      <w:r w:rsidR="00395E59" w:rsidRPr="002F0C0B">
        <w:rPr>
          <w:lang w:val="pt-BR"/>
        </w:rPr>
        <w:t xml:space="preserve">, OIB </w:t>
      </w:r>
      <w:r w:rsidR="00395E59">
        <w:rPr>
          <w:lang w:val="pt-BR"/>
        </w:rPr>
        <w:t>20391557725</w:t>
      </w:r>
    </w:p>
    <w:p w:rsidRDefault="00395E59" w:rsidP="009D5A7A" w:rsidR="00395E59"/>
    <w:p w:rsidRDefault="00B63D47" w:rsidP="009D5A7A" w:rsidR="009D5A7A" w:rsidRPr="00B5700D">
      <w:r w:rsidRPr="00B5700D">
        <w:t>IZVJEŠĆE O GOSPODARSKO-FINA</w:t>
      </w:r>
      <w:r w:rsidR="003B220B" w:rsidRPr="00B5700D">
        <w:t>N</w:t>
      </w:r>
      <w:r w:rsidRPr="00B5700D">
        <w:t>CIJSKOM POLOŽAJU STEČAJNOG DUŽNIKA</w:t>
      </w:r>
    </w:p>
    <w:p w:rsidRDefault="009D5A7A" w:rsidP="009D5A7A" w:rsidR="009D5A7A" w:rsidRPr="005E3C36">
      <w:pPr>
        <w:rPr>
          <w:b/>
        </w:rPr>
      </w:pPr>
      <w:r w:rsidRPr="005E3C36">
        <w:rPr>
          <w:b/>
        </w:rPr>
        <w:t xml:space="preserve">   </w:t>
      </w:r>
    </w:p>
    <w:p w:rsidRDefault="009D5A7A" w:rsidP="006B5E0F" w:rsidR="006B5E0F" w:rsidRPr="000D0FC7">
      <w:pPr>
        <w:numPr>
          <w:ilvl w:val="0"/>
          <w:numId w:val="7"/>
        </w:numPr>
        <w:rPr>
          <w:b/>
        </w:rPr>
      </w:pPr>
      <w:r w:rsidRPr="009F207C">
        <w:rPr>
          <w:b/>
          <w:sz w:val="28"/>
          <w:szCs w:val="28"/>
        </w:rPr>
        <w:t xml:space="preserve"> </w:t>
      </w:r>
      <w:r w:rsidRPr="000D0FC7">
        <w:rPr>
          <w:b/>
        </w:rPr>
        <w:t>Uzroci i razlozi otvaranja stečajnog postu</w:t>
      </w:r>
      <w:r w:rsidR="006B5E0F" w:rsidRPr="000D0FC7">
        <w:rPr>
          <w:b/>
        </w:rPr>
        <w:t>pka</w:t>
      </w:r>
      <w:r w:rsidR="00A34FC7" w:rsidRPr="000D0FC7">
        <w:rPr>
          <w:b/>
        </w:rPr>
        <w:t xml:space="preserve"> nad stečajnim dužnikom</w:t>
      </w:r>
    </w:p>
    <w:p w:rsidRDefault="0058243A" w:rsidP="009A7381" w:rsidR="009A7381">
      <w:pPr>
        <w:ind w:left="720"/>
        <w:rPr>
          <w:b/>
        </w:rPr>
      </w:pPr>
      <w:r>
        <w:rPr>
          <w:b/>
        </w:rPr>
        <w:t xml:space="preserve">     </w:t>
      </w:r>
    </w:p>
    <w:p w:rsidRDefault="00354093" w:rsidP="00354093" w:rsidR="00354093">
      <w:r>
        <w:rPr>
          <w:b/>
        </w:rPr>
        <w:t xml:space="preserve">              </w:t>
      </w:r>
      <w:r w:rsidR="00395E59">
        <w:rPr>
          <w:b/>
        </w:rPr>
        <w:t xml:space="preserve"> </w:t>
      </w:r>
      <w:r w:rsidR="00395E59" w:rsidRPr="00395E59">
        <w:t>Stečajni dužnik</w:t>
      </w:r>
      <w:r w:rsidR="00395E59">
        <w:rPr>
          <w:b/>
        </w:rPr>
        <w:t xml:space="preserve"> </w:t>
      </w:r>
      <w:r w:rsidR="00395E59">
        <w:rPr>
          <w:lang w:val="pt-BR"/>
        </w:rPr>
        <w:t>INTERUGOS d.o.o., Sveti Ivan Zelina</w:t>
      </w:r>
      <w:r w:rsidR="00395E59" w:rsidRPr="002F0C0B">
        <w:rPr>
          <w:lang w:val="pt-BR"/>
        </w:rPr>
        <w:t>,</w:t>
      </w:r>
      <w:r w:rsidR="00395E59">
        <w:rPr>
          <w:lang w:val="pt-BR"/>
        </w:rPr>
        <w:t xml:space="preserve"> Pretoki 22 e</w:t>
      </w:r>
      <w:r w:rsidR="00395E59" w:rsidRPr="002F0C0B">
        <w:rPr>
          <w:lang w:val="pt-BR"/>
        </w:rPr>
        <w:t xml:space="preserve">, OIB </w:t>
      </w:r>
      <w:r w:rsidR="00395E59">
        <w:rPr>
          <w:lang w:val="pt-BR"/>
        </w:rPr>
        <w:t>20391557725</w:t>
      </w:r>
      <w:r w:rsidR="00395E59">
        <w:t xml:space="preserve"> osnovan je 1992</w:t>
      </w:r>
      <w:r>
        <w:t>.godine pri Trgovačkom</w:t>
      </w:r>
      <w:r w:rsidR="004F0E1E">
        <w:t xml:space="preserve"> sudu u Zag</w:t>
      </w:r>
      <w:r w:rsidR="000B2A5F">
        <w:t>r</w:t>
      </w:r>
      <w:r w:rsidR="004F0E1E">
        <w:t>ebu</w:t>
      </w:r>
      <w:r>
        <w:t>.</w:t>
      </w:r>
    </w:p>
    <w:p w:rsidRDefault="000B2A5F" w:rsidP="00354093" w:rsidR="000B2A5F">
      <w:r>
        <w:t xml:space="preserve">              Zakonski zastupnik st</w:t>
      </w:r>
      <w:r w:rsidR="00C029E8">
        <w:t>ečajnog dužnika bio</w:t>
      </w:r>
      <w:r w:rsidR="00395E59">
        <w:t xml:space="preserve"> je Ivica Skopin iz</w:t>
      </w:r>
      <w:r w:rsidR="009E4ABC">
        <w:t xml:space="preserve"> </w:t>
      </w:r>
      <w:r w:rsidR="00DA606E">
        <w:t>Svetog Ivana Zeline, Biškupec z</w:t>
      </w:r>
      <w:r w:rsidR="00395E59">
        <w:t>elinski 45/e, OIB 98398729129  koji je i jedini osnivač društva</w:t>
      </w:r>
      <w:r>
        <w:t>.</w:t>
      </w:r>
    </w:p>
    <w:p w:rsidRDefault="004F0E1E" w:rsidP="00354093" w:rsidR="009E4ABC">
      <w:r>
        <w:t xml:space="preserve">              Osnovna djelatnost stečajnog</w:t>
      </w:r>
      <w:r w:rsidR="00C029E8">
        <w:t xml:space="preserve"> dužnika </w:t>
      </w:r>
      <w:r w:rsidR="00A80E04">
        <w:t>bila</w:t>
      </w:r>
      <w:r w:rsidR="002F417A">
        <w:t xml:space="preserve"> je prodaja ugo</w:t>
      </w:r>
      <w:r w:rsidR="00395E59">
        <w:t>stiteljske opreme i druge djelatnosti.</w:t>
      </w:r>
    </w:p>
    <w:p w:rsidRDefault="009E4ABC" w:rsidP="00354093" w:rsidR="009E4ABC">
      <w:r>
        <w:t xml:space="preserve">              Stečajni dužnik poslovao j</w:t>
      </w:r>
      <w:r w:rsidR="00395E59">
        <w:t xml:space="preserve">e u vlastitim poslovnim prostorijama na adresi </w:t>
      </w:r>
      <w:r w:rsidR="006E0250">
        <w:t>Sveti Ivan Zelina , Pretoki 22e.</w:t>
      </w:r>
    </w:p>
    <w:p w:rsidRDefault="002F417A" w:rsidP="00354093" w:rsidR="006E0250">
      <w:r>
        <w:t xml:space="preserve">              </w:t>
      </w:r>
      <w:r w:rsidR="006E0250">
        <w:t>Stečajni dužnik više</w:t>
      </w:r>
      <w:r w:rsidR="00FC0941">
        <w:t xml:space="preserve"> ne posluje na navedenoj adresi, </w:t>
      </w:r>
      <w:r w:rsidR="006E0250">
        <w:t xml:space="preserve">niti </w:t>
      </w:r>
      <w:r w:rsidR="00FC0941">
        <w:t>ima</w:t>
      </w:r>
      <w:r w:rsidR="006E0250">
        <w:t xml:space="preserve"> izgleda za nastavkom poslovanja.</w:t>
      </w:r>
    </w:p>
    <w:p w:rsidRDefault="009E4ABC" w:rsidP="00354093" w:rsidR="009E4ABC">
      <w:r>
        <w:t xml:space="preserve">              Stečajni</w:t>
      </w:r>
      <w:r w:rsidR="002F417A">
        <w:t xml:space="preserve"> dužnik nema više zaposlenih jer je  bivšem zakonskom zastupniku, koji je još bio zaposlen, sa</w:t>
      </w:r>
      <w:r w:rsidR="006E0250">
        <w:t xml:space="preserve"> danom otvaranja stečajnog postupka uručen otkaz ugovora o radu.</w:t>
      </w:r>
      <w:r>
        <w:t>.</w:t>
      </w:r>
    </w:p>
    <w:p w:rsidRDefault="006E0250" w:rsidP="00354093" w:rsidR="002B57F1">
      <w:r>
        <w:t xml:space="preserve">              Dana 12.05.2016.</w:t>
      </w:r>
      <w:r w:rsidR="002B57F1">
        <w:t>.</w:t>
      </w:r>
      <w:r w:rsidR="00FC0941">
        <w:t xml:space="preserve"> </w:t>
      </w:r>
      <w:r w:rsidR="002B57F1">
        <w:t xml:space="preserve">godine stečajni dužnik je sklopio predstečajnu nagodbu na Trgovačkom sudu u Zagrebu </w:t>
      </w:r>
      <w:r>
        <w:t xml:space="preserve">pod poslovnim brojem 20.St-2905/16 </w:t>
      </w:r>
      <w:r w:rsidR="002B57F1">
        <w:t>koju nije uspio izvršiti.</w:t>
      </w:r>
    </w:p>
    <w:p w:rsidRDefault="00810529" w:rsidP="00810529" w:rsidR="004E5A99">
      <w:pPr>
        <w:jc w:val="both"/>
        <w:rPr>
          <w:lang w:val="pt-BR"/>
        </w:rPr>
      </w:pPr>
      <w:r>
        <w:t xml:space="preserve">              Dana 21</w:t>
      </w:r>
      <w:r w:rsidRPr="002F0C0B">
        <w:t xml:space="preserve">. </w:t>
      </w:r>
      <w:r>
        <w:t>siječnja</w:t>
      </w:r>
      <w:r w:rsidRPr="002F0C0B">
        <w:t xml:space="preserve"> 201</w:t>
      </w:r>
      <w:r>
        <w:t>9.otvoren je</w:t>
      </w:r>
      <w:r w:rsidRPr="0069667D">
        <w:t xml:space="preserve"> stečajni postupak nad dužnikom </w:t>
      </w:r>
      <w:r>
        <w:rPr>
          <w:lang w:val="pt-BR"/>
        </w:rPr>
        <w:t>INTERUGOS d.o.o.,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</w:t>
      </w:r>
      <w:r w:rsidR="004E5A99">
        <w:rPr>
          <w:lang w:val="pt-BR"/>
        </w:rPr>
        <w:t>.</w:t>
      </w:r>
    </w:p>
    <w:p w:rsidRDefault="001F06C9" w:rsidP="00810529" w:rsidR="001F06C9">
      <w:pPr>
        <w:jc w:val="both"/>
        <w:rPr>
          <w:lang w:val="pt-BR"/>
        </w:rPr>
      </w:pPr>
      <w:r>
        <w:rPr>
          <w:lang w:val="pt-BR"/>
        </w:rPr>
        <w:t xml:space="preserve">              Prema javno objavljenim financijskim izvješćima stečajni dužnika je poslovnu 201</w:t>
      </w:r>
      <w:r w:rsidR="00FC0941">
        <w:rPr>
          <w:lang w:val="pt-BR"/>
        </w:rPr>
        <w:t>8</w:t>
      </w:r>
      <w:r>
        <w:rPr>
          <w:lang w:val="pt-BR"/>
        </w:rPr>
        <w:t xml:space="preserve">.godinu završio sa gubitkom od </w:t>
      </w:r>
      <w:r w:rsidR="00FC0941">
        <w:rPr>
          <w:lang w:val="pt-BR"/>
        </w:rPr>
        <w:t>1.340.337,</w:t>
      </w:r>
      <w:r>
        <w:rPr>
          <w:lang w:val="pt-BR"/>
        </w:rPr>
        <w:t>00 kuna.</w:t>
      </w:r>
    </w:p>
    <w:p w:rsidRDefault="001F06C9" w:rsidP="002B6C41" w:rsidR="00DA606E">
      <w:pPr>
        <w:ind w:firstLine="708"/>
        <w:jc w:val="both"/>
        <w:rPr>
          <w:lang w:val="pt-BR"/>
        </w:rPr>
      </w:pPr>
      <w:r>
        <w:rPr>
          <w:lang w:val="pt-BR"/>
        </w:rPr>
        <w:t>Iz bilance poslovanja vidljivo je da je stečajni dužnik iskazao dugotrajnu imovinu u iznosu od 1.499,744,00 kuna</w:t>
      </w:r>
      <w:r w:rsidR="00FC0941">
        <w:rPr>
          <w:lang w:val="pt-BR"/>
        </w:rPr>
        <w:t>,</w:t>
      </w:r>
      <w:r>
        <w:rPr>
          <w:lang w:val="pt-BR"/>
        </w:rPr>
        <w:t xml:space="preserve"> koja se odnosi na zgradu i dvorište u vlasništvu stečajnog dužnika u kojoj je isti obavljao svoju djelatnost.</w:t>
      </w:r>
    </w:p>
    <w:p w:rsidRDefault="00DA606E" w:rsidP="004E5A99" w:rsidR="001F06C9">
      <w:pPr>
        <w:jc w:val="both"/>
        <w:rPr>
          <w:lang w:val="pt-BR"/>
        </w:rPr>
      </w:pPr>
      <w:r>
        <w:rPr>
          <w:lang w:val="pt-BR"/>
        </w:rPr>
        <w:t xml:space="preserve">           Radi se o knjigovodstvenoj vrijednosti nekretnine dok će se  stvarna vrijednost  utvrditi </w:t>
      </w:r>
      <w:r w:rsidR="001F06C9">
        <w:rPr>
          <w:lang w:val="pt-BR"/>
        </w:rPr>
        <w:t xml:space="preserve"> gospodarskim vještačenjem.</w:t>
      </w:r>
    </w:p>
    <w:p w:rsidRDefault="00DB2867" w:rsidP="004E5A99" w:rsidR="00DA606E">
      <w:pPr>
        <w:jc w:val="both"/>
        <w:rPr>
          <w:lang w:val="pt-BR"/>
        </w:rPr>
      </w:pPr>
      <w:r>
        <w:rPr>
          <w:lang w:val="pt-BR"/>
        </w:rPr>
        <w:lastRenderedPageBreak/>
        <w:t xml:space="preserve">           Stečajni d</w:t>
      </w:r>
      <w:r w:rsidR="001F06C9">
        <w:rPr>
          <w:lang w:val="pt-BR"/>
        </w:rPr>
        <w:t xml:space="preserve">užnik je iskazao zalihe u iznosu od </w:t>
      </w:r>
      <w:r w:rsidR="00FC0941">
        <w:rPr>
          <w:lang w:val="pt-BR"/>
        </w:rPr>
        <w:t>1.361.500</w:t>
      </w:r>
      <w:r w:rsidR="001F06C9">
        <w:rPr>
          <w:lang w:val="pt-BR"/>
        </w:rPr>
        <w:t xml:space="preserve">,00 kuna koje su u stvarnosti izložbeni primjerci ugostiteljske opreme čija će se stvarna </w:t>
      </w:r>
      <w:r w:rsidR="00FC0941">
        <w:rPr>
          <w:lang w:val="pt-BR"/>
        </w:rPr>
        <w:t>tržišna vrijedost</w:t>
      </w:r>
      <w:r w:rsidR="001F06C9">
        <w:rPr>
          <w:lang w:val="pt-BR"/>
        </w:rPr>
        <w:t xml:space="preserve"> utvrditi vještačenjem. </w:t>
      </w:r>
    </w:p>
    <w:p w:rsidRDefault="00DA606E" w:rsidP="004E5A99" w:rsidR="00DB2867">
      <w:pPr>
        <w:jc w:val="both"/>
        <w:rPr>
          <w:lang w:val="pt-BR"/>
        </w:rPr>
      </w:pPr>
      <w:r>
        <w:rPr>
          <w:lang w:val="pt-BR"/>
        </w:rPr>
        <w:t xml:space="preserve">         </w:t>
      </w:r>
      <w:r w:rsidR="001F06C9">
        <w:rPr>
          <w:lang w:val="pt-BR"/>
        </w:rPr>
        <w:t>Ovdje napominjem da se radi o</w:t>
      </w:r>
      <w:r w:rsidR="00DB2867">
        <w:rPr>
          <w:lang w:val="pt-BR"/>
        </w:rPr>
        <w:t xml:space="preserve"> različitoj robi po jedan komad (žlice, vilice, čaše, vaze, pladnjevi i</w:t>
      </w:r>
      <w:r w:rsidR="00FC0941">
        <w:rPr>
          <w:lang w:val="pt-BR"/>
        </w:rPr>
        <w:t xml:space="preserve"> </w:t>
      </w:r>
      <w:r w:rsidR="00DB2867">
        <w:rPr>
          <w:lang w:val="pt-BR"/>
        </w:rPr>
        <w:t>sl.).</w:t>
      </w:r>
    </w:p>
    <w:p w:rsidRDefault="00DB2867" w:rsidP="004E5A99" w:rsidR="00DB2867">
      <w:pPr>
        <w:jc w:val="both"/>
        <w:rPr>
          <w:lang w:val="pt-BR"/>
        </w:rPr>
      </w:pPr>
      <w:r>
        <w:rPr>
          <w:lang w:val="pt-BR"/>
        </w:rPr>
        <w:t xml:space="preserve">          Stečajni dužnik u bilanci poslovanja istaknuo je po</w:t>
      </w:r>
      <w:r w:rsidR="007F473E">
        <w:rPr>
          <w:lang w:val="pt-BR"/>
        </w:rPr>
        <w:t xml:space="preserve">traživanja u iznosu od </w:t>
      </w:r>
      <w:r w:rsidR="001306A4">
        <w:rPr>
          <w:lang w:val="pt-BR"/>
        </w:rPr>
        <w:t xml:space="preserve">2.186.545,00 </w:t>
      </w:r>
      <w:r w:rsidR="007F473E">
        <w:rPr>
          <w:lang w:val="pt-BR"/>
        </w:rPr>
        <w:t xml:space="preserve">kuna od kojih se u zastari nalazi </w:t>
      </w:r>
      <w:r w:rsidR="001306A4">
        <w:rPr>
          <w:lang w:val="pt-BR"/>
        </w:rPr>
        <w:t>večina,</w:t>
      </w:r>
      <w:r w:rsidR="007F473E">
        <w:rPr>
          <w:lang w:val="pt-BR"/>
        </w:rPr>
        <w:t xml:space="preserve"> a  iznos od 139.127,01 kuna pokušati će se naplatiti od dužnikovih dužnika</w:t>
      </w:r>
      <w:r>
        <w:rPr>
          <w:lang w:val="pt-BR"/>
        </w:rPr>
        <w:t>.</w:t>
      </w:r>
    </w:p>
    <w:p w:rsidRDefault="00DB2867" w:rsidP="004E5A99" w:rsidR="007F473E">
      <w:pPr>
        <w:jc w:val="both"/>
      </w:pPr>
      <w:r>
        <w:t xml:space="preserve">          Stečajni dužnik prema financijskim izvješćima nema druge imovine.</w:t>
      </w:r>
      <w:r w:rsidR="009E4ABC">
        <w:t xml:space="preserve"> </w:t>
      </w:r>
    </w:p>
    <w:p w:rsidRDefault="001306A4" w:rsidP="004E5A99" w:rsidR="001306A4">
      <w:pPr>
        <w:jc w:val="both"/>
      </w:pPr>
    </w:p>
    <w:p w:rsidRDefault="001306A4" w:rsidP="004E5A99" w:rsidR="001306A4">
      <w:pPr>
        <w:jc w:val="both"/>
      </w:pPr>
    </w:p>
    <w:p w:rsidRDefault="009E4ABC" w:rsidP="004E5A99" w:rsidR="00354093" w:rsidRPr="004E5A99">
      <w:pPr>
        <w:jc w:val="both"/>
        <w:rPr>
          <w:color w:val="FF0000"/>
        </w:rPr>
      </w:pPr>
      <w:r>
        <w:t xml:space="preserve">          </w:t>
      </w:r>
    </w:p>
    <w:p w:rsidRDefault="007A39B4" w:rsidP="009D282D" w:rsidR="00B63D47" w:rsidRPr="009D282D">
      <w:pPr>
        <w:pStyle w:val="Odlomakpopisa"/>
        <w:numPr>
          <w:ilvl w:val="0"/>
          <w:numId w:val="7"/>
        </w:numPr>
        <w:jc w:val="both"/>
        <w:rPr>
          <w:b/>
        </w:rPr>
      </w:pPr>
      <w:r w:rsidRPr="009D282D">
        <w:rPr>
          <w:b/>
        </w:rPr>
        <w:t>O gospodarskom položaju stečajnog dužnika</w:t>
      </w:r>
    </w:p>
    <w:p w:rsidRDefault="00203C06" w:rsidP="00203C06" w:rsidR="00203C06">
      <w:pPr>
        <w:pStyle w:val="Odlomakpopisa"/>
        <w:rPr>
          <w:b/>
        </w:rPr>
      </w:pPr>
    </w:p>
    <w:p w:rsidRDefault="00203C06" w:rsidP="006E0250" w:rsidR="006E0250">
      <w:pPr>
        <w:ind w:firstLine="708"/>
        <w:jc w:val="both"/>
        <w:rPr>
          <w:lang w:val="pt-BR"/>
        </w:rPr>
      </w:pPr>
      <w:r>
        <w:t xml:space="preserve">               </w:t>
      </w:r>
      <w:r w:rsidR="006E0250" w:rsidRPr="00CA1A6F">
        <w:t>Financijska agencija, Regionalni centa</w:t>
      </w:r>
      <w:r w:rsidR="006E0250">
        <w:t>r Zagreb, podnijela je</w:t>
      </w:r>
      <w:r w:rsidR="006E0250" w:rsidRPr="00CA1A6F">
        <w:t xml:space="preserve"> prijedlog za otvaranje stečajnog postupka nad dužnikom </w:t>
      </w:r>
      <w:r w:rsidR="006E0250">
        <w:rPr>
          <w:lang w:val="pt-BR"/>
        </w:rPr>
        <w:t>INTERUGOS d.o.o., Sveti Ivan Zelina</w:t>
      </w:r>
      <w:r w:rsidR="006E0250" w:rsidRPr="002F0C0B">
        <w:rPr>
          <w:lang w:val="pt-BR"/>
        </w:rPr>
        <w:t>,</w:t>
      </w:r>
      <w:r w:rsidR="006E0250">
        <w:rPr>
          <w:lang w:val="pt-BR"/>
        </w:rPr>
        <w:t xml:space="preserve"> Pretoki 22 e</w:t>
      </w:r>
      <w:r w:rsidR="006E0250" w:rsidRPr="002F0C0B">
        <w:rPr>
          <w:lang w:val="pt-BR"/>
        </w:rPr>
        <w:t xml:space="preserve">, OIB </w:t>
      </w:r>
      <w:r w:rsidR="006E0250">
        <w:rPr>
          <w:lang w:val="pt-BR"/>
        </w:rPr>
        <w:t>20391557725</w:t>
      </w:r>
      <w:r w:rsidR="001306A4">
        <w:rPr>
          <w:lang w:val="pt-BR"/>
        </w:rPr>
        <w:t>,</w:t>
      </w:r>
      <w:r w:rsidR="006E0250">
        <w:rPr>
          <w:lang w:val="pt-BR"/>
        </w:rPr>
        <w:t xml:space="preserve"> te </w:t>
      </w:r>
      <w:r w:rsidR="006E0250" w:rsidRPr="00CA1A6F">
        <w:t>je u prijedlogu za otvaranje stečajnog postupka</w:t>
      </w:r>
      <w:r w:rsidR="006E0250">
        <w:t xml:space="preserve"> navela</w:t>
      </w:r>
      <w:r w:rsidR="006E0250" w:rsidRPr="00CA1A6F">
        <w:t xml:space="preserve"> kako dužnik na </w:t>
      </w:r>
      <w:r w:rsidR="006E0250" w:rsidRPr="00853465">
        <w:t xml:space="preserve">dan 14. rujna 2017. </w:t>
      </w:r>
      <w:r w:rsidR="001306A4">
        <w:t xml:space="preserve">Godine </w:t>
      </w:r>
      <w:r w:rsidR="006E0250" w:rsidRPr="00853465">
        <w:t>u Očevidniku redoslijeda osnova za plaćanje ima evidentirane neizvršene osnove za plaćanje u neprekinutom razdoblju od 120 dana, u ukupnom iznosu od 179.090,96 kn, kao i da dužnik ima 5 zaposlenih</w:t>
      </w:r>
      <w:r w:rsidR="006E0250">
        <w:t>.</w:t>
      </w:r>
    </w:p>
    <w:p w:rsidRDefault="00AB271F" w:rsidP="001306A4" w:rsidR="005358E6">
      <w:pPr>
        <w:ind w:firstLine="708"/>
        <w:jc w:val="both"/>
      </w:pPr>
      <w:r>
        <w:t xml:space="preserve">Prema potvrdi FINA-e </w:t>
      </w:r>
      <w:r w:rsidRPr="00853465">
        <w:t>od 28. lipnja 2018.</w:t>
      </w:r>
      <w:r w:rsidR="001306A4">
        <w:t xml:space="preserve"> </w:t>
      </w:r>
      <w:r>
        <w:t xml:space="preserve">godine </w:t>
      </w:r>
      <w:r w:rsidRPr="00853465">
        <w:t>utvrđeno</w:t>
      </w:r>
      <w:r>
        <w:t xml:space="preserve"> je da dužnik na  </w:t>
      </w:r>
      <w:r w:rsidRPr="00853465">
        <w:t>dan 27. lipnja 2018</w:t>
      </w:r>
      <w:r w:rsidR="001306A4">
        <w:t>. godine</w:t>
      </w:r>
      <w:r w:rsidRPr="00853465">
        <w:t>. u Očevidniku</w:t>
      </w:r>
      <w:r w:rsidRPr="00CA1A6F">
        <w:t xml:space="preserve"> redoslijeda osnova za plaćanje ima evidentirane neizvršene osnove</w:t>
      </w:r>
      <w:r>
        <w:t xml:space="preserve"> </w:t>
      </w:r>
      <w:r w:rsidRPr="00CA1A6F">
        <w:t xml:space="preserve">u neprekinutom razdoblju </w:t>
      </w:r>
      <w:r w:rsidRPr="00853465">
        <w:t>od 405 dana u ukupnom iznosu od 1.427.542,10 kn.</w:t>
      </w:r>
    </w:p>
    <w:p w:rsidRDefault="005358E6" w:rsidP="00AB271F" w:rsidR="00C171A1">
      <w:pPr>
        <w:jc w:val="both"/>
      </w:pPr>
      <w:r>
        <w:t xml:space="preserve">Uvidom u potvrdu Financijske agencije </w:t>
      </w:r>
      <w:r w:rsidRPr="00853465">
        <w:t xml:space="preserve">od 28. </w:t>
      </w:r>
      <w:r w:rsidR="001306A4">
        <w:t>l</w:t>
      </w:r>
      <w:r w:rsidRPr="00853465">
        <w:t>ipnja 2018. (list 9 spisa) utvrđeno</w:t>
      </w:r>
      <w:r>
        <w:t xml:space="preserve"> je da dužnik na  </w:t>
      </w:r>
      <w:r w:rsidRPr="00853465">
        <w:t xml:space="preserve">dan 27. lipnja 2018. </w:t>
      </w:r>
      <w:r w:rsidR="001306A4">
        <w:t xml:space="preserve">Godine </w:t>
      </w:r>
      <w:r w:rsidRPr="00853465">
        <w:t>u Očevidniku</w:t>
      </w:r>
      <w:r w:rsidRPr="00CA1A6F">
        <w:t xml:space="preserve"> redoslijeda osnova za plaćanje ima evidentirane neizvršene osnove za plaćanje u neprekinutom razdoblju </w:t>
      </w:r>
      <w:r w:rsidRPr="00853465">
        <w:t>od 405 dana u ukupnom iznosu od 1.427.542,10 kn</w:t>
      </w:r>
      <w:r w:rsidR="007211D2">
        <w:t xml:space="preserve"> </w:t>
      </w:r>
    </w:p>
    <w:p w:rsidRDefault="005358E6" w:rsidP="001306A4" w:rsidR="005358E6">
      <w:pPr>
        <w:ind w:firstLine="708"/>
        <w:jc w:val="both"/>
      </w:pPr>
      <w:r>
        <w:t xml:space="preserve">Na </w:t>
      </w:r>
      <w:r w:rsidR="00873D3E">
        <w:t>dan 17. siječnja 2019</w:t>
      </w:r>
      <w:r w:rsidR="001306A4">
        <w:t xml:space="preserve">. godine </w:t>
      </w:r>
      <w:r w:rsidR="00873D3E">
        <w:t>.</w:t>
      </w:r>
      <w:r>
        <w:t>d</w:t>
      </w:r>
      <w:r w:rsidR="00873D3E">
        <w:t>užnik</w:t>
      </w:r>
      <w:r>
        <w:t xml:space="preserve"> je</w:t>
      </w:r>
      <w:r w:rsidR="00873D3E">
        <w:t xml:space="preserve"> u Očevidniku redoslijeda osnova za plaćanje imao evidentirane neizvršene osnove za plaćanje u neprekinutom razdoblju od 609 da</w:t>
      </w:r>
      <w:r>
        <w:t>na.</w:t>
      </w:r>
    </w:p>
    <w:p w:rsidRDefault="005358E6" w:rsidP="001306A4" w:rsidR="00873D3E">
      <w:pPr>
        <w:ind w:firstLine="708"/>
        <w:jc w:val="both"/>
      </w:pPr>
      <w:r>
        <w:t>Dakle</w:t>
      </w:r>
      <w:r w:rsidR="001306A4">
        <w:t>,</w:t>
      </w:r>
      <w:r>
        <w:t xml:space="preserve"> </w:t>
      </w:r>
      <w:r w:rsidR="00873D3E">
        <w:t>dužnik u očevidniku o redoslijedu plaćanja ima evidentirane neizvršene osnove za plaćanje u razdoblju dužem</w:t>
      </w:r>
      <w:r>
        <w:t xml:space="preserve"> od 60 dana</w:t>
      </w:r>
      <w:r w:rsidR="00873D3E">
        <w:t>, zbog čega se, u skladu s odredbom čl. 6. st. 2. podstavak 1. SZ-a, smatra da j</w:t>
      </w:r>
      <w:r>
        <w:t>e dužnik nesposoban za plaćanje</w:t>
      </w:r>
      <w:r w:rsidR="001306A4">
        <w:t>,</w:t>
      </w:r>
      <w:r>
        <w:t xml:space="preserve"> a s obzirom na okolnost da je  i vlasnik imovine dovoljni su  razlozi za otvaranje stečajnog postupka nad dužnikom.</w:t>
      </w:r>
    </w:p>
    <w:p w:rsidRDefault="005358E6" w:rsidP="00AB271F" w:rsidR="005358E6">
      <w:pPr>
        <w:jc w:val="both"/>
      </w:pPr>
    </w:p>
    <w:p w:rsidRDefault="007211D2" w:rsidP="00873D3E" w:rsidR="001306A4">
      <w:pPr>
        <w:jc w:val="both"/>
      </w:pPr>
      <w:r>
        <w:t xml:space="preserve">        </w:t>
      </w:r>
      <w:r w:rsidR="002511A5">
        <w:t xml:space="preserve">     </w:t>
      </w:r>
      <w:r>
        <w:t xml:space="preserve">  </w:t>
      </w:r>
      <w:r w:rsidR="00C171A1">
        <w:t xml:space="preserve">           </w:t>
      </w:r>
    </w:p>
    <w:p w:rsidRDefault="00C171A1" w:rsidP="001306A4" w:rsidR="0012338E">
      <w:pPr>
        <w:numPr>
          <w:ilvl w:val="0"/>
          <w:numId w:val="7"/>
        </w:numPr>
        <w:jc w:val="both"/>
        <w:rPr>
          <w:b/>
        </w:rPr>
      </w:pPr>
      <w:r>
        <w:t xml:space="preserve"> </w:t>
      </w:r>
      <w:r w:rsidR="00070222" w:rsidRPr="00443D98">
        <w:rPr>
          <w:b/>
        </w:rPr>
        <w:t>Popis imovine</w:t>
      </w:r>
      <w:r w:rsidR="009742B5" w:rsidRPr="00443D98">
        <w:rPr>
          <w:b/>
        </w:rPr>
        <w:t xml:space="preserve"> stečajnog dužnika</w:t>
      </w:r>
      <w:r w:rsidR="003672D6" w:rsidRPr="00443D98">
        <w:rPr>
          <w:b/>
        </w:rPr>
        <w:t xml:space="preserve"> (stanje stečajne mase</w:t>
      </w:r>
      <w:r w:rsidR="00E41EB3" w:rsidRPr="00443D98">
        <w:rPr>
          <w:b/>
        </w:rPr>
        <w:t>)</w:t>
      </w:r>
    </w:p>
    <w:p w:rsidRDefault="001318B1" w:rsidP="001318B1" w:rsidR="001318B1">
      <w:pPr>
        <w:pStyle w:val="Odlomakpopisa"/>
        <w:rPr>
          <w:b/>
        </w:rPr>
      </w:pPr>
    </w:p>
    <w:p w:rsidRDefault="001318B1" w:rsidP="001318B1" w:rsidR="001318B1" w:rsidRPr="00443D98">
      <w:pPr>
        <w:pStyle w:val="Odlomakpopisa"/>
        <w:rPr>
          <w:b/>
        </w:rPr>
      </w:pPr>
      <w:r>
        <w:rPr>
          <w:b/>
        </w:rPr>
        <w:t>Nekretnine</w:t>
      </w:r>
    </w:p>
    <w:p w:rsidRDefault="00443D98" w:rsidP="00443D98" w:rsidR="00443D98">
      <w:pPr>
        <w:pStyle w:val="Odlomakpopisa"/>
        <w:rPr>
          <w:b/>
        </w:rPr>
      </w:pPr>
    </w:p>
    <w:p w:rsidRDefault="00AB271F" w:rsidP="00754178" w:rsidR="00B86731">
      <w:r>
        <w:lastRenderedPageBreak/>
        <w:t xml:space="preserve">           </w:t>
      </w:r>
      <w:r>
        <w:tab/>
        <w:t xml:space="preserve"> Stečajni dužnik je </w:t>
      </w:r>
      <w:r w:rsidRPr="00E33EBA">
        <w:t>vlasnik nekretnin</w:t>
      </w:r>
      <w:r>
        <w:t>a</w:t>
      </w:r>
      <w:r w:rsidRPr="00E33EBA">
        <w:t xml:space="preserve"> upisan</w:t>
      </w:r>
      <w:r>
        <w:t>ih</w:t>
      </w:r>
      <w:r w:rsidRPr="00E33EBA">
        <w:t xml:space="preserve"> u zemljišnoknjižnom odjelu Sveti Ivan Zelina, k.o. Hrastje koja u naravi predstavlja poslovnu zgradu i dvorište površine 2683 m</w:t>
      </w:r>
      <w:r w:rsidR="00B86731">
        <w:t>2 upisano u zk.ul.br. 1008 .</w:t>
      </w:r>
    </w:p>
    <w:p w:rsidRDefault="00B86731" w:rsidP="00754178" w:rsidR="00B86731">
      <w:r>
        <w:t xml:space="preserve">            Poslovna zgrada predstavlja poslovno skladišni prostor u kojem je stečajni dužnik obavljao svoju djelatnost. U navedenom poslovnom prostoru zatečeni su i uzorci ugostiteljske oprem</w:t>
      </w:r>
      <w:r w:rsidR="001306A4">
        <w:t xml:space="preserve"> </w:t>
      </w:r>
      <w:r>
        <w:t>(pribor, čaše, bokali i slično) od svake vrste po jedan primjerak</w:t>
      </w:r>
      <w:r w:rsidR="001306A4">
        <w:t>,</w:t>
      </w:r>
      <w:r>
        <w:t xml:space="preserve"> te se isti ne mogu prodati kao servisi.</w:t>
      </w:r>
    </w:p>
    <w:p w:rsidRDefault="00B86731" w:rsidP="00754178" w:rsidR="00B86731">
      <w:r>
        <w:t xml:space="preserve">            Vrijed</w:t>
      </w:r>
      <w:r w:rsidR="001306A4">
        <w:t>n</w:t>
      </w:r>
      <w:r>
        <w:t>ost ove opreme procijeniti će se zajedno sa vrijednošću nekretnine te prodati zajedno sa objektom.</w:t>
      </w:r>
    </w:p>
    <w:p w:rsidRDefault="00B86731" w:rsidP="00754178" w:rsidR="00C171A1">
      <w:r>
        <w:t xml:space="preserve">             Stečajni dužnik vlasnik je i</w:t>
      </w:r>
      <w:r w:rsidR="00AB271F" w:rsidRPr="00E33EBA">
        <w:t xml:space="preserve"> nekretnin</w:t>
      </w:r>
      <w:r w:rsidR="00C171A1">
        <w:t>a</w:t>
      </w:r>
      <w:r w:rsidR="00AB271F" w:rsidRPr="00E33EBA">
        <w:t xml:space="preserve"> upisan</w:t>
      </w:r>
      <w:r w:rsidR="00C171A1">
        <w:t>ih</w:t>
      </w:r>
      <w:r w:rsidR="00AB271F" w:rsidRPr="00E33EBA">
        <w:t xml:space="preserve"> u zemljišnoknjižni odjel Šibenik k.o.Vodice, zk.ul. br. 6260 u naravi šuma površine 803 m2 te nekretnina upisana u k.o. Vodice, zk.ul.br 9082 k.č.br. 6957/8 u naravi pašnjak površine 324 m2 i k.č.br. 6957/12 put</w:t>
      </w:r>
      <w:r w:rsidR="00C171A1">
        <w:t xml:space="preserve"> površine 326 m2, ukupno 650 m2.</w:t>
      </w:r>
    </w:p>
    <w:p w:rsidRDefault="00C171A1" w:rsidP="00754178" w:rsidR="00754178">
      <w:r>
        <w:t xml:space="preserve">             Bivši zakonski zastupnik u davanju iskaza u prethodnom postupku</w:t>
      </w:r>
      <w:r w:rsidRPr="00C171A1">
        <w:t xml:space="preserve"> </w:t>
      </w:r>
      <w:r>
        <w:t>navodi da</w:t>
      </w:r>
      <w:r w:rsidRPr="00E33EBA">
        <w:t xml:space="preserve"> su nekretnine upisane u zemljišnoknjižni odjel Šibenik k.o.Vodic</w:t>
      </w:r>
      <w:r w:rsidR="002F417A">
        <w:t>e, zk.ul. br. 6260</w:t>
      </w:r>
      <w:r w:rsidR="001306A4">
        <w:t>,</w:t>
      </w:r>
      <w:r w:rsidR="002F417A">
        <w:t xml:space="preserve"> sada u naravi prometnica,</w:t>
      </w:r>
      <w:r w:rsidRPr="00E33EBA">
        <w:t xml:space="preserve"> površine 803 m2</w:t>
      </w:r>
      <w:r w:rsidR="001306A4">
        <w:t>,</w:t>
      </w:r>
      <w:r w:rsidRPr="00E33EBA">
        <w:t xml:space="preserve"> te nekretnina upisana u k.o. Vodice, zk.ul.br 9082</w:t>
      </w:r>
      <w:r w:rsidR="002F417A">
        <w:t xml:space="preserve"> k.č.br. 6957/8</w:t>
      </w:r>
      <w:r w:rsidR="001306A4">
        <w:t>,</w:t>
      </w:r>
      <w:r w:rsidR="002F417A">
        <w:t xml:space="preserve"> koja je također sada u naravi prometnica,</w:t>
      </w:r>
      <w:r w:rsidRPr="00E33EBA">
        <w:t xml:space="preserve"> površine 324 m2 i k.č.br. 6957/12 put površine 326 m2, ukupno 650 m2,</w:t>
      </w:r>
      <w:r w:rsidR="00AB271F" w:rsidRPr="00E33EBA">
        <w:t xml:space="preserve"> prodane prije pet godina</w:t>
      </w:r>
      <w:r w:rsidR="001306A4">
        <w:t>,</w:t>
      </w:r>
      <w:r w:rsidR="00AB271F" w:rsidRPr="00E33EBA">
        <w:t xml:space="preserve"> te je </w:t>
      </w:r>
      <w:r w:rsidR="00AB271F">
        <w:t xml:space="preserve"> </w:t>
      </w:r>
      <w:r w:rsidR="00AB271F" w:rsidRPr="00E33EBA">
        <w:t>u spis dostavio kupoprodajni ugovor kao dokaz navedenog</w:t>
      </w:r>
      <w:r w:rsidR="00AB271F">
        <w:t>.</w:t>
      </w:r>
    </w:p>
    <w:p w:rsidRDefault="002F417A" w:rsidP="00754178" w:rsidR="002F417A">
      <w:r>
        <w:t xml:space="preserve">            Potvrdu ove pravne radnje potkrepljuje zahtjev za izlučnim pravom navedenih nekretnina iz stečajne mase podne</w:t>
      </w:r>
      <w:r w:rsidR="001306A4">
        <w:t>s</w:t>
      </w:r>
      <w:r>
        <w:t>en od strane HRVATSKIH CESTA</w:t>
      </w:r>
      <w:r w:rsidRPr="002F417A">
        <w:t xml:space="preserve"> d.o.o. Zagreb, Vončinina 3, OIB : 55545787885</w:t>
      </w:r>
      <w:r w:rsidR="001306A4">
        <w:t>,</w:t>
      </w:r>
      <w:r w:rsidRPr="002F417A">
        <w:t xml:space="preserve"> zastupane po punomoćniku Toniju Babiću odvjetniku iz Splita, Gorička 12</w:t>
      </w:r>
      <w:r w:rsidR="00391BA3">
        <w:t>. Oni</w:t>
      </w:r>
      <w:r w:rsidR="009F2E35">
        <w:t xml:space="preserve"> traže izuzeće iz stečajne mase ovih nekretnina </w:t>
      </w:r>
      <w:r w:rsidR="00391BA3">
        <w:t xml:space="preserve">kupljenih </w:t>
      </w:r>
      <w:r w:rsidR="009F2E35">
        <w:t xml:space="preserve">kupoprodajnim </w:t>
      </w:r>
      <w:r w:rsidR="009F2E35" w:rsidRPr="009F2E35">
        <w:t>ugovor</w:t>
      </w:r>
      <w:r w:rsidR="009F2E35">
        <w:t>om</w:t>
      </w:r>
      <w:r w:rsidR="009F2E35" w:rsidRPr="009F2E35">
        <w:t xml:space="preserve"> od 18.listopada 2013.</w:t>
      </w:r>
      <w:r w:rsidR="00391BA3">
        <w:t xml:space="preserve"> </w:t>
      </w:r>
      <w:r w:rsidR="009F2E35" w:rsidRPr="009F2E35">
        <w:t>godine između prodavatelja PARTNER  BANKE d.d. Zagreb</w:t>
      </w:r>
      <w:r w:rsidR="00391BA3">
        <w:t>,</w:t>
      </w:r>
      <w:r w:rsidR="009F2E35" w:rsidRPr="009F2E35">
        <w:t xml:space="preserve"> zastupane po punomoćniku </w:t>
      </w:r>
      <w:r w:rsidR="009F2E35">
        <w:rPr>
          <w:lang w:val="pt-BR"/>
        </w:rPr>
        <w:t>INTERUGOS d.o.o., Sveti Ivan Zelina</w:t>
      </w:r>
      <w:r w:rsidR="009F2E35" w:rsidRPr="002F0C0B">
        <w:rPr>
          <w:lang w:val="pt-BR"/>
        </w:rPr>
        <w:t>,</w:t>
      </w:r>
      <w:r w:rsidR="009F2E35">
        <w:rPr>
          <w:lang w:val="pt-BR"/>
        </w:rPr>
        <w:t xml:space="preserve"> Pretoki 22 e</w:t>
      </w:r>
      <w:r w:rsidR="009F2E35" w:rsidRPr="002F0C0B">
        <w:rPr>
          <w:lang w:val="pt-BR"/>
        </w:rPr>
        <w:t xml:space="preserve">, OIB </w:t>
      </w:r>
      <w:r w:rsidR="009F2E35">
        <w:rPr>
          <w:lang w:val="pt-BR"/>
        </w:rPr>
        <w:t>20391557725</w:t>
      </w:r>
      <w:r w:rsidR="00391BA3">
        <w:rPr>
          <w:lang w:val="pt-BR"/>
        </w:rPr>
        <w:t xml:space="preserve">, </w:t>
      </w:r>
      <w:r w:rsidR="009F2E35">
        <w:rPr>
          <w:lang w:val="pt-BR"/>
        </w:rPr>
        <w:t xml:space="preserve"> sada u stečaju</w:t>
      </w:r>
      <w:r w:rsidR="009F2E35" w:rsidRPr="009F2E35">
        <w:t xml:space="preserve"> i kupca Hrvatskih cesta d.o.o. Zagreb ovjereno od strane javnog bilježnika Branke Rački iz Sv. Ivana Zeline od 21.listopada 2013. </w:t>
      </w:r>
      <w:r w:rsidR="00391BA3">
        <w:t xml:space="preserve">godine </w:t>
      </w:r>
      <w:r w:rsidR="009F2E35" w:rsidRPr="009F2E35">
        <w:t>pod posl.brojem OV-6783/2013</w:t>
      </w:r>
      <w:r w:rsidR="009F2E35">
        <w:t>.</w:t>
      </w:r>
    </w:p>
    <w:p w:rsidRDefault="009F2E35" w:rsidP="00754178" w:rsidR="009F2E35">
      <w:r>
        <w:t xml:space="preserve">             Uvidom u poslovnu dokumentaciju</w:t>
      </w:r>
      <w:r w:rsidR="00391BA3">
        <w:t>,</w:t>
      </w:r>
      <w:r>
        <w:t xml:space="preserve"> </w:t>
      </w:r>
      <w:r w:rsidR="00DA606E">
        <w:t>te dokumentaciju o plaćanju ovih nekretnina u korist Partner banke odnosno zastupnika po punomoćniku</w:t>
      </w:r>
      <w:r w:rsidR="00DA606E" w:rsidRPr="00DA606E">
        <w:rPr>
          <w:lang w:val="pt-BR"/>
        </w:rPr>
        <w:t xml:space="preserve"> </w:t>
      </w:r>
      <w:r w:rsidR="00DA606E">
        <w:rPr>
          <w:lang w:val="pt-BR"/>
        </w:rPr>
        <w:t>INTERUGOS d.o.o., Sveti Ivan Zelina</w:t>
      </w:r>
      <w:r w:rsidR="00DA606E" w:rsidRPr="002F0C0B">
        <w:rPr>
          <w:lang w:val="pt-BR"/>
        </w:rPr>
        <w:t>,</w:t>
      </w:r>
      <w:r w:rsidR="00DA606E">
        <w:rPr>
          <w:lang w:val="pt-BR"/>
        </w:rPr>
        <w:t xml:space="preserve"> Pretoki 22 e</w:t>
      </w:r>
      <w:r w:rsidR="00DA606E" w:rsidRPr="002F0C0B">
        <w:rPr>
          <w:lang w:val="pt-BR"/>
        </w:rPr>
        <w:t xml:space="preserve">, OIB </w:t>
      </w:r>
      <w:r w:rsidR="00DA606E">
        <w:rPr>
          <w:lang w:val="pt-BR"/>
        </w:rPr>
        <w:t>20391557725</w:t>
      </w:r>
      <w:r w:rsidR="00DA606E">
        <w:t xml:space="preserve"> </w:t>
      </w:r>
      <w:r>
        <w:t>stečajni upravitelj us</w:t>
      </w:r>
      <w:r w:rsidR="00E1518B">
        <w:t xml:space="preserve">tanovio je da je izlučni zahtjev </w:t>
      </w:r>
      <w:r>
        <w:t>opravdan</w:t>
      </w:r>
      <w:r w:rsidR="00391BA3">
        <w:t>,</w:t>
      </w:r>
      <w:r>
        <w:t xml:space="preserve"> te je potrebno ovlas</w:t>
      </w:r>
      <w:r w:rsidR="00391BA3">
        <w:t>t</w:t>
      </w:r>
      <w:r>
        <w:t>iti stečajnog upravitelja za izdavanje tabularne isprave radi prijenosa navedenih nekretnina na novog vlasnika.</w:t>
      </w:r>
    </w:p>
    <w:p w:rsidRDefault="009F2E35" w:rsidP="002150C2" w:rsidR="002150C2">
      <w:r>
        <w:t xml:space="preserve">            </w:t>
      </w:r>
      <w:r w:rsidR="002150C2">
        <w:t xml:space="preserve">Vjerovnik </w:t>
      </w:r>
      <w:r w:rsidR="002150C2" w:rsidRPr="002150C2">
        <w:t>Republika Hrvatska, Ministarstvo financija, Porezna uprava, Područni ured Zagreb</w:t>
      </w:r>
      <w:r w:rsidR="002150C2">
        <w:t>ačka županija, Ispostava Sveti Ivan Zelina, zastupana po zakonskom zastupniku Općinskom državnom odvjetništvu u Šibeniku, Građansko upravni odjel</w:t>
      </w:r>
      <w:r w:rsidR="002150C2" w:rsidRPr="002150C2">
        <w:t>, OIB : 18683156487</w:t>
      </w:r>
      <w:r w:rsidR="00391BA3">
        <w:t>,</w:t>
      </w:r>
      <w:r>
        <w:t xml:space="preserve"> </w:t>
      </w:r>
      <w:r w:rsidR="002150C2">
        <w:t>izvršila je upis založnog prava  na nekretnini upisanoj</w:t>
      </w:r>
      <w:r w:rsidR="002150C2" w:rsidRPr="00E33EBA">
        <w:t xml:space="preserve"> u k.o. Vodice, zk.ul.br 9082 k.č.br. 6957/8 u naravi pašnjak površine 324 m2 i k.č.br. 6957/12 put</w:t>
      </w:r>
      <w:r w:rsidR="002150C2">
        <w:t xml:space="preserve"> površine 326 m2, ukupno 650 m2 temeljem pravomoćnog rješenja Općinskog suda u Šibeniku poslovni broj: 19 Ovr-618/2018 od 30.studenog 2018.godine radi osiguranja novčane tražbine u iznosu od 1.228.794,41 kuna.</w:t>
      </w:r>
      <w:r w:rsidR="00DA606E">
        <w:t xml:space="preserve"> </w:t>
      </w:r>
    </w:p>
    <w:p w:rsidRDefault="002150C2" w:rsidP="002150C2" w:rsidR="002150C2">
      <w:r>
        <w:t xml:space="preserve">             </w:t>
      </w:r>
      <w:r w:rsidR="001318B1">
        <w:t>Upis ovog založnog prava proveden je u zemljišnim knjigama dana 03.12.2018.</w:t>
      </w:r>
      <w:r w:rsidR="00391BA3">
        <w:t xml:space="preserve"> </w:t>
      </w:r>
      <w:r w:rsidR="001318B1">
        <w:t>godine pod poslovnim brojem Z-16144/2018.</w:t>
      </w:r>
    </w:p>
    <w:p w:rsidRDefault="001318B1" w:rsidP="00302075" w:rsidR="001318B1">
      <w:pPr>
        <w:spacing w:afterLines="30" w:after="72" w:beforeLines="30" w:before="72"/>
        <w:jc w:val="center"/>
        <w:rPr>
          <w:color w:val="000000"/>
        </w:rPr>
      </w:pPr>
      <w:r>
        <w:t xml:space="preserve">              Predmetni</w:t>
      </w:r>
      <w:r w:rsidR="002150C2">
        <w:t xml:space="preserve"> upis zalo</w:t>
      </w:r>
      <w:r>
        <w:t xml:space="preserve">žnog prava suprotan je </w:t>
      </w:r>
      <w:r>
        <w:rPr>
          <w:color w:val="000000"/>
        </w:rPr>
        <w:t>č</w:t>
      </w:r>
      <w:r w:rsidRPr="001318B1">
        <w:rPr>
          <w:color w:val="000000"/>
        </w:rPr>
        <w:t>lanak 168.</w:t>
      </w:r>
      <w:r>
        <w:rPr>
          <w:color w:val="000000"/>
        </w:rPr>
        <w:t xml:space="preserve"> Stečajnog zakona </w:t>
      </w:r>
      <w:r w:rsidRPr="00667FA5">
        <w:t>(NN 71/15 i 104/17)</w:t>
      </w:r>
      <w:r>
        <w:rPr>
          <w:color w:val="000000"/>
        </w:rPr>
        <w:t xml:space="preserve">  koji govori da a</w:t>
      </w:r>
      <w:r w:rsidRPr="001318B1">
        <w:rPr>
          <w:color w:val="000000"/>
        </w:rPr>
        <w:t>ko stečajni vjerovnik tijekom posljednjih 60 dana prije podnošenja prijedloga za otvaranje predstečajnoga postupka, odnosno ako nije podnesen prijedlog za otvaranje predstečajnoga postupka tijekom posljednjih 60 dana</w:t>
      </w:r>
      <w:r w:rsidR="00391BA3">
        <w:rPr>
          <w:color w:val="000000"/>
        </w:rPr>
        <w:t>,</w:t>
      </w:r>
      <w:r w:rsidRPr="001318B1">
        <w:rPr>
          <w:color w:val="000000"/>
        </w:rPr>
        <w:t xml:space="preserve"> prije podnošenja prijedloga za otvaranje stečajnoga postupka ili nakon toga sudskom ili </w:t>
      </w:r>
      <w:r w:rsidRPr="001318B1">
        <w:rPr>
          <w:color w:val="000000"/>
        </w:rPr>
        <w:lastRenderedPageBreak/>
        <w:t>izvansudskom ovrhom ili prisilnim sudskim osiguranjem stekne koje razlučno ili slično pravo koje ulazi u stečajnu masu, to pravo otvaranjem stečajnoga postupka prestaje, odnosno postupak u tijeku se obustavlja.</w:t>
      </w:r>
    </w:p>
    <w:p w:rsidRDefault="001318B1" w:rsidP="00302075" w:rsidR="001318B1" w:rsidRPr="001318B1">
      <w:pPr>
        <w:spacing w:afterLines="30" w:after="72" w:beforeLines="30" w:before="72"/>
        <w:rPr>
          <w:color w:val="000000"/>
        </w:rPr>
      </w:pPr>
      <w:r>
        <w:rPr>
          <w:color w:val="000000"/>
        </w:rPr>
        <w:t xml:space="preserve">             </w:t>
      </w:r>
      <w:r w:rsidRPr="001318B1">
        <w:rPr>
          <w:color w:val="000000"/>
        </w:rPr>
        <w:t xml:space="preserve"> Predmetna prava brisat će se iz javnih knjiga, upisnika i</w:t>
      </w:r>
      <w:r>
        <w:rPr>
          <w:color w:val="000000"/>
        </w:rPr>
        <w:t xml:space="preserve"> očevidnika u kojima se vode na temelju rješenja suda.</w:t>
      </w:r>
    </w:p>
    <w:p w:rsidRDefault="001318B1" w:rsidP="002150C2" w:rsidR="002150C2">
      <w:r>
        <w:t xml:space="preserve">               Budući da je predlagatelj ta pokretanje stečajnog postupka FINA podnijela prijedlog za otvaranje stečaja nad dužnikom </w:t>
      </w:r>
      <w:r>
        <w:rPr>
          <w:lang w:val="pt-BR"/>
        </w:rPr>
        <w:t>INTERUGOS d.o.o.,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 dana 18.09.2017.</w:t>
      </w:r>
      <w:r w:rsidR="00391BA3">
        <w:rPr>
          <w:lang w:val="pt-BR"/>
        </w:rPr>
        <w:t xml:space="preserve"> </w:t>
      </w:r>
      <w:r>
        <w:rPr>
          <w:lang w:val="pt-BR"/>
        </w:rPr>
        <w:t>godine</w:t>
      </w:r>
      <w:r w:rsidR="00391BA3">
        <w:rPr>
          <w:lang w:val="pt-BR"/>
        </w:rPr>
        <w:t>,</w:t>
      </w:r>
      <w:r w:rsidR="00DA606E">
        <w:rPr>
          <w:lang w:val="pt-BR"/>
        </w:rPr>
        <w:t xml:space="preserve"> dakle upis osiguranja novčane tražbine</w:t>
      </w:r>
      <w:r>
        <w:t xml:space="preserve"> </w:t>
      </w:r>
      <w:r w:rsidR="00DA606E">
        <w:t xml:space="preserve">vjerovnika </w:t>
      </w:r>
      <w:r w:rsidR="00DA606E" w:rsidRPr="002150C2">
        <w:t>Republika Hrvatska, Ministarstvo financija, Porezna uprava, Područni ured Zagreb</w:t>
      </w:r>
      <w:r w:rsidR="00DA606E">
        <w:t>ačka županija, Ispostava Sveti Ivan Zelina, zastupana po zakonskom zastupniku Općinskom državnom odvjetništvu u Šibeniku, Građansko upravni odjel</w:t>
      </w:r>
      <w:r w:rsidR="00DA606E" w:rsidRPr="002150C2">
        <w:t>, OIB : 18683156487</w:t>
      </w:r>
      <w:r w:rsidR="00DA606E">
        <w:t>izvršen je nakon podnošenja prijedloga za otvaranje stečajnog postupka nad dužnikom odnosno dana 03.12.2018.</w:t>
      </w:r>
      <w:r w:rsidR="00391BA3">
        <w:t xml:space="preserve"> </w:t>
      </w:r>
      <w:r w:rsidR="00DA606E">
        <w:t xml:space="preserve">godine </w:t>
      </w:r>
      <w:r>
        <w:t>stečajni upravitelj predlaže skupštini vjerovnika da ga ovlasti za poduzimanje radnji potrebnih za brisanje ovog upisa.</w:t>
      </w:r>
      <w:r w:rsidR="00DA606E">
        <w:t xml:space="preserve"> </w:t>
      </w:r>
    </w:p>
    <w:p w:rsidRDefault="004E5A99" w:rsidP="00873D3E" w:rsidR="009F2E35">
      <w:r>
        <w:t xml:space="preserve">              </w:t>
      </w:r>
    </w:p>
    <w:p w:rsidRDefault="001318B1" w:rsidP="00754178" w:rsidR="001318B1">
      <w:pPr>
        <w:rPr>
          <w:b/>
        </w:rPr>
      </w:pPr>
      <w:r>
        <w:t xml:space="preserve">           </w:t>
      </w:r>
      <w:r w:rsidRPr="001318B1">
        <w:rPr>
          <w:b/>
        </w:rPr>
        <w:t>Pokretnine</w:t>
      </w:r>
    </w:p>
    <w:p w:rsidRDefault="001318B1" w:rsidP="00754178" w:rsidR="001318B1" w:rsidRPr="001318B1">
      <w:pPr>
        <w:rPr>
          <w:b/>
        </w:rPr>
      </w:pPr>
    </w:p>
    <w:p w:rsidRDefault="00AB271F" w:rsidP="00754178" w:rsidR="00AB271F">
      <w:r>
        <w:t xml:space="preserve">             Stečajni dužnik vlasnik je i pokretnina</w:t>
      </w:r>
      <w:r w:rsidRPr="00E33EBA">
        <w:t>(vozila)</w:t>
      </w:r>
      <w:r>
        <w:t xml:space="preserve">  to :</w:t>
      </w:r>
    </w:p>
    <w:p w:rsidRDefault="00AB271F" w:rsidP="00AB271F" w:rsidR="00AB271F" w:rsidRPr="00AB271F">
      <w:pPr>
        <w:pStyle w:val="Odlomakpopisa"/>
        <w:numPr>
          <w:ilvl w:val="0"/>
          <w:numId w:val="39"/>
        </w:numPr>
        <w:rPr>
          <w:b/>
          <w:sz w:val="28"/>
          <w:szCs w:val="28"/>
        </w:rPr>
      </w:pPr>
      <w:r w:rsidRPr="009A3869">
        <w:t xml:space="preserve"> MERCEDES 313 CDI, godina proizvodnje 2001, broj šasije WDB9036631</w:t>
      </w:r>
      <w:r>
        <w:t xml:space="preserve">R302606, reg. oznaka ZG2041AD </w:t>
      </w:r>
    </w:p>
    <w:p w:rsidRDefault="00AB271F" w:rsidP="00AB271F" w:rsidR="00AB271F" w:rsidRPr="00AB271F">
      <w:pPr>
        <w:pStyle w:val="Odlomakpopisa"/>
        <w:numPr>
          <w:ilvl w:val="0"/>
          <w:numId w:val="39"/>
        </w:numPr>
        <w:rPr>
          <w:b/>
          <w:sz w:val="28"/>
          <w:szCs w:val="28"/>
        </w:rPr>
      </w:pPr>
      <w:r w:rsidRPr="009A3869">
        <w:t>FIAT 1.2 BASE, godina proizvodnje 2001, broj šasije ZFA22300</w:t>
      </w:r>
      <w:r>
        <w:t>005070309, reg. oznaka ZG8303FE</w:t>
      </w:r>
    </w:p>
    <w:p w:rsidRDefault="00AB271F" w:rsidP="00AB271F" w:rsidR="00AB271F" w:rsidRPr="00AB271F">
      <w:pPr>
        <w:pStyle w:val="Odlomakpopisa"/>
        <w:numPr>
          <w:ilvl w:val="0"/>
          <w:numId w:val="39"/>
        </w:numPr>
        <w:rPr>
          <w:b/>
          <w:sz w:val="28"/>
          <w:szCs w:val="28"/>
        </w:rPr>
      </w:pPr>
      <w:r w:rsidRPr="009A3869">
        <w:t xml:space="preserve"> AUDI 3.0 TDI QUATTRO, godina proizvodnje 2006, broj šasije WAUZZZ4L57D047062, reg. oznak</w:t>
      </w:r>
      <w:r>
        <w:t xml:space="preserve">a ZG4639DB </w:t>
      </w:r>
    </w:p>
    <w:p w:rsidRDefault="00AB271F" w:rsidP="00AB271F" w:rsidR="00AB271F" w:rsidRPr="00AB271F">
      <w:pPr>
        <w:pStyle w:val="Odlomakpopisa"/>
        <w:numPr>
          <w:ilvl w:val="0"/>
          <w:numId w:val="39"/>
        </w:numPr>
        <w:rPr>
          <w:b/>
          <w:sz w:val="28"/>
          <w:szCs w:val="28"/>
        </w:rPr>
      </w:pPr>
      <w:r w:rsidRPr="009A3869">
        <w:t xml:space="preserve"> FIAT 1.2 CARGO, godina proizvodnje 2001, broj šasije ZFA22300005053832, reg. oznaka ZG3321AC </w:t>
      </w:r>
      <w:r>
        <w:t>.</w:t>
      </w:r>
    </w:p>
    <w:p w:rsidRDefault="00AB271F" w:rsidP="00AB271F" w:rsidR="00C171A1">
      <w:r>
        <w:t xml:space="preserve">              </w:t>
      </w:r>
      <w:r w:rsidRPr="00E33EBA">
        <w:t>U odnosu na pokretnine (vozila)</w:t>
      </w:r>
      <w:r w:rsidR="00C171A1">
        <w:t xml:space="preserve"> bivši zakonski zastupnik</w:t>
      </w:r>
      <w:r>
        <w:t xml:space="preserve"> stečajnog dužnika </w:t>
      </w:r>
      <w:r w:rsidR="00C171A1">
        <w:t xml:space="preserve">navodi </w:t>
      </w:r>
      <w:r w:rsidRPr="009A3869">
        <w:t xml:space="preserve"> da su MERCEDES 313 CDI, godina proizvodnje 2001, broj šasije WDB9036631R302606, reg. oznaka ZG2041AD i FIAT 1.2 BASE, godin</w:t>
      </w:r>
      <w:r w:rsidR="00C171A1">
        <w:t>a proizvodnje 2001, broj šasije</w:t>
      </w:r>
    </w:p>
    <w:p w:rsidRDefault="00AB271F" w:rsidP="00AB271F" w:rsidR="00C171A1">
      <w:r w:rsidRPr="009A3869">
        <w:t>ZFA22300005070309, reg. oznaka ZG8303FE</w:t>
      </w:r>
      <w:r w:rsidR="00391BA3">
        <w:t>,</w:t>
      </w:r>
      <w:r w:rsidRPr="009A3869">
        <w:t xml:space="preserve"> prodani u staro željezo krajem 2016.</w:t>
      </w:r>
      <w:r w:rsidR="00391BA3">
        <w:t xml:space="preserve"> godine.</w:t>
      </w:r>
    </w:p>
    <w:p w:rsidRDefault="00C171A1" w:rsidP="00AB271F" w:rsidR="00391BA3">
      <w:r>
        <w:t xml:space="preserve">            </w:t>
      </w:r>
      <w:r w:rsidR="00AB271F" w:rsidRPr="009A3869">
        <w:t xml:space="preserve"> </w:t>
      </w:r>
      <w:r>
        <w:t xml:space="preserve"> Vozilo </w:t>
      </w:r>
      <w:r w:rsidR="00AB271F" w:rsidRPr="009A3869">
        <w:t>AUDI 3.0 TDI QUATTRO, godina proizvodnje 2006, broj šasije WAUZZZ4L57D047062, reg. oznaka ZG4639DB je prodan</w:t>
      </w:r>
      <w:r>
        <w:t>o</w:t>
      </w:r>
      <w:r w:rsidR="00AB271F" w:rsidRPr="009A3869">
        <w:t xml:space="preserve"> krajem 2016., dok se FIAT 1.2 CARGO, godina proizvodnje 2001, broj šasije ZFA22300005053832, reg. oznaka ZG3321AC nalazi na Murteru gdje je dužnik imao pred</w:t>
      </w:r>
      <w:r>
        <w:t>stavništvo, neregistriran je, te je u posjedu jednog njegovog</w:t>
      </w:r>
      <w:r w:rsidR="002F417A">
        <w:t xml:space="preserve"> dobavljača koji tereti stečajnog dužnika za neplaćene račun</w:t>
      </w:r>
      <w:r w:rsidR="00391BA3">
        <w:t>,</w:t>
      </w:r>
      <w:r w:rsidR="002F417A">
        <w:t>e te se ne može smatrati imovinom jer ga stečajni upravitelj ne može preuzeti u posjed</w:t>
      </w:r>
      <w:r w:rsidR="00391BA3">
        <w:t>,</w:t>
      </w:r>
      <w:r w:rsidR="002F417A">
        <w:t xml:space="preserve"> a i njegova sadašnja vrijednost ne opravdava postupak povrata nezakonitog zadržavanja pokretnine.</w:t>
      </w:r>
    </w:p>
    <w:p w:rsidRDefault="001318B1" w:rsidP="00391BA3" w:rsidR="001318B1">
      <w:pPr>
        <w:ind w:firstLine="360"/>
      </w:pPr>
      <w:r>
        <w:t xml:space="preserve"> Iz svega navedenog proizlazi da </w:t>
      </w:r>
      <w:r w:rsidR="004E5A99">
        <w:t>stečajni dužnik nema u vlasništvu pokretnine.</w:t>
      </w:r>
    </w:p>
    <w:p w:rsidRDefault="00C171A1" w:rsidP="00AB271F" w:rsidR="00C171A1" w:rsidRPr="00AB271F">
      <w:pPr>
        <w:rPr>
          <w:b/>
          <w:sz w:val="28"/>
          <w:szCs w:val="28"/>
        </w:rPr>
      </w:pPr>
    </w:p>
    <w:p w:rsidRDefault="00EB2F6C" w:rsidP="009D282D" w:rsidR="00627902" w:rsidRPr="009D282D">
      <w:pPr>
        <w:pStyle w:val="Odlomakpopisa"/>
        <w:numPr>
          <w:ilvl w:val="0"/>
          <w:numId w:val="7"/>
        </w:numPr>
        <w:rPr>
          <w:b/>
        </w:rPr>
      </w:pPr>
      <w:r w:rsidRPr="009D282D">
        <w:rPr>
          <w:b/>
        </w:rPr>
        <w:t>Popis</w:t>
      </w:r>
      <w:r w:rsidR="009742B5">
        <w:t xml:space="preserve"> </w:t>
      </w:r>
      <w:r w:rsidRPr="009D282D">
        <w:rPr>
          <w:b/>
        </w:rPr>
        <w:t>obveza</w:t>
      </w:r>
      <w:r w:rsidR="00BE4BB1" w:rsidRPr="009D282D">
        <w:rPr>
          <w:b/>
        </w:rPr>
        <w:t xml:space="preserve"> stečajnog dužnika</w:t>
      </w:r>
    </w:p>
    <w:p w:rsidRDefault="00DF410F" w:rsidP="00443D98" w:rsidR="00DF410F">
      <w:pPr>
        <w:rPr>
          <w:b/>
        </w:rPr>
      </w:pPr>
    </w:p>
    <w:p w:rsidRDefault="00DF410F" w:rsidP="00DF410F" w:rsidR="00DF410F">
      <w:r>
        <w:t xml:space="preserve">           Prijavljene </w:t>
      </w:r>
      <w:r w:rsidR="00EF4677">
        <w:t xml:space="preserve"> su </w:t>
      </w:r>
      <w:r>
        <w:t>tražbine vjerovnika I višeg isplatnog reda</w:t>
      </w:r>
      <w:r w:rsidR="00EF4677">
        <w:t xml:space="preserve"> te</w:t>
      </w:r>
      <w:r>
        <w:t xml:space="preserve"> sukladno podacima iz prijava tražbina i poslovne dokumentacije slijede u popisu obveza stečajnog dužnika:</w:t>
      </w:r>
    </w:p>
    <w:p w:rsidRDefault="00FA196E" w:rsidP="00DF410F" w:rsidR="00FA196E"/>
    <w:p w:rsidRDefault="00FA196E" w:rsidP="00DF410F" w:rsidR="00FA196E"/>
    <w:p w:rsidRDefault="00FA196E" w:rsidP="00DF410F" w:rsidR="00FA196E"/>
    <w:p w:rsidRDefault="00FA196E" w:rsidP="00DF410F" w:rsidR="00FA196E"/>
    <w:p w:rsidRDefault="009D282D" w:rsidP="00302075" w:rsidR="009D282D">
      <w:pPr>
        <w:spacing w:afterLines="30" w:after="72" w:beforeLines="30" w:before="72"/>
        <w:jc w:val="center"/>
        <w:rPr>
          <w:b/>
          <w:color w:val="000000"/>
        </w:rPr>
      </w:pPr>
      <w:r>
        <w:rPr>
          <w:b/>
          <w:color w:val="000000"/>
        </w:rPr>
        <w:t>Prvi viši isplatni red</w:t>
      </w:r>
    </w:p>
    <w:p w:rsidRDefault="009D282D" w:rsidP="00DF410F" w:rsidR="00DF410F">
      <w:r>
        <w:t xml:space="preserve"> </w:t>
      </w:r>
    </w:p>
    <w:p w:rsidRDefault="00DF410F" w:rsidP="009D282D" w:rsidR="009D282D" w:rsidRPr="009D282D">
      <w:pPr>
        <w:pStyle w:val="Odlomakpopisa"/>
        <w:numPr>
          <w:ilvl w:val="0"/>
          <w:numId w:val="42"/>
        </w:numPr>
        <w:rPr>
          <w:b/>
        </w:rPr>
      </w:pPr>
      <w:r>
        <w:t xml:space="preserve"> </w:t>
      </w:r>
      <w:r w:rsidR="009D282D" w:rsidRPr="009D282D">
        <w:rPr>
          <w:b/>
        </w:rPr>
        <w:t>Republika Hrvatska, Ministarstvo financija,</w:t>
      </w:r>
      <w:r w:rsidR="009D282D" w:rsidRPr="008738AA">
        <w:t xml:space="preserve"> </w:t>
      </w:r>
      <w:r w:rsidR="009D282D" w:rsidRPr="009D282D">
        <w:rPr>
          <w:b/>
        </w:rPr>
        <w:t>Porezna uprava, Područni ured Zagreb, OIB : 18683156487, zastupana po Županijskom državnom odvjetništvu u Velikoj Gorici ...............................................</w:t>
      </w:r>
      <w:r w:rsidR="003B24B1">
        <w:rPr>
          <w:b/>
        </w:rPr>
        <w:t>..........</w:t>
      </w:r>
      <w:r w:rsidR="00391BA3">
        <w:rPr>
          <w:b/>
        </w:rPr>
        <w:t>.....</w:t>
      </w:r>
      <w:r w:rsidR="003B24B1">
        <w:rPr>
          <w:b/>
        </w:rPr>
        <w:t>..........</w:t>
      </w:r>
      <w:r w:rsidR="009D282D">
        <w:rPr>
          <w:b/>
        </w:rPr>
        <w:t>.............</w:t>
      </w:r>
      <w:r w:rsidR="0003574C">
        <w:rPr>
          <w:b/>
        </w:rPr>
        <w:t>.......499.332,10 kuna</w:t>
      </w:r>
    </w:p>
    <w:p w:rsidRDefault="009D282D" w:rsidP="009D282D" w:rsidR="009D282D" w:rsidRPr="009D282D">
      <w:pPr>
        <w:pStyle w:val="Odlomakpopisa"/>
        <w:numPr>
          <w:ilvl w:val="0"/>
          <w:numId w:val="42"/>
        </w:numPr>
        <w:rPr>
          <w:b/>
        </w:rPr>
      </w:pPr>
      <w:r w:rsidRPr="009D282D">
        <w:rPr>
          <w:b/>
        </w:rPr>
        <w:t xml:space="preserve"> Tihomir Juran iz Murtera, Hrvatskih vladara 32, OIB : 59957498667, zastup</w:t>
      </w:r>
      <w:r w:rsidR="00F053ED">
        <w:rPr>
          <w:b/>
        </w:rPr>
        <w:t>an po Sandru Markovu odvjetniku</w:t>
      </w:r>
      <w:r w:rsidRPr="009D282D">
        <w:rPr>
          <w:b/>
        </w:rPr>
        <w:t xml:space="preserve"> iz Odvjetničkog društva Bačić i partneri j.t.d. iz Zadra, M.Pavlinovića 9...............................</w:t>
      </w:r>
      <w:r>
        <w:rPr>
          <w:b/>
        </w:rPr>
        <w:t>.............</w:t>
      </w:r>
      <w:r w:rsidR="00B5614E">
        <w:rPr>
          <w:b/>
        </w:rPr>
        <w:t>...........</w:t>
      </w:r>
      <w:r>
        <w:rPr>
          <w:b/>
        </w:rPr>
        <w:t>........................</w:t>
      </w:r>
      <w:r w:rsidR="0003574C">
        <w:rPr>
          <w:b/>
        </w:rPr>
        <w:t>...</w:t>
      </w:r>
      <w:r w:rsidR="00391BA3">
        <w:rPr>
          <w:b/>
        </w:rPr>
        <w:t>....</w:t>
      </w:r>
      <w:r w:rsidR="0003574C">
        <w:rPr>
          <w:b/>
        </w:rPr>
        <w:t>...100.256,50 kuna</w:t>
      </w:r>
    </w:p>
    <w:p w:rsidRDefault="009D282D" w:rsidP="009D282D" w:rsidR="009D282D" w:rsidRPr="009D282D">
      <w:pPr>
        <w:pStyle w:val="Odlomakpopisa"/>
        <w:numPr>
          <w:ilvl w:val="0"/>
          <w:numId w:val="42"/>
        </w:numPr>
        <w:rPr>
          <w:b/>
        </w:rPr>
      </w:pPr>
      <w:r w:rsidRPr="009D282D">
        <w:rPr>
          <w:b/>
        </w:rPr>
        <w:t xml:space="preserve"> Snježana Matoković, Sveti Ivan Zelina, Psarjevačk</w:t>
      </w:r>
      <w:r w:rsidR="0003574C">
        <w:rPr>
          <w:b/>
        </w:rPr>
        <w:t>a Selnica 20C</w:t>
      </w:r>
      <w:r w:rsidR="00391BA3">
        <w:rPr>
          <w:b/>
        </w:rPr>
        <w:t>….</w:t>
      </w:r>
      <w:r w:rsidR="0003574C">
        <w:rPr>
          <w:b/>
        </w:rPr>
        <w:t>.192.000,00 kuna</w:t>
      </w:r>
    </w:p>
    <w:p w:rsidRDefault="009D282D" w:rsidP="009D282D" w:rsidR="009D282D">
      <w:pPr>
        <w:pStyle w:val="Odlomakpopisa"/>
        <w:numPr>
          <w:ilvl w:val="0"/>
          <w:numId w:val="42"/>
        </w:numPr>
        <w:rPr>
          <w:b/>
        </w:rPr>
      </w:pPr>
      <w:r>
        <w:rPr>
          <w:b/>
        </w:rPr>
        <w:t xml:space="preserve"> Snežana Kirinec, Sveti Ivan Zelina, Gornje Orešje 72</w:t>
      </w:r>
      <w:r w:rsidR="00EA3C7B">
        <w:rPr>
          <w:b/>
        </w:rPr>
        <w:t>, OIB : 20647188701.....................................................................</w:t>
      </w:r>
      <w:r>
        <w:rPr>
          <w:b/>
        </w:rPr>
        <w:t>.......</w:t>
      </w:r>
      <w:r w:rsidR="0003574C">
        <w:rPr>
          <w:b/>
        </w:rPr>
        <w:t>....</w:t>
      </w:r>
      <w:r w:rsidR="00391BA3">
        <w:rPr>
          <w:b/>
        </w:rPr>
        <w:t>...</w:t>
      </w:r>
      <w:r w:rsidR="0003574C">
        <w:rPr>
          <w:b/>
        </w:rPr>
        <w:t>............209.000,00 kuna</w:t>
      </w:r>
    </w:p>
    <w:p w:rsidRDefault="0003574C" w:rsidP="009D282D" w:rsid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Damir Čačko, Vrbovo 31, Hrašćina, OIB :3058767963</w:t>
      </w:r>
      <w:r>
        <w:rPr>
          <w:b/>
        </w:rPr>
        <w:t>..............</w:t>
      </w:r>
      <w:r w:rsidR="00391BA3">
        <w:rPr>
          <w:b/>
        </w:rPr>
        <w:t>..</w:t>
      </w:r>
      <w:r>
        <w:rPr>
          <w:b/>
        </w:rPr>
        <w:t>............</w:t>
      </w:r>
      <w:r w:rsidRPr="0003574C">
        <w:t xml:space="preserve"> </w:t>
      </w:r>
      <w:r w:rsidRPr="0003574C">
        <w:rPr>
          <w:b/>
        </w:rPr>
        <w:t>4.770,94 kuna</w:t>
      </w:r>
    </w:p>
    <w:p w:rsidRDefault="0003574C" w:rsidP="0003574C" w:rsid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Ivan Martinjak, Bedenica 88, Bedenica, OIB : 98314465276</w:t>
      </w:r>
      <w:r>
        <w:rPr>
          <w:b/>
        </w:rPr>
        <w:t>..............</w:t>
      </w:r>
      <w:r w:rsidR="00391BA3">
        <w:rPr>
          <w:b/>
        </w:rPr>
        <w:t>.</w:t>
      </w:r>
      <w:r>
        <w:rPr>
          <w:b/>
        </w:rPr>
        <w:t>....</w:t>
      </w:r>
      <w:r w:rsidRPr="0003574C">
        <w:rPr>
          <w:b/>
        </w:rPr>
        <w:t xml:space="preserve"> 4.770,94 kuna</w:t>
      </w:r>
    </w:p>
    <w:p w:rsidRDefault="0003574C" w:rsidP="009D282D" w:rsid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Andrea Horvatić, Jesenovečka cesta, Belovar, OIB : 99897858813</w:t>
      </w:r>
      <w:r>
        <w:rPr>
          <w:b/>
        </w:rPr>
        <w:t>.....</w:t>
      </w:r>
      <w:r w:rsidR="00391BA3">
        <w:rPr>
          <w:b/>
        </w:rPr>
        <w:t>.</w:t>
      </w:r>
      <w:r w:rsidRPr="0003574C">
        <w:t xml:space="preserve"> </w:t>
      </w:r>
      <w:r w:rsidRPr="0003574C">
        <w:rPr>
          <w:b/>
        </w:rPr>
        <w:t>16.942,63 kuna</w:t>
      </w:r>
    </w:p>
    <w:p w:rsidRDefault="0003574C" w:rsidP="0003574C" w:rsid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Ivica Skopin, Biškipec zelinski, Sv. Ivan Zelina, OIB :</w:t>
      </w:r>
      <w:r w:rsidRPr="0003574C">
        <w:t xml:space="preserve"> </w:t>
      </w:r>
      <w:r w:rsidRPr="0003574C">
        <w:rPr>
          <w:b/>
        </w:rPr>
        <w:t>98398729129</w:t>
      </w:r>
      <w:r>
        <w:rPr>
          <w:b/>
        </w:rPr>
        <w:t>...</w:t>
      </w:r>
      <w:r w:rsidRPr="0003574C">
        <w:rPr>
          <w:b/>
        </w:rPr>
        <w:t xml:space="preserve"> 16.942,63 kuna</w:t>
      </w:r>
    </w:p>
    <w:p w:rsidRDefault="0003574C" w:rsidP="009D282D" w:rsid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Josip Zidarič, Sudovec, Zagrebačka 19, OIB : 40030512970</w:t>
      </w:r>
      <w:r>
        <w:rPr>
          <w:b/>
        </w:rPr>
        <w:t>.........</w:t>
      </w:r>
      <w:r w:rsidR="00391BA3">
        <w:rPr>
          <w:b/>
        </w:rPr>
        <w:t>..</w:t>
      </w:r>
      <w:r>
        <w:rPr>
          <w:b/>
        </w:rPr>
        <w:t>........</w:t>
      </w:r>
      <w:r w:rsidRPr="0003574C">
        <w:rPr>
          <w:b/>
        </w:rPr>
        <w:t xml:space="preserve"> 4.770,94 kuna</w:t>
      </w:r>
    </w:p>
    <w:p w:rsidRDefault="0003574C" w:rsidP="0003574C" w:rsidR="0003574C" w:rsidRPr="0003574C">
      <w:pPr>
        <w:pStyle w:val="Odlomakpopisa"/>
        <w:numPr>
          <w:ilvl w:val="0"/>
          <w:numId w:val="42"/>
        </w:numPr>
        <w:rPr>
          <w:b/>
        </w:rPr>
      </w:pPr>
      <w:r w:rsidRPr="0003574C">
        <w:rPr>
          <w:b/>
        </w:rPr>
        <w:t>Jasna Đurak, Pretoki 9d, Sv. Ivan Zelina, OIB : 9979315727</w:t>
      </w:r>
      <w:r>
        <w:rPr>
          <w:b/>
        </w:rPr>
        <w:t>.................</w:t>
      </w:r>
      <w:r w:rsidRPr="0003574C">
        <w:rPr>
          <w:b/>
        </w:rPr>
        <w:t xml:space="preserve"> 4.770,94 kuna</w:t>
      </w:r>
    </w:p>
    <w:p w:rsidRDefault="0064310A" w:rsidP="0064310A" w:rsidR="0064310A" w:rsidRPr="005E3C36">
      <w:pPr>
        <w:pStyle w:val="Odlomakpopisa"/>
        <w:ind w:left="360"/>
        <w:rPr>
          <w:b/>
        </w:rPr>
      </w:pPr>
    </w:p>
    <w:p w:rsidRDefault="0064310A" w:rsidP="0064310A" w:rsidR="0064310A" w:rsidRPr="0064310A">
      <w:pPr>
        <w:pStyle w:val="Odlomakpopisa"/>
        <w:ind w:left="360"/>
        <w:rPr>
          <w:b/>
        </w:rPr>
      </w:pPr>
      <w:r w:rsidRPr="0064310A">
        <w:rPr>
          <w:b/>
        </w:rPr>
        <w:t>Ukupan iznos prijavljenih</w:t>
      </w:r>
      <w:r>
        <w:rPr>
          <w:b/>
        </w:rPr>
        <w:t xml:space="preserve"> tražbina I</w:t>
      </w:r>
      <w:r w:rsidRPr="0064310A">
        <w:rPr>
          <w:b/>
        </w:rPr>
        <w:t xml:space="preserve"> višeg isplatnog reda iznosi........</w:t>
      </w:r>
      <w:r>
        <w:rPr>
          <w:b/>
        </w:rPr>
        <w:t>............................</w:t>
      </w:r>
      <w:r w:rsidR="00B86731">
        <w:rPr>
          <w:b/>
        </w:rPr>
        <w:t>..............................</w:t>
      </w:r>
      <w:r>
        <w:rPr>
          <w:b/>
        </w:rPr>
        <w:t>....................................</w:t>
      </w:r>
      <w:r w:rsidRPr="0064310A">
        <w:rPr>
          <w:b/>
        </w:rPr>
        <w:t>.</w:t>
      </w:r>
      <w:r w:rsidR="00DA606E" w:rsidRPr="00DA606E">
        <w:t xml:space="preserve"> </w:t>
      </w:r>
      <w:r w:rsidR="00DA606E" w:rsidRPr="00DA606E">
        <w:rPr>
          <w:b/>
        </w:rPr>
        <w:t>1.053.557,62 kuna</w:t>
      </w:r>
    </w:p>
    <w:p w:rsidRDefault="009D282D" w:rsidP="009D282D" w:rsidR="009D282D" w:rsidRPr="00DF410F"/>
    <w:p w:rsidRDefault="006A01CB" w:rsidP="009D282D" w:rsidR="006A01CB" w:rsidRPr="009D282D">
      <w:pPr>
        <w:rPr>
          <w:b/>
        </w:rPr>
      </w:pPr>
    </w:p>
    <w:p w:rsidRDefault="003B75B2" w:rsidP="003B75B2" w:rsidR="00BE4BB1">
      <w:r>
        <w:t xml:space="preserve">          </w:t>
      </w:r>
      <w:r w:rsidR="00BA5E20">
        <w:t xml:space="preserve">  </w:t>
      </w:r>
      <w:r w:rsidR="00D33CF8">
        <w:t xml:space="preserve"> Prijavljene</w:t>
      </w:r>
      <w:r w:rsidR="00EF4677">
        <w:t xml:space="preserve"> su</w:t>
      </w:r>
      <w:r w:rsidR="0012134E">
        <w:t xml:space="preserve"> </w:t>
      </w:r>
      <w:r w:rsidR="00BE4BB1">
        <w:t>tražbine vjerovnika II višeg isplatnog reda</w:t>
      </w:r>
      <w:r w:rsidR="00EF4677">
        <w:t xml:space="preserve"> te</w:t>
      </w:r>
      <w:r w:rsidR="00774347">
        <w:t xml:space="preserve"> sukladno podacima iz prijava</w:t>
      </w:r>
      <w:r w:rsidR="00241699">
        <w:t xml:space="preserve"> tražbina</w:t>
      </w:r>
      <w:r w:rsidR="00774347">
        <w:t xml:space="preserve"> i poslovne dokumentacije</w:t>
      </w:r>
      <w:r w:rsidR="00D33CF8">
        <w:t xml:space="preserve"> slijede u popisu obveza stečajnog dužnika:</w:t>
      </w:r>
    </w:p>
    <w:p w:rsidRDefault="00BE4BB1" w:rsidP="00BE4BB1" w:rsidR="00BE4BB1">
      <w:pPr>
        <w:ind w:left="720"/>
      </w:pPr>
    </w:p>
    <w:p w:rsidRDefault="005E3C36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825F97">
        <w:rPr>
          <w:b/>
        </w:rPr>
        <w:t xml:space="preserve"> </w:t>
      </w:r>
      <w:r w:rsidR="001B2584" w:rsidRPr="00825F97">
        <w:rPr>
          <w:b/>
        </w:rPr>
        <w:t xml:space="preserve">  </w:t>
      </w:r>
      <w:r w:rsidR="009D282D" w:rsidRPr="005B07C2">
        <w:rPr>
          <w:b/>
        </w:rPr>
        <w:t>PAPIGA TRGOVINA d.o.o., Črečan 10b, Sveti Ivan Zelina, OIB : 76807909398...................................</w:t>
      </w:r>
      <w:r w:rsidR="0003574C">
        <w:rPr>
          <w:b/>
        </w:rPr>
        <w:t>...........................</w:t>
      </w:r>
      <w:r w:rsidR="009D282D" w:rsidRPr="005B07C2">
        <w:rPr>
          <w:b/>
        </w:rPr>
        <w:t>...........</w:t>
      </w:r>
      <w:r w:rsidR="0003574C">
        <w:rPr>
          <w:b/>
        </w:rPr>
        <w:t>.</w:t>
      </w:r>
      <w:r w:rsidR="00391BA3">
        <w:rPr>
          <w:b/>
        </w:rPr>
        <w:t>..</w:t>
      </w:r>
      <w:r w:rsidR="0003574C">
        <w:rPr>
          <w:b/>
        </w:rPr>
        <w:t>................78.389,39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  FROTIRKA-KOMPANI AD za proizvodstvo i promet na proizvodi od frotir, Industriska 21, 2320 Delčevo, Makedonija, OIB : 63665402520.........................................................................</w:t>
      </w:r>
      <w:r w:rsidR="0003574C">
        <w:rPr>
          <w:b/>
        </w:rPr>
        <w:t>.........</w:t>
      </w:r>
      <w:r w:rsidR="00391BA3">
        <w:rPr>
          <w:b/>
        </w:rPr>
        <w:t>..</w:t>
      </w:r>
      <w:r w:rsidR="0003574C">
        <w:rPr>
          <w:b/>
        </w:rPr>
        <w:t>......460.735,67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  HRVATSKE ŠUME d.o.o., Ulica kneza Branimira 1, Zagreb, OIB : 69693144506.............................................................................</w:t>
      </w:r>
      <w:r w:rsidR="00391BA3">
        <w:rPr>
          <w:b/>
        </w:rPr>
        <w:t>.</w:t>
      </w:r>
      <w:r w:rsidRPr="005B07C2">
        <w:rPr>
          <w:b/>
        </w:rPr>
        <w:t>..............52.266,25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lastRenderedPageBreak/>
        <w:t xml:space="preserve">  BDM STIL d.o.o., 10 381 Bedenica, Bedenica 45a OIB : 96086822394..............................................................................</w:t>
      </w:r>
      <w:r w:rsidR="00391BA3">
        <w:rPr>
          <w:b/>
        </w:rPr>
        <w:t>.....</w:t>
      </w:r>
      <w:r w:rsidRPr="005B07C2">
        <w:rPr>
          <w:b/>
        </w:rPr>
        <w:t>..............729,34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 Republika Hrvatska, Ministarstvo financija,</w:t>
      </w:r>
      <w:r w:rsidRPr="008738AA">
        <w:t xml:space="preserve"> </w:t>
      </w:r>
      <w:r w:rsidRPr="005B07C2">
        <w:rPr>
          <w:b/>
        </w:rPr>
        <w:t>Porezna uprava, Područni ured Zagreb, OIB : 18683156487, zastupana po Županijskom državnom odvjetništvu u Velikoj Gorici ..................................................................</w:t>
      </w:r>
      <w:r w:rsidR="0003574C">
        <w:rPr>
          <w:b/>
        </w:rPr>
        <w:t>.....</w:t>
      </w:r>
      <w:r w:rsidR="00391BA3">
        <w:rPr>
          <w:b/>
        </w:rPr>
        <w:t>...</w:t>
      </w:r>
      <w:r w:rsidR="0003574C">
        <w:rPr>
          <w:b/>
        </w:rPr>
        <w:t>.........1.109.314,14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INSTRUKTAŽNI CENTAR d.o.o., Križevci, Franje Račkoga 4, OIB : 39852648199.........................................................................</w:t>
      </w:r>
      <w:r w:rsidR="0003574C">
        <w:rPr>
          <w:b/>
        </w:rPr>
        <w:t>.........</w:t>
      </w:r>
      <w:r w:rsidR="00391BA3">
        <w:rPr>
          <w:b/>
        </w:rPr>
        <w:t>..</w:t>
      </w:r>
      <w:r w:rsidR="0003574C">
        <w:rPr>
          <w:b/>
        </w:rPr>
        <w:t>........27.049,62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AUTO ZUBAK-ZAGREB d.o.o., Sesvete, Ljudevita Posavskog 7/a, OIB : 34970126847..........................................................................</w:t>
      </w:r>
      <w:r w:rsidR="0003574C">
        <w:rPr>
          <w:b/>
        </w:rPr>
        <w:t>..........</w:t>
      </w:r>
      <w:r w:rsidR="00391BA3">
        <w:rPr>
          <w:b/>
        </w:rPr>
        <w:t>..</w:t>
      </w:r>
      <w:r w:rsidR="0003574C">
        <w:rPr>
          <w:b/>
        </w:rPr>
        <w:t>......19.763,26 kuna</w:t>
      </w:r>
    </w:p>
    <w:p w:rsidRDefault="00331229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>
        <w:rPr>
          <w:b/>
        </w:rPr>
        <w:t xml:space="preserve"> HRVATSKE VODE , pravna</w:t>
      </w:r>
      <w:r w:rsidR="009D282D" w:rsidRPr="005B07C2">
        <w:rPr>
          <w:b/>
        </w:rPr>
        <w:t xml:space="preserve"> osoba za upravljanje vodama, Zagreb, Ulica grada Vukovara 220, OIB : 28921383001........................................</w:t>
      </w:r>
      <w:r w:rsidR="0003574C">
        <w:rPr>
          <w:b/>
        </w:rPr>
        <w:t>.......</w:t>
      </w:r>
      <w:r w:rsidR="00391BA3">
        <w:rPr>
          <w:b/>
        </w:rPr>
        <w:t>.</w:t>
      </w:r>
      <w:r w:rsidR="0003574C">
        <w:rPr>
          <w:b/>
        </w:rPr>
        <w:t>..............50,24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 xml:space="preserve">    VODOVOD  d.o.o., Zadar, Špire Brusine 17, O</w:t>
      </w:r>
      <w:r w:rsidR="0003574C">
        <w:rPr>
          <w:b/>
        </w:rPr>
        <w:t>IB : 89406825003.</w:t>
      </w:r>
      <w:r w:rsidR="00391BA3">
        <w:rPr>
          <w:b/>
        </w:rPr>
        <w:t>.</w:t>
      </w:r>
      <w:r w:rsidR="0003574C">
        <w:rPr>
          <w:b/>
        </w:rPr>
        <w:t>...728,57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KONZUM d.d. za trgovinu na veliko i malo, Zagreb, Marijana Čavića 1/a, OIB : 29955634590................................................................</w:t>
      </w:r>
      <w:r w:rsidR="0003574C">
        <w:rPr>
          <w:b/>
        </w:rPr>
        <w:t>............</w:t>
      </w:r>
      <w:r w:rsidR="00391BA3">
        <w:rPr>
          <w:b/>
        </w:rPr>
        <w:t>............</w:t>
      </w:r>
      <w:r w:rsidR="0003574C">
        <w:rPr>
          <w:b/>
        </w:rPr>
        <w:t>......1.300,00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AUTO TOMAŽ d.o.o., Ogulinska 60, Zagreb, OIB : 98321514369..........................................................................</w:t>
      </w:r>
      <w:r w:rsidR="0003574C">
        <w:rPr>
          <w:b/>
        </w:rPr>
        <w:t>..........</w:t>
      </w:r>
      <w:r w:rsidR="00391BA3">
        <w:rPr>
          <w:b/>
        </w:rPr>
        <w:t>..</w:t>
      </w:r>
      <w:r w:rsidR="0003574C">
        <w:rPr>
          <w:b/>
        </w:rPr>
        <w:t>........8.103,90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HEP ELEKTRA d.o.o., Zagreb, Ulica grada Vukovara 37, OIB : 43965974818...........................................................................</w:t>
      </w:r>
      <w:r w:rsidR="0003574C">
        <w:rPr>
          <w:b/>
        </w:rPr>
        <w:t>...............</w:t>
      </w:r>
      <w:r w:rsidR="00391BA3">
        <w:rPr>
          <w:b/>
        </w:rPr>
        <w:t>.</w:t>
      </w:r>
      <w:r w:rsidR="0003574C">
        <w:rPr>
          <w:b/>
        </w:rPr>
        <w:t>...5.569,60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HEP OPSKRBA d.o.o., Zagreb, Ulica grada Vukovara 37, OIB : 63073332379..........................................................................</w:t>
      </w:r>
      <w:r w:rsidR="0003574C">
        <w:rPr>
          <w:b/>
        </w:rPr>
        <w:t>........</w:t>
      </w:r>
      <w:r w:rsidR="00391BA3">
        <w:rPr>
          <w:b/>
        </w:rPr>
        <w:t>..</w:t>
      </w:r>
      <w:r w:rsidR="0003574C">
        <w:rPr>
          <w:b/>
        </w:rPr>
        <w:t>..........7.049,07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STROJOPROMET</w:t>
      </w:r>
      <w:r w:rsidR="00BE686F">
        <w:rPr>
          <w:b/>
        </w:rPr>
        <w:t xml:space="preserve"> </w:t>
      </w:r>
      <w:r w:rsidRPr="005B07C2">
        <w:rPr>
          <w:b/>
        </w:rPr>
        <w:t>- ZAGREB d.o.o., Šenkovec, Zagrebačka 6, OIB : 97994010225.........................................................................</w:t>
      </w:r>
      <w:r w:rsidR="0003574C">
        <w:rPr>
          <w:b/>
        </w:rPr>
        <w:t>..........</w:t>
      </w:r>
      <w:r w:rsidR="00391BA3">
        <w:rPr>
          <w:b/>
        </w:rPr>
        <w:t>.</w:t>
      </w:r>
      <w:r w:rsidR="0003574C">
        <w:rPr>
          <w:b/>
        </w:rPr>
        <w:t>......122.857,09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 w:rsidRPr="005B07C2">
        <w:rPr>
          <w:b/>
        </w:rPr>
        <w:t>PRIVREDNA BANKA ZAGREB d.d., Zagreb, Radnička cesta 50, OIB : 02535697732.......................................................................</w:t>
      </w:r>
      <w:r w:rsidR="0003574C">
        <w:rPr>
          <w:b/>
        </w:rPr>
        <w:t>...</w:t>
      </w:r>
      <w:r w:rsidR="00391BA3">
        <w:rPr>
          <w:b/>
        </w:rPr>
        <w:t>..</w:t>
      </w:r>
      <w:r w:rsidR="0003574C">
        <w:rPr>
          <w:b/>
        </w:rPr>
        <w:t>...........1.389.314,27 kuna</w:t>
      </w:r>
    </w:p>
    <w:p w:rsidRDefault="009D282D" w:rsidP="009D282D" w:rsidR="009D282D" w:rsidRPr="005B07C2">
      <w:pPr>
        <w:pStyle w:val="Odlomakpopisa"/>
        <w:numPr>
          <w:ilvl w:val="0"/>
          <w:numId w:val="43"/>
        </w:numPr>
        <w:rPr>
          <w:b/>
        </w:rPr>
      </w:pPr>
      <w:r>
        <w:rPr>
          <w:b/>
        </w:rPr>
        <w:t>Z</w:t>
      </w:r>
      <w:r w:rsidRPr="005B07C2">
        <w:rPr>
          <w:b/>
        </w:rPr>
        <w:t>agrebački holding d.o.o, Zagreb, Ulica grada Vukovara, OIB : 85584865987..........................................................................</w:t>
      </w:r>
      <w:r w:rsidR="00391BA3">
        <w:rPr>
          <w:b/>
        </w:rPr>
        <w:t>..</w:t>
      </w:r>
      <w:r w:rsidR="0003574C">
        <w:rPr>
          <w:b/>
        </w:rPr>
        <w:t>..................2.232,02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SLATINSKA BANKA d.d., Slatina, Vladimira nazora 2. OIB : 42252496579........................................................................</w:t>
      </w:r>
      <w:r w:rsidR="00211E7D">
        <w:rPr>
          <w:b/>
        </w:rPr>
        <w:t>........</w:t>
      </w:r>
      <w:r w:rsidR="00391BA3">
        <w:rPr>
          <w:b/>
        </w:rPr>
        <w:t>..</w:t>
      </w:r>
      <w:r w:rsidR="00211E7D">
        <w:rPr>
          <w:b/>
        </w:rPr>
        <w:t>........984.102,55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Odvjetnik Franjo Šebijan, Pavlinska 5, Varaždin, OIB : 71623795593.........................................................................</w:t>
      </w:r>
      <w:r w:rsidR="00211E7D">
        <w:rPr>
          <w:b/>
        </w:rPr>
        <w:t>...........</w:t>
      </w:r>
      <w:r w:rsidR="00391BA3">
        <w:rPr>
          <w:b/>
        </w:rPr>
        <w:t>..</w:t>
      </w:r>
      <w:r w:rsidR="00211E7D">
        <w:rPr>
          <w:b/>
        </w:rPr>
        <w:t>......20.463,03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EOS MATRIX d.o.o., Zagreb, Horvatova 82, OIB : 76674680107..........................................................................</w:t>
      </w:r>
      <w:r w:rsidR="00211E7D">
        <w:rPr>
          <w:b/>
        </w:rPr>
        <w:t>..........</w:t>
      </w:r>
      <w:r w:rsidR="00391BA3">
        <w:rPr>
          <w:b/>
        </w:rPr>
        <w:t>.</w:t>
      </w:r>
      <w:r w:rsidR="00211E7D">
        <w:rPr>
          <w:b/>
        </w:rPr>
        <w:t>.......13.350,03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lastRenderedPageBreak/>
        <w:t>REGULA – TRIBUTI d.o.o., Zagreb, Dubrava 167, OIB : 46029427311...............................................................</w:t>
      </w:r>
      <w:r w:rsidR="001226C2">
        <w:rPr>
          <w:b/>
        </w:rPr>
        <w:t>...........</w:t>
      </w:r>
      <w:r w:rsidR="00211E7D">
        <w:rPr>
          <w:b/>
        </w:rPr>
        <w:t>........</w:t>
      </w:r>
      <w:r w:rsidR="00391BA3">
        <w:rPr>
          <w:b/>
        </w:rPr>
        <w:t>.</w:t>
      </w:r>
      <w:r w:rsidR="00211E7D">
        <w:rPr>
          <w:b/>
        </w:rPr>
        <w:t>.........34.760,84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JOSO NIMAC, vl. Obrta za prijevoz PRIJEVOZ NIMAC, Budenec, Dominićev odvojak 36-b.......................................................</w:t>
      </w:r>
      <w:r w:rsidR="00211E7D">
        <w:rPr>
          <w:b/>
        </w:rPr>
        <w:t>.............</w:t>
      </w:r>
      <w:r w:rsidR="00391BA3">
        <w:rPr>
          <w:b/>
        </w:rPr>
        <w:t>....................</w:t>
      </w:r>
      <w:r w:rsidR="00211E7D">
        <w:rPr>
          <w:b/>
        </w:rPr>
        <w:t>.....3.432,57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HRVATSKA BANKA ZA OBNOVU I RAZVIT</w:t>
      </w:r>
      <w:r w:rsidR="00211E7D">
        <w:rPr>
          <w:b/>
        </w:rPr>
        <w:t>AK, Zagreb, Strossmayerov trg 9</w:t>
      </w:r>
      <w:r w:rsidRPr="009D282D">
        <w:rPr>
          <w:b/>
        </w:rPr>
        <w:t xml:space="preserve"> OIB : 26702280390..........................</w:t>
      </w:r>
      <w:r w:rsidR="00211E7D">
        <w:rPr>
          <w:b/>
        </w:rPr>
        <w:t>............</w:t>
      </w:r>
      <w:r w:rsidR="00391BA3">
        <w:rPr>
          <w:b/>
        </w:rPr>
        <w:t>.....................................</w:t>
      </w:r>
      <w:r w:rsidR="00211E7D">
        <w:rPr>
          <w:b/>
        </w:rPr>
        <w:t>....174.401,34 kuna</w:t>
      </w:r>
    </w:p>
    <w:p w:rsidRDefault="009D282D" w:rsidP="009D282D" w:rsidR="009D282D" w:rsidRPr="009D282D">
      <w:pPr>
        <w:pStyle w:val="Odlomakpopisa"/>
        <w:numPr>
          <w:ilvl w:val="0"/>
          <w:numId w:val="43"/>
        </w:numPr>
        <w:rPr>
          <w:b/>
        </w:rPr>
      </w:pPr>
      <w:r w:rsidRPr="009D282D">
        <w:rPr>
          <w:b/>
        </w:rPr>
        <w:t>Hrvatski zavod za javno zdravstvo, Zagreb, Rockfellerova 7, OIB : 75297532041......................................................................</w:t>
      </w:r>
      <w:r w:rsidR="00391BA3">
        <w:rPr>
          <w:b/>
        </w:rPr>
        <w:t>..</w:t>
      </w:r>
      <w:r w:rsidRPr="009D282D">
        <w:rPr>
          <w:b/>
        </w:rPr>
        <w:t>......................6.189,34 kuna</w:t>
      </w:r>
    </w:p>
    <w:p w:rsidRDefault="009D282D" w:rsidP="009D282D" w:rsidR="009D282D" w:rsidRPr="00CF615A">
      <w:pPr>
        <w:ind w:left="284"/>
        <w:rPr>
          <w:b/>
        </w:rPr>
      </w:pPr>
    </w:p>
    <w:p w:rsidRDefault="009D282D" w:rsidP="009D282D" w:rsidR="009D282D" w:rsidRPr="00825F97">
      <w:pPr>
        <w:ind w:left="284"/>
        <w:rPr>
          <w:b/>
        </w:rPr>
      </w:pPr>
    </w:p>
    <w:p w:rsidRDefault="009D282D" w:rsidP="009D282D" w:rsidR="009D282D">
      <w:pPr>
        <w:rPr>
          <w:b/>
        </w:rPr>
      </w:pPr>
      <w:r>
        <w:rPr>
          <w:b/>
        </w:rPr>
        <w:t>Ukupan iznos prijavljenih</w:t>
      </w:r>
      <w:r w:rsidRPr="007366DF">
        <w:rPr>
          <w:b/>
        </w:rPr>
        <w:t xml:space="preserve"> tražbina II višeg ispl</w:t>
      </w:r>
      <w:r w:rsidR="001226C2">
        <w:rPr>
          <w:b/>
        </w:rPr>
        <w:t>atnog reda iznosi...</w:t>
      </w:r>
      <w:r>
        <w:rPr>
          <w:b/>
        </w:rPr>
        <w:t>..</w:t>
      </w:r>
      <w:r w:rsidR="00391BA3">
        <w:rPr>
          <w:b/>
        </w:rPr>
        <w:t>...</w:t>
      </w:r>
      <w:r>
        <w:rPr>
          <w:b/>
        </w:rPr>
        <w:t>.</w:t>
      </w:r>
      <w:r w:rsidR="001226C2" w:rsidRPr="001226C2">
        <w:t xml:space="preserve"> </w:t>
      </w:r>
      <w:r w:rsidR="00DA606E">
        <w:rPr>
          <w:b/>
        </w:rPr>
        <w:t xml:space="preserve">4.521.372,72 </w:t>
      </w:r>
      <w:r w:rsidR="001226C2" w:rsidRPr="001226C2">
        <w:rPr>
          <w:b/>
        </w:rPr>
        <w:t>kuna</w:t>
      </w:r>
    </w:p>
    <w:p w:rsidRDefault="009D282D" w:rsidP="009D282D" w:rsidR="009D282D">
      <w:pPr>
        <w:rPr>
          <w:b/>
        </w:rPr>
      </w:pPr>
    </w:p>
    <w:p w:rsidRDefault="00AA2E89" w:rsidP="009D282D" w:rsidR="00AA2E89">
      <w:pPr>
        <w:ind w:left="284"/>
        <w:rPr>
          <w:b/>
        </w:rPr>
      </w:pPr>
    </w:p>
    <w:p w:rsidRDefault="00B71258" w:rsidP="009D282D" w:rsidR="00B71258" w:rsidRPr="005E3C36">
      <w:pPr>
        <w:pStyle w:val="Odlomakpopisa"/>
        <w:numPr>
          <w:ilvl w:val="0"/>
          <w:numId w:val="42"/>
        </w:numPr>
        <w:rPr>
          <w:b/>
        </w:rPr>
      </w:pPr>
      <w:r w:rsidRPr="005E3C36">
        <w:rPr>
          <w:b/>
        </w:rPr>
        <w:t>Predračun troškova</w:t>
      </w:r>
      <w:r w:rsidR="002834FF" w:rsidRPr="005E3C36">
        <w:rPr>
          <w:b/>
        </w:rPr>
        <w:t xml:space="preserve"> stečajnog postupka</w:t>
      </w:r>
      <w:r w:rsidRPr="005E3C36">
        <w:rPr>
          <w:b/>
        </w:rPr>
        <w:t xml:space="preserve"> za naredno šestomjesečno razdoblje</w:t>
      </w:r>
    </w:p>
    <w:p w:rsidRDefault="00A24563" w:rsidP="00A24563" w:rsidR="00A24563">
      <w:pPr>
        <w:pStyle w:val="Odlomakpopisa"/>
        <w:ind w:left="360"/>
        <w:rPr>
          <w:b/>
        </w:rPr>
      </w:pPr>
    </w:p>
    <w:p w:rsidRDefault="007A3487" w:rsidP="00691D9B" w:rsidR="00691D9B" w:rsidRPr="00A24563">
      <w:pPr>
        <w:pStyle w:val="Odlomakpopisa"/>
        <w:ind w:left="360"/>
      </w:pPr>
      <w:r>
        <w:t xml:space="preserve">  </w:t>
      </w:r>
      <w:r w:rsidR="00A24563">
        <w:t xml:space="preserve">  </w:t>
      </w:r>
      <w:r w:rsidR="00A24563" w:rsidRPr="00A24563">
        <w:t>Stečajni upravitelj</w:t>
      </w:r>
      <w:r w:rsidR="00A24563">
        <w:t xml:space="preserve"> prilaže projekciju predvidivih troškova stečajnog postupka za razdoblje od 6 mjeseci :</w:t>
      </w:r>
    </w:p>
    <w:p w:rsidRDefault="00B71258" w:rsidP="00B71258" w:rsidR="00B71258"/>
    <w:p w:rsidRDefault="00B71258" w:rsidP="00B71258" w:rsidR="00B71258">
      <w:pPr>
        <w:pStyle w:val="Odlomakpopisa"/>
        <w:numPr>
          <w:ilvl w:val="0"/>
          <w:numId w:val="14"/>
        </w:numPr>
      </w:pPr>
      <w:r>
        <w:t xml:space="preserve">Knjigovodstvene </w:t>
      </w:r>
      <w:r w:rsidR="00964AE8">
        <w:t>usluge (5</w:t>
      </w:r>
      <w:r>
        <w:t>00,00 kn/mj)</w:t>
      </w:r>
      <w:r w:rsidR="002834FF">
        <w:t>.............................</w:t>
      </w:r>
      <w:r w:rsidR="00391BA3">
        <w:t>..</w:t>
      </w:r>
      <w:r w:rsidR="002834FF">
        <w:t>.........</w:t>
      </w:r>
      <w:r w:rsidR="00391BA3">
        <w:t>......</w:t>
      </w:r>
      <w:r w:rsidR="002834FF">
        <w:t>......</w:t>
      </w:r>
      <w:r w:rsidR="00964AE8">
        <w:rPr>
          <w:b/>
        </w:rPr>
        <w:t>3.0</w:t>
      </w:r>
      <w:r w:rsidRPr="00D836A0">
        <w:rPr>
          <w:b/>
        </w:rPr>
        <w:t>00,00</w:t>
      </w:r>
      <w:r>
        <w:t xml:space="preserve"> kuna</w:t>
      </w:r>
    </w:p>
    <w:p w:rsidRDefault="002834FF" w:rsidP="00B71258" w:rsidR="00B71258">
      <w:pPr>
        <w:pStyle w:val="Odlomakpopisa"/>
        <w:numPr>
          <w:ilvl w:val="0"/>
          <w:numId w:val="14"/>
        </w:numPr>
      </w:pPr>
      <w:r>
        <w:t>Stvarni t</w:t>
      </w:r>
      <w:r w:rsidR="00B71258">
        <w:t>roškovi stečajnog upravitelja (izrada pečata, otvaranje žiro računa, upis u NKD, troškovi mobitela i interneta, troškovi putnih naloga, poštarina, uredski materijal) paušalno ...........................................</w:t>
      </w:r>
      <w:r>
        <w:t>...........</w:t>
      </w:r>
      <w:r w:rsidR="00391BA3">
        <w:t>..</w:t>
      </w:r>
      <w:r>
        <w:t>...............</w:t>
      </w:r>
      <w:r w:rsidR="00391BA3">
        <w:t>.....</w:t>
      </w:r>
      <w:r>
        <w:t>....</w:t>
      </w:r>
      <w:r w:rsidR="00B71258">
        <w:t>...</w:t>
      </w:r>
      <w:r w:rsidR="00B71258" w:rsidRPr="00D836A0">
        <w:rPr>
          <w:b/>
        </w:rPr>
        <w:t>2.000,00</w:t>
      </w:r>
      <w:r w:rsidR="00B71258">
        <w:t xml:space="preserve"> kuna</w:t>
      </w:r>
    </w:p>
    <w:p w:rsidRDefault="007153FB" w:rsidP="00B71258" w:rsidR="007153FB">
      <w:pPr>
        <w:pStyle w:val="Odlomakpopisa"/>
        <w:numPr>
          <w:ilvl w:val="0"/>
          <w:numId w:val="14"/>
        </w:numPr>
      </w:pPr>
      <w:r>
        <w:t>Bankarske usluge......................................</w:t>
      </w:r>
      <w:r w:rsidR="002834FF">
        <w:t>....................</w:t>
      </w:r>
      <w:r w:rsidR="00391BA3">
        <w:t>....</w:t>
      </w:r>
      <w:r w:rsidR="002834FF">
        <w:t>..</w:t>
      </w:r>
      <w:r w:rsidR="007A3487">
        <w:t>.</w:t>
      </w:r>
      <w:r w:rsidR="00B5537D">
        <w:t>..</w:t>
      </w:r>
      <w:r w:rsidR="002834FF">
        <w:t>.......</w:t>
      </w:r>
      <w:r w:rsidR="00391BA3">
        <w:t>.....</w:t>
      </w:r>
      <w:r w:rsidR="002834FF">
        <w:t>.....</w:t>
      </w:r>
      <w:r w:rsidR="009A0EDC">
        <w:t>.</w:t>
      </w:r>
      <w:r w:rsidR="002834FF">
        <w:t>..</w:t>
      </w:r>
      <w:r w:rsidR="00B5537D">
        <w:t>.</w:t>
      </w:r>
      <w:r w:rsidR="00B5537D" w:rsidRPr="00D836A0">
        <w:rPr>
          <w:b/>
        </w:rPr>
        <w:t>1.0</w:t>
      </w:r>
      <w:r w:rsidRPr="00D836A0">
        <w:rPr>
          <w:b/>
        </w:rPr>
        <w:t>00,00</w:t>
      </w:r>
      <w:r>
        <w:t xml:space="preserve"> kuna</w:t>
      </w:r>
    </w:p>
    <w:p w:rsidRDefault="00BE734A" w:rsidP="00BE734A" w:rsidR="00BE734A">
      <w:pPr>
        <w:pStyle w:val="Odlomakpopisa"/>
        <w:ind w:left="765"/>
      </w:pPr>
    </w:p>
    <w:p w:rsidRDefault="00F37EEF" w:rsidP="00346456" w:rsidR="00346456">
      <w:r>
        <w:t xml:space="preserve">       Predvidivi troškovi</w:t>
      </w:r>
      <w:r w:rsidR="00BE734A">
        <w:t xml:space="preserve"> sveukupno</w:t>
      </w:r>
      <w:r w:rsidR="002834FF">
        <w:t xml:space="preserve"> </w:t>
      </w:r>
      <w:r w:rsidR="00BE734A">
        <w:t>(obračun prema stvarno nastalim troškovima).........................................................</w:t>
      </w:r>
      <w:r w:rsidR="002834FF">
        <w:t>..................,.....</w:t>
      </w:r>
      <w:r w:rsidR="006001A5">
        <w:t>..............</w:t>
      </w:r>
      <w:r w:rsidR="00391BA3">
        <w:t>........</w:t>
      </w:r>
      <w:r w:rsidR="006001A5">
        <w:t>.</w:t>
      </w:r>
      <w:r w:rsidR="002834FF">
        <w:t>.....</w:t>
      </w:r>
      <w:r w:rsidR="00964AE8">
        <w:rPr>
          <w:b/>
        </w:rPr>
        <w:t>6.0</w:t>
      </w:r>
      <w:r w:rsidR="00BE734A" w:rsidRPr="00D836A0">
        <w:rPr>
          <w:b/>
        </w:rPr>
        <w:t>00,00</w:t>
      </w:r>
      <w:r w:rsidR="00BE734A">
        <w:t xml:space="preserve"> kuna</w:t>
      </w:r>
    </w:p>
    <w:p w:rsidRDefault="00BE734A" w:rsidP="00346456" w:rsidR="00BE734A"/>
    <w:p w:rsidRDefault="005636EE" w:rsidP="009D282D" w:rsidR="00EF4677">
      <w:pPr>
        <w:pStyle w:val="Odlomakpopisa"/>
        <w:numPr>
          <w:ilvl w:val="0"/>
          <w:numId w:val="42"/>
        </w:numPr>
        <w:rPr>
          <w:b/>
        </w:rPr>
      </w:pPr>
      <w:r w:rsidRPr="005E3C36">
        <w:rPr>
          <w:b/>
        </w:rPr>
        <w:t>Obveze stečajne mase iznose</w:t>
      </w:r>
      <w:r w:rsidR="00346456" w:rsidRPr="005E3C36">
        <w:rPr>
          <w:b/>
        </w:rPr>
        <w:t xml:space="preserve"> :</w:t>
      </w:r>
    </w:p>
    <w:p w:rsidRDefault="00B86731" w:rsidP="00B86731" w:rsidR="00B86731" w:rsidRPr="00B86731">
      <w:pPr>
        <w:rPr>
          <w:b/>
        </w:rPr>
      </w:pPr>
    </w:p>
    <w:p w:rsidRDefault="00B86731" w:rsidP="00346456" w:rsidR="00B5614E">
      <w:pPr>
        <w:rPr>
          <w:b/>
        </w:rPr>
      </w:pPr>
      <w:r>
        <w:rPr>
          <w:b/>
        </w:rPr>
        <w:t xml:space="preserve">- </w:t>
      </w:r>
      <w:r w:rsidR="00EF4677">
        <w:t xml:space="preserve">   vjerovnici prvog vi</w:t>
      </w:r>
      <w:r>
        <w:t>šeg isplatnog reda....</w:t>
      </w:r>
      <w:r w:rsidR="00EF4677">
        <w:t>...........................</w:t>
      </w:r>
      <w:r>
        <w:t>.</w:t>
      </w:r>
      <w:r w:rsidR="00391BA3">
        <w:t>......</w:t>
      </w:r>
      <w:r>
        <w:t>........</w:t>
      </w:r>
      <w:r w:rsidR="00EF4677">
        <w:t>........</w:t>
      </w:r>
      <w:r w:rsidR="00B5614E" w:rsidRPr="00B5614E">
        <w:rPr>
          <w:b/>
        </w:rPr>
        <w:t xml:space="preserve"> </w:t>
      </w:r>
      <w:r w:rsidR="00B5614E" w:rsidRPr="00DA606E">
        <w:rPr>
          <w:b/>
        </w:rPr>
        <w:t>1.053.557,62 kuna</w:t>
      </w:r>
    </w:p>
    <w:p w:rsidRDefault="00B5614E" w:rsidP="00346456" w:rsidR="00B86731">
      <w:pPr>
        <w:rPr>
          <w:b/>
        </w:rPr>
      </w:pPr>
      <w:r>
        <w:t xml:space="preserve"> </w:t>
      </w:r>
      <w:r w:rsidR="00346456">
        <w:t xml:space="preserve">-  </w:t>
      </w:r>
      <w:r w:rsidR="006001A5">
        <w:t xml:space="preserve"> </w:t>
      </w:r>
      <w:r w:rsidR="00346456">
        <w:t xml:space="preserve"> vjerovnici drugog višeg isplatnog reda</w:t>
      </w:r>
      <w:r w:rsidR="00836767">
        <w:t>.....................</w:t>
      </w:r>
      <w:r w:rsidR="007A3487">
        <w:t>.........</w:t>
      </w:r>
      <w:r>
        <w:t>..</w:t>
      </w:r>
      <w:r w:rsidR="007A3487">
        <w:t>.</w:t>
      </w:r>
      <w:r w:rsidR="00391BA3">
        <w:t>.....</w:t>
      </w:r>
      <w:r w:rsidR="007A3487">
        <w:t>..</w:t>
      </w:r>
      <w:r w:rsidR="00B86731">
        <w:t>...</w:t>
      </w:r>
      <w:r w:rsidR="007A3487">
        <w:t>.</w:t>
      </w:r>
      <w:r w:rsidR="00B86731">
        <w:t>...</w:t>
      </w:r>
      <w:r w:rsidR="009A0EDC">
        <w:t>....</w:t>
      </w:r>
      <w:r w:rsidRPr="00B5614E">
        <w:rPr>
          <w:b/>
        </w:rPr>
        <w:t xml:space="preserve"> </w:t>
      </w:r>
      <w:r>
        <w:rPr>
          <w:b/>
        </w:rPr>
        <w:t xml:space="preserve">4.521.372,72 </w:t>
      </w:r>
      <w:r w:rsidRPr="001226C2">
        <w:rPr>
          <w:b/>
        </w:rPr>
        <w:t>kuna</w:t>
      </w:r>
    </w:p>
    <w:p w:rsidRDefault="00EF4677" w:rsidP="00346456" w:rsidR="004C6CF6" w:rsidRPr="00B86731">
      <w:pPr>
        <w:rPr>
          <w:b/>
        </w:rPr>
      </w:pPr>
      <w:r>
        <w:rPr>
          <w:b/>
        </w:rPr>
        <w:t xml:space="preserve">- </w:t>
      </w:r>
      <w:r w:rsidR="00F37EEF">
        <w:rPr>
          <w:b/>
        </w:rPr>
        <w:t xml:space="preserve"> </w:t>
      </w:r>
      <w:r w:rsidR="00A24563" w:rsidRPr="00F37EEF">
        <w:rPr>
          <w:b/>
        </w:rPr>
        <w:t xml:space="preserve"> </w:t>
      </w:r>
      <w:r>
        <w:rPr>
          <w:b/>
        </w:rPr>
        <w:t xml:space="preserve"> </w:t>
      </w:r>
      <w:r w:rsidR="00A24563" w:rsidRPr="00F37EEF">
        <w:t xml:space="preserve"> </w:t>
      </w:r>
      <w:r w:rsidR="00F37EEF">
        <w:t>predvidivi troškovi stečajnog postupka..........</w:t>
      </w:r>
      <w:r>
        <w:t>..................</w:t>
      </w:r>
      <w:r w:rsidR="00E71531">
        <w:t>....</w:t>
      </w:r>
      <w:r w:rsidR="00391BA3">
        <w:t>.......</w:t>
      </w:r>
      <w:r w:rsidR="00E71531">
        <w:t>....</w:t>
      </w:r>
      <w:r w:rsidR="00F37EEF">
        <w:t>..</w:t>
      </w:r>
      <w:r w:rsidR="00B86731">
        <w:t>........</w:t>
      </w:r>
      <w:r w:rsidR="00F37EEF">
        <w:t>......</w:t>
      </w:r>
      <w:r w:rsidR="007A3487" w:rsidRPr="007A3487">
        <w:rPr>
          <w:b/>
        </w:rPr>
        <w:t xml:space="preserve">6.000,00 </w:t>
      </w:r>
      <w:r w:rsidR="007A3487" w:rsidRPr="00B86731">
        <w:rPr>
          <w:b/>
        </w:rPr>
        <w:t>kuna</w:t>
      </w:r>
    </w:p>
    <w:p w:rsidRDefault="00A6711E" w:rsidP="00346456" w:rsidR="00A6711E"/>
    <w:p w:rsidRDefault="004C6CF6" w:rsidP="00346456" w:rsidR="004C6CF6"/>
    <w:p w:rsidRDefault="00F37EEF" w:rsidP="00B7482C" w:rsidR="007A3487" w:rsidRPr="005B07C2">
      <w:pPr>
        <w:ind w:firstLine="360"/>
        <w:rPr>
          <w:lang w:val="pt-BR"/>
        </w:rPr>
      </w:pPr>
      <w:r w:rsidRPr="008602FC">
        <w:lastRenderedPageBreak/>
        <w:t>Predračun troškova</w:t>
      </w:r>
      <w:r w:rsidR="00A10D7A" w:rsidRPr="008602FC">
        <w:t xml:space="preserve"> stečajnog postupka</w:t>
      </w:r>
      <w:r w:rsidR="004C6CF6" w:rsidRPr="008602FC">
        <w:t xml:space="preserve"> </w:t>
      </w:r>
      <w:r w:rsidR="00A10D7A" w:rsidRPr="008602FC">
        <w:t>i</w:t>
      </w:r>
      <w:r w:rsidR="004C6CF6" w:rsidRPr="008602FC">
        <w:t xml:space="preserve"> </w:t>
      </w:r>
      <w:r w:rsidRPr="008602FC">
        <w:t>ukupnih</w:t>
      </w:r>
      <w:r w:rsidR="00A10D7A" w:rsidRPr="008602FC">
        <w:t xml:space="preserve"> obveza</w:t>
      </w:r>
      <w:r w:rsidR="00D836A0" w:rsidRPr="008602FC">
        <w:t xml:space="preserve"> </w:t>
      </w:r>
      <w:r w:rsidR="00274A59" w:rsidRPr="008602FC">
        <w:t>stečajne mase</w:t>
      </w:r>
      <w:r w:rsidR="007A3487" w:rsidRPr="008602FC">
        <w:t xml:space="preserve"> u stečajnom postupku nad dužnikom</w:t>
      </w:r>
      <w:r w:rsidR="007A3487">
        <w:rPr>
          <w:b/>
        </w:rPr>
        <w:t xml:space="preserve"> </w:t>
      </w:r>
      <w:r w:rsidR="005B07C2">
        <w:rPr>
          <w:lang w:val="pt-BR"/>
        </w:rPr>
        <w:t>INTERUGOS d.o.o., Sveti Ivan Zelina</w:t>
      </w:r>
      <w:r w:rsidR="005B07C2" w:rsidRPr="002F0C0B">
        <w:rPr>
          <w:lang w:val="pt-BR"/>
        </w:rPr>
        <w:t>,</w:t>
      </w:r>
      <w:r w:rsidR="005B07C2">
        <w:rPr>
          <w:lang w:val="pt-BR"/>
        </w:rPr>
        <w:t xml:space="preserve"> Pretoki 22 e</w:t>
      </w:r>
      <w:r w:rsidR="005B07C2" w:rsidRPr="002F0C0B">
        <w:rPr>
          <w:lang w:val="pt-BR"/>
        </w:rPr>
        <w:t xml:space="preserve">, OIB </w:t>
      </w:r>
      <w:r w:rsidR="005B07C2">
        <w:rPr>
          <w:lang w:val="pt-BR"/>
        </w:rPr>
        <w:t xml:space="preserve">20391557725 </w:t>
      </w:r>
      <w:r w:rsidR="007A3487" w:rsidRPr="008602FC">
        <w:t>procjenjuje se na iznos  od</w:t>
      </w:r>
      <w:r w:rsidR="00274A59" w:rsidRPr="008602FC">
        <w:t>.....</w:t>
      </w:r>
      <w:r w:rsidR="004C6CF6" w:rsidRPr="008602FC">
        <w:t>............</w:t>
      </w:r>
      <w:r w:rsidR="007A3487" w:rsidRPr="008602FC">
        <w:t>.......</w:t>
      </w:r>
      <w:r w:rsidR="00B86731">
        <w:t>..</w:t>
      </w:r>
      <w:r w:rsidR="007A3487" w:rsidRPr="008602FC">
        <w:t>...</w:t>
      </w:r>
      <w:r w:rsidR="004C6CF6" w:rsidRPr="008602FC">
        <w:t>.....</w:t>
      </w:r>
      <w:r w:rsidR="007A3487" w:rsidRPr="008602FC">
        <w:t>......</w:t>
      </w:r>
      <w:r w:rsidR="00391BA3">
        <w:t>......</w:t>
      </w:r>
      <w:r w:rsidR="007A3487" w:rsidRPr="008602FC">
        <w:t>...</w:t>
      </w:r>
      <w:r w:rsidR="00B86731">
        <w:t>.....</w:t>
      </w:r>
      <w:r w:rsidR="00B5614E">
        <w:rPr>
          <w:b/>
        </w:rPr>
        <w:t>5.580.930,34</w:t>
      </w:r>
      <w:r w:rsidR="00E71531" w:rsidRPr="00E71531">
        <w:rPr>
          <w:b/>
        </w:rPr>
        <w:t xml:space="preserve"> kuna</w:t>
      </w:r>
    </w:p>
    <w:p w:rsidRDefault="007A3487" w:rsidP="00346456" w:rsidR="007A3487">
      <w:pPr>
        <w:rPr>
          <w:b/>
        </w:rPr>
      </w:pPr>
    </w:p>
    <w:p w:rsidRDefault="00D0141E" w:rsidP="009D282D" w:rsidR="00D0141E">
      <w:pPr>
        <w:pStyle w:val="Odlomakpopisa"/>
        <w:numPr>
          <w:ilvl w:val="0"/>
          <w:numId w:val="42"/>
        </w:numPr>
        <w:rPr>
          <w:b/>
        </w:rPr>
      </w:pPr>
      <w:r w:rsidRPr="003E1A18">
        <w:rPr>
          <w:b/>
        </w:rPr>
        <w:t>Sudski sporovi</w:t>
      </w:r>
    </w:p>
    <w:p w:rsidRDefault="00CA522B" w:rsidP="00CA522B" w:rsidR="00CA522B">
      <w:pPr>
        <w:ind w:left="360"/>
        <w:rPr>
          <w:b/>
        </w:rPr>
      </w:pPr>
    </w:p>
    <w:p w:rsidRDefault="00CA522B" w:rsidP="00CA522B" w:rsidR="00CA522B" w:rsidRPr="00CA522B">
      <w:pPr>
        <w:ind w:left="360"/>
      </w:pPr>
      <w:r>
        <w:t>Protiv stečajnog dužnika vode se dva sudska</w:t>
      </w:r>
      <w:r w:rsidR="004E5A99">
        <w:t xml:space="preserve"> spora u kojima je isti tuženik te stečajni upravitelj predlaže da se isti postupci ne nastavljaju u ime stečajnog dužnika.</w:t>
      </w:r>
    </w:p>
    <w:p w:rsidRDefault="00D0141E" w:rsidP="00D0141E" w:rsidR="00D0141E">
      <w:pPr>
        <w:rPr>
          <w:b/>
        </w:rPr>
      </w:pPr>
    </w:p>
    <w:p w:rsidRDefault="00D0141E" w:rsidP="00CA522B" w:rsidR="009E407C" w:rsidRPr="009E407C">
      <w:pPr>
        <w:rPr>
          <w:b/>
        </w:rPr>
      </w:pPr>
      <w:r>
        <w:t xml:space="preserve"> </w:t>
      </w:r>
      <w:r w:rsidR="00E71531">
        <w:t xml:space="preserve">      </w:t>
      </w:r>
    </w:p>
    <w:p w:rsidRDefault="00BE734A" w:rsidP="00BE734A" w:rsidR="00BE734A">
      <w:pPr>
        <w:rPr>
          <w:b/>
        </w:rPr>
      </w:pPr>
    </w:p>
    <w:p w:rsidRDefault="009E407C" w:rsidP="00BE734A" w:rsidR="005D7BB1" w:rsidRPr="005D7BB1">
      <w:r>
        <w:rPr>
          <w:b/>
        </w:rPr>
        <w:t xml:space="preserve">              </w:t>
      </w:r>
      <w:r>
        <w:t>Na osnovu svega navedenog</w:t>
      </w:r>
      <w:r w:rsidR="005D7BB1">
        <w:rPr>
          <w:b/>
        </w:rPr>
        <w:t xml:space="preserve"> </w:t>
      </w:r>
      <w:r>
        <w:t>s</w:t>
      </w:r>
      <w:r w:rsidR="005D7BB1">
        <w:t xml:space="preserve">tečajni upravitelj predlaže skupštini vjerovnika donošenje slijedećih </w:t>
      </w:r>
    </w:p>
    <w:p w:rsidRDefault="004C2BD6" w:rsidP="00F37EEF" w:rsidR="00A3052A">
      <w:pPr>
        <w:ind w:left="360"/>
      </w:pPr>
      <w:r>
        <w:t xml:space="preserve">          </w:t>
      </w:r>
    </w:p>
    <w:p w:rsidRDefault="00A3052A" w:rsidP="007153FB" w:rsidR="00A3052A" w:rsidRPr="00DC622A">
      <w:pPr>
        <w:ind w:left="345"/>
        <w:rPr>
          <w:b/>
        </w:rPr>
      </w:pPr>
      <w:r>
        <w:t xml:space="preserve">                                                    </w:t>
      </w:r>
      <w:r w:rsidRPr="00DC622A">
        <w:rPr>
          <w:b/>
        </w:rPr>
        <w:t>O D L U K A</w:t>
      </w:r>
    </w:p>
    <w:p w:rsidRDefault="00A3052A" w:rsidP="007153FB" w:rsidR="00A3052A" w:rsidRPr="00DC622A">
      <w:pPr>
        <w:ind w:left="345"/>
        <w:rPr>
          <w:b/>
        </w:rPr>
      </w:pPr>
    </w:p>
    <w:p w:rsidRDefault="00A3052A" w:rsidP="00FA196E" w:rsidR="00FA196E" w:rsidRPr="00FA196E">
      <w:pPr>
        <w:pStyle w:val="Odlomakpopisa"/>
        <w:numPr>
          <w:ilvl w:val="0"/>
          <w:numId w:val="41"/>
        </w:numPr>
        <w:rPr>
          <w:lang w:val="pt-BR"/>
        </w:rPr>
      </w:pPr>
      <w:r w:rsidRPr="00FA196E">
        <w:rPr>
          <w:b/>
        </w:rPr>
        <w:t>Prihvaća se izv</w:t>
      </w:r>
      <w:r w:rsidR="006001A5" w:rsidRPr="00FA196E">
        <w:rPr>
          <w:b/>
        </w:rPr>
        <w:t>ješće stečajnog upravitelja o</w:t>
      </w:r>
      <w:r w:rsidR="00822949" w:rsidRPr="00FA196E">
        <w:rPr>
          <w:b/>
        </w:rPr>
        <w:t xml:space="preserve"> poduzetim radnjama u stečajnom postupku</w:t>
      </w:r>
      <w:r w:rsidR="005E3C36" w:rsidRPr="00FA196E">
        <w:rPr>
          <w:b/>
        </w:rPr>
        <w:t xml:space="preserve"> nad dužnikom </w:t>
      </w:r>
      <w:r w:rsidR="005B07C2" w:rsidRPr="00FA196E">
        <w:rPr>
          <w:b/>
          <w:lang w:val="pt-BR"/>
        </w:rPr>
        <w:t>INTERUGOS d.o.o., Sveti Ivan Zelina, Pretoki 22 e, OIB 20391557725</w:t>
      </w:r>
      <w:r w:rsidR="00B5700D">
        <w:t xml:space="preserve"> </w:t>
      </w:r>
      <w:r w:rsidR="00822949" w:rsidRPr="00FA196E">
        <w:rPr>
          <w:b/>
        </w:rPr>
        <w:t xml:space="preserve">od otvaranja </w:t>
      </w:r>
      <w:r w:rsidR="006001A5" w:rsidRPr="00FA196E">
        <w:rPr>
          <w:b/>
        </w:rPr>
        <w:t>stečajnog postupka</w:t>
      </w:r>
      <w:r w:rsidR="00822949" w:rsidRPr="00FA196E">
        <w:rPr>
          <w:b/>
        </w:rPr>
        <w:t xml:space="preserve"> do ispitno - izvještajnog ročišta.</w:t>
      </w:r>
    </w:p>
    <w:p w:rsidRDefault="00CA522B" w:rsidP="00FA196E" w:rsidR="00AC2A84" w:rsidRPr="00B5614E">
      <w:pPr>
        <w:pStyle w:val="Odlomakpopisa"/>
        <w:numPr>
          <w:ilvl w:val="0"/>
          <w:numId w:val="41"/>
        </w:numPr>
        <w:rPr>
          <w:b/>
          <w:lang w:val="pt-BR"/>
        </w:rPr>
      </w:pPr>
      <w:r w:rsidRPr="00FA196E">
        <w:rPr>
          <w:b/>
        </w:rPr>
        <w:t>Predlaže se</w:t>
      </w:r>
      <w:r w:rsidR="00B86731" w:rsidRPr="00FA196E">
        <w:rPr>
          <w:b/>
        </w:rPr>
        <w:t xml:space="preserve"> razlučnim vjerovnicima procjena vrijednosti nekretnine</w:t>
      </w:r>
      <w:r w:rsidR="00FA196E" w:rsidRPr="00FA196E">
        <w:rPr>
          <w:b/>
        </w:rPr>
        <w:t xml:space="preserve"> i robe upisanih u zemljišnoknjižnom odjelu Sveti Ivan Zelina, k.o. Hrastje koja u naravi predstavlja poslovnu zgradu i dvorište površine 2683 m2 upisano u zk.ul.br. 1008 </w:t>
      </w:r>
      <w:r w:rsidR="00FA196E">
        <w:rPr>
          <w:b/>
        </w:rPr>
        <w:t>putem ovlaštenog vještaka građevinske i gospodarske struke.</w:t>
      </w:r>
    </w:p>
    <w:p w:rsidRDefault="00B5614E" w:rsidP="00FA196E" w:rsidR="00B5614E" w:rsidRPr="00FA196E">
      <w:pPr>
        <w:pStyle w:val="Odlomakpopisa"/>
        <w:numPr>
          <w:ilvl w:val="0"/>
          <w:numId w:val="41"/>
        </w:numPr>
        <w:rPr>
          <w:b/>
          <w:lang w:val="pt-BR"/>
        </w:rPr>
      </w:pPr>
      <w:r>
        <w:rPr>
          <w:b/>
        </w:rPr>
        <w:t>Predlaže se skupštini vjerovnika iznajmljivanje poslovnog prostora stečajnog dužnika za iznos od 1.000,00 kuna i pripadajućih troškova  sklapanjem ugovora o najmu do završetka stečajnog postupka</w:t>
      </w:r>
    </w:p>
    <w:p w:rsidRDefault="00A3052A" w:rsidP="00FA196E" w:rsidR="00A3052A" w:rsidRPr="00DC622A">
      <w:pPr>
        <w:pStyle w:val="Odlomakpopisa"/>
        <w:numPr>
          <w:ilvl w:val="0"/>
          <w:numId w:val="41"/>
        </w:numPr>
        <w:rPr>
          <w:b/>
        </w:rPr>
      </w:pPr>
      <w:r w:rsidRPr="00DC622A">
        <w:rPr>
          <w:b/>
        </w:rPr>
        <w:t>Odobrava se angažiranje knjigovodstvenog servisa radi vođenja poslovnih knjiga</w:t>
      </w:r>
      <w:r w:rsidR="00822949">
        <w:rPr>
          <w:b/>
        </w:rPr>
        <w:t xml:space="preserve"> st</w:t>
      </w:r>
      <w:r w:rsidR="009A0EDC">
        <w:rPr>
          <w:b/>
        </w:rPr>
        <w:t>ečajnog dužnika za iznos od 5</w:t>
      </w:r>
      <w:r w:rsidRPr="00DC622A">
        <w:rPr>
          <w:b/>
        </w:rPr>
        <w:t xml:space="preserve">00,00 kuna mjesečno </w:t>
      </w:r>
      <w:r w:rsidR="00DC622A">
        <w:rPr>
          <w:b/>
        </w:rPr>
        <w:t xml:space="preserve">počevši od dana otvaranja </w:t>
      </w:r>
      <w:r w:rsidR="00822949">
        <w:rPr>
          <w:b/>
        </w:rPr>
        <w:t xml:space="preserve">pa sve do završetka </w:t>
      </w:r>
      <w:r w:rsidR="00DC622A">
        <w:rPr>
          <w:b/>
        </w:rPr>
        <w:t>stečajnog p</w:t>
      </w:r>
      <w:r w:rsidR="005746D5" w:rsidRPr="00DC622A">
        <w:rPr>
          <w:b/>
        </w:rPr>
        <w:t>ostupka.</w:t>
      </w:r>
    </w:p>
    <w:p w:rsidRDefault="005746D5" w:rsidP="005746D5" w:rsidR="005746D5"/>
    <w:p w:rsidRDefault="00B7482C" w:rsidP="006927F1" w:rsidR="006927F1">
      <w:r>
        <w:t>.</w:t>
      </w:r>
      <w:r w:rsidR="00FA196E">
        <w:t xml:space="preserve">U Miholjancu, </w:t>
      </w:r>
      <w:r w:rsidR="00910C92">
        <w:t>30</w:t>
      </w:r>
      <w:r w:rsidR="006927F1">
        <w:t>.travnja 2019.godine</w:t>
      </w:r>
    </w:p>
    <w:p w:rsidRDefault="005746D5" w:rsidP="005746D5" w:rsidR="005746D5"/>
    <w:p w:rsidRDefault="005746D5" w:rsidP="00B7482C" w:rsidR="005746D5">
      <w:pPr>
        <w:ind w:left="6372"/>
        <w:jc w:val="center"/>
      </w:pPr>
      <w:r>
        <w:t>Stečajni upravitelj:</w:t>
      </w:r>
    </w:p>
    <w:p w:rsidRDefault="004C2BD6" w:rsidP="00B7482C" w:rsidR="005B07C2">
      <w:pPr>
        <w:ind w:left="6372"/>
        <w:jc w:val="center"/>
      </w:pPr>
      <w:r>
        <w:t>Marijan Drljanovčan</w:t>
      </w:r>
    </w:p>
    <w:p w:rsidRDefault="003B24B1" w:rsidP="00B7482C" w:rsidR="003B24B1">
      <w:pPr>
        <w:jc w:val="center"/>
      </w:pPr>
    </w:p>
    <w:p w:rsidRDefault="00211E7D" w:rsidP="005746D5" w:rsidR="00211E7D"/>
    <w:p w:rsidRDefault="00211E7D" w:rsidP="005746D5" w:rsidR="00211E7D"/>
    <w:p w:rsidRDefault="00AB7A84" w:rsidP="005B07C2" w:rsidR="00AB7A84"/>
    <w:p w:rsidRDefault="005B07C2" w:rsidP="005B07C2" w:rsidR="005B07C2">
      <w:r w:rsidRPr="00B5700D">
        <w:lastRenderedPageBreak/>
        <w:t>Nadležni trgovački sud: Trgovački sud u Zagrebu</w:t>
      </w:r>
    </w:p>
    <w:p w:rsidRDefault="005B07C2" w:rsidP="005B07C2" w:rsidR="005B07C2" w:rsidRPr="008C252D">
      <w:r w:rsidRPr="00B5700D">
        <w:t xml:space="preserve">Poslovni broj spisa: Posl.broj: </w:t>
      </w:r>
      <w:r w:rsidRPr="008C252D">
        <w:t>8</w:t>
      </w:r>
      <w:r>
        <w:t>9</w:t>
      </w:r>
      <w:r w:rsidRPr="008C252D">
        <w:t>.St-</w:t>
      </w:r>
      <w:r>
        <w:t>2542/17-29</w:t>
      </w:r>
    </w:p>
    <w:p w:rsidRDefault="005B07C2" w:rsidP="005B07C2" w:rsidR="005B07C2">
      <w:pPr>
        <w:rPr>
          <w:lang w:val="pt-BR"/>
        </w:rPr>
      </w:pPr>
      <w:r w:rsidRPr="00B5700D">
        <w:t>Stečajni dužnik:</w:t>
      </w:r>
      <w:r w:rsidRPr="005E3C36">
        <w:rPr>
          <w:b/>
        </w:rPr>
        <w:t xml:space="preserve"> </w:t>
      </w:r>
      <w:r>
        <w:rPr>
          <w:lang w:val="pt-BR"/>
        </w:rPr>
        <w:t>INTERUGOS d.o.o.,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</w:t>
      </w:r>
    </w:p>
    <w:p w:rsidRDefault="00F0716A" w:rsidP="00EB2F6C" w:rsidR="00F0716A" w:rsidRPr="005E3C36">
      <w:pPr>
        <w:rPr>
          <w:b/>
        </w:rPr>
      </w:pPr>
    </w:p>
    <w:p w:rsidRDefault="00EB2F6C" w:rsidP="00302075" w:rsidR="00EB2F6C" w:rsidRPr="00EB2F6C">
      <w:pPr>
        <w:spacing w:afterLines="30" w:after="72" w:beforeLines="30" w:before="72"/>
        <w:jc w:val="center"/>
        <w:rPr>
          <w:b/>
          <w:iCs/>
          <w:color w:val="000000"/>
        </w:rPr>
      </w:pPr>
      <w:r w:rsidRPr="00EB2F6C">
        <w:rPr>
          <w:b/>
          <w:iCs/>
          <w:color w:val="000000"/>
        </w:rPr>
        <w:t>Popis predmeta stečajne mase</w:t>
      </w:r>
    </w:p>
    <w:p w:rsidRDefault="00EB2F6C" w:rsidP="00302075" w:rsidR="00EB2F6C">
      <w:pPr>
        <w:spacing w:afterLines="30" w:after="72" w:beforeLines="30" w:before="72"/>
        <w:jc w:val="center"/>
        <w:rPr>
          <w:b/>
          <w:color w:val="000000"/>
        </w:rPr>
      </w:pPr>
      <w:r w:rsidRPr="00EB2F6C">
        <w:rPr>
          <w:b/>
          <w:color w:val="000000"/>
        </w:rPr>
        <w:t>Članak 221.</w:t>
      </w:r>
    </w:p>
    <w:p w:rsidRDefault="0025703D" w:rsidP="00302075" w:rsidR="0025703D">
      <w:pPr>
        <w:spacing w:afterLines="30" w:after="72" w:beforeLines="30" w:before="72"/>
        <w:rPr>
          <w:b/>
          <w:color w:val="000000"/>
        </w:rPr>
      </w:pPr>
    </w:p>
    <w:p w:rsidRDefault="00FA196E" w:rsidP="00FA196E" w:rsidR="00A14CAD">
      <w:pPr>
        <w:rPr>
          <w:color w:val="000000"/>
        </w:rPr>
      </w:pPr>
      <w:r>
        <w:rPr>
          <w:b/>
        </w:rPr>
        <w:t xml:space="preserve">       </w:t>
      </w:r>
      <w:r w:rsidR="00CA522B" w:rsidRPr="00FA196E">
        <w:rPr>
          <w:b/>
        </w:rPr>
        <w:t xml:space="preserve">Stečajna masa sastoji se od </w:t>
      </w:r>
      <w:r w:rsidRPr="00FA196E">
        <w:rPr>
          <w:b/>
        </w:rPr>
        <w:t>nekretnine upisan</w:t>
      </w:r>
      <w:r>
        <w:rPr>
          <w:b/>
        </w:rPr>
        <w:t>e</w:t>
      </w:r>
      <w:r w:rsidRPr="00FA196E">
        <w:rPr>
          <w:b/>
        </w:rPr>
        <w:t xml:space="preserve"> u zemljišnoknjižnom odjelu Sveti Ivan Zelina, k.o. Hrastje koja u naravi predstavlja poslovnu zgradu i dvorište površine 2683 m2 upisano u zk.ul.br. 1008</w:t>
      </w:r>
      <w:r>
        <w:rPr>
          <w:b/>
        </w:rPr>
        <w:t>.</w:t>
      </w:r>
      <w:r w:rsidRPr="00FA196E">
        <w:rPr>
          <w:b/>
        </w:rPr>
        <w:t xml:space="preserve"> </w:t>
      </w:r>
    </w:p>
    <w:p w:rsidRDefault="00A14CAD" w:rsidP="00302075" w:rsidR="00A14CAD">
      <w:pPr>
        <w:spacing w:afterLines="30" w:after="72" w:beforeLines="30" w:before="72"/>
        <w:rPr>
          <w:color w:val="000000"/>
        </w:rPr>
      </w:pPr>
    </w:p>
    <w:p w:rsidRDefault="00694829" w:rsidP="00302075" w:rsidR="00694829">
      <w:pPr>
        <w:spacing w:afterLines="30" w:after="72" w:beforeLines="30" w:before="72"/>
        <w:rPr>
          <w:color w:val="000000"/>
        </w:rPr>
      </w:pPr>
    </w:p>
    <w:p w:rsidRDefault="00694829" w:rsidP="00302075" w:rsidR="00694829">
      <w:pPr>
        <w:spacing w:afterLines="30" w:after="72" w:beforeLines="30" w:before="72"/>
        <w:rPr>
          <w:color w:val="000000"/>
        </w:rPr>
      </w:pPr>
    </w:p>
    <w:p w:rsidRDefault="00694829" w:rsidP="00302075" w:rsidR="00694829">
      <w:pPr>
        <w:spacing w:afterLines="30" w:after="72" w:beforeLines="30" w:before="72"/>
        <w:rPr>
          <w:color w:val="000000"/>
        </w:rPr>
      </w:pPr>
    </w:p>
    <w:p w:rsidRDefault="00694829" w:rsidP="00302075" w:rsidR="00694829">
      <w:pPr>
        <w:spacing w:afterLines="30" w:after="72" w:beforeLines="30" w:before="72"/>
        <w:rPr>
          <w:color w:val="000000"/>
        </w:rPr>
      </w:pPr>
    </w:p>
    <w:p w:rsidRDefault="00A14CAD" w:rsidP="00302075" w:rsidR="00A14CAD">
      <w:pPr>
        <w:spacing w:afterLines="30" w:after="72" w:beforeLines="30" w:before="72"/>
        <w:rPr>
          <w:color w:val="000000"/>
        </w:rPr>
      </w:pPr>
    </w:p>
    <w:p w:rsidRDefault="009D282D" w:rsidP="006927F1" w:rsidR="006927F1">
      <w:r>
        <w:t xml:space="preserve">U Miholjancu, </w:t>
      </w:r>
      <w:r w:rsidR="00281CE7">
        <w:t>30</w:t>
      </w:r>
      <w:r w:rsidR="00FA196E">
        <w:t xml:space="preserve">.travnja 2019.godine </w:t>
      </w:r>
    </w:p>
    <w:p w:rsidRDefault="00B7482C" w:rsidP="006927F1" w:rsidR="00B7482C"/>
    <w:p w:rsidRDefault="00A14CAD" w:rsidP="00B7482C" w:rsidR="00A14CAD">
      <w:pPr>
        <w:ind w:left="6372"/>
        <w:jc w:val="center"/>
      </w:pPr>
      <w:r>
        <w:t>Stečajni upravitelj:</w:t>
      </w:r>
    </w:p>
    <w:p w:rsidRDefault="00A14CAD" w:rsidP="00B7482C" w:rsidR="00A14CAD">
      <w:pPr>
        <w:ind w:left="6372"/>
        <w:jc w:val="center"/>
      </w:pPr>
      <w:r>
        <w:t>Marijan Drljanovč</w:t>
      </w:r>
      <w:r w:rsidR="00B7482C">
        <w:t>an</w:t>
      </w:r>
    </w:p>
    <w:p w:rsidRDefault="00A14CAD" w:rsidP="00B7482C" w:rsidR="00A14CAD">
      <w:pPr>
        <w:spacing w:afterLines="30" w:after="72" w:beforeLines="30" w:before="72"/>
        <w:jc w:val="center"/>
        <w:rPr>
          <w:color w:val="000000"/>
        </w:rPr>
      </w:pPr>
    </w:p>
    <w:p w:rsidRDefault="00A14CAD" w:rsidP="00302075" w:rsidR="00A14CAD">
      <w:pPr>
        <w:spacing w:afterLines="30" w:after="72" w:beforeLines="30" w:before="72"/>
        <w:rPr>
          <w:color w:val="000000"/>
        </w:rPr>
      </w:pPr>
    </w:p>
    <w:p w:rsidRDefault="005B07C2" w:rsidP="00302075" w:rsidR="005B07C2">
      <w:pPr>
        <w:spacing w:afterLines="30" w:after="72" w:beforeLines="30" w:before="72"/>
        <w:rPr>
          <w:color w:val="000000"/>
        </w:rPr>
      </w:pPr>
    </w:p>
    <w:p w:rsidRDefault="00211E7D" w:rsidP="00302075" w:rsidR="00211E7D">
      <w:pPr>
        <w:spacing w:afterLines="30" w:after="72" w:beforeLines="30" w:before="72"/>
        <w:rPr>
          <w:color w:val="000000"/>
        </w:rPr>
      </w:pPr>
    </w:p>
    <w:p w:rsidRDefault="00211E7D" w:rsidP="00302075" w:rsidR="00211E7D">
      <w:pPr>
        <w:spacing w:afterLines="30" w:after="72" w:beforeLines="30" w:before="72"/>
        <w:rPr>
          <w:color w:val="000000"/>
        </w:rPr>
      </w:pPr>
    </w:p>
    <w:p w:rsidRDefault="00AB7A84" w:rsidP="00302075" w:rsidR="00AB7A84">
      <w:pPr>
        <w:spacing w:afterLines="30" w:after="72" w:beforeLines="30" w:before="72"/>
        <w:rPr>
          <w:color w:val="000000"/>
        </w:rPr>
      </w:pPr>
    </w:p>
    <w:p w:rsidRDefault="00211E7D" w:rsidP="00302075" w:rsidR="00211E7D">
      <w:pPr>
        <w:spacing w:afterLines="30" w:after="72" w:beforeLines="30" w:before="72"/>
        <w:rPr>
          <w:color w:val="000000"/>
        </w:rPr>
      </w:pPr>
    </w:p>
    <w:p w:rsidRDefault="00211E7D" w:rsidP="00302075" w:rsidR="00211E7D">
      <w:pPr>
        <w:spacing w:afterLines="30" w:after="72" w:beforeLines="30" w:before="72"/>
        <w:rPr>
          <w:color w:val="000000"/>
        </w:rPr>
      </w:pPr>
    </w:p>
    <w:p w:rsidRDefault="005B07C2" w:rsidP="005B07C2" w:rsidR="005B07C2">
      <w:r w:rsidRPr="00B5700D">
        <w:lastRenderedPageBreak/>
        <w:t>Nadležni trgovački sud: Trgovački sud u Zagrebu</w:t>
      </w:r>
    </w:p>
    <w:p w:rsidRDefault="005B07C2" w:rsidP="005B07C2" w:rsidR="005B07C2" w:rsidRPr="008C252D">
      <w:r w:rsidRPr="00B5700D">
        <w:t xml:space="preserve">Poslovni broj spisa: Posl.broj: </w:t>
      </w:r>
      <w:r w:rsidRPr="008C252D">
        <w:t>8</w:t>
      </w:r>
      <w:r>
        <w:t>9</w:t>
      </w:r>
      <w:r w:rsidRPr="008C252D">
        <w:t>.St-</w:t>
      </w:r>
      <w:r>
        <w:t>2542/17-29</w:t>
      </w:r>
    </w:p>
    <w:p w:rsidRDefault="005B07C2" w:rsidP="005B07C2" w:rsidR="005B07C2">
      <w:pPr>
        <w:rPr>
          <w:lang w:val="pt-BR"/>
        </w:rPr>
      </w:pPr>
      <w:r w:rsidRPr="00B5700D">
        <w:t>Stečajni dužnik:</w:t>
      </w:r>
      <w:r w:rsidRPr="005E3C36">
        <w:rPr>
          <w:b/>
        </w:rPr>
        <w:t xml:space="preserve"> </w:t>
      </w:r>
      <w:r>
        <w:rPr>
          <w:lang w:val="pt-BR"/>
        </w:rPr>
        <w:t>INTERUGOS d.o.o.,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</w:t>
      </w:r>
    </w:p>
    <w:p w:rsidRDefault="005B07C2" w:rsidP="00302075" w:rsidR="005B07C2">
      <w:pPr>
        <w:spacing w:afterLines="30" w:after="72" w:beforeLines="30" w:before="72"/>
        <w:rPr>
          <w:color w:val="000000"/>
        </w:rPr>
      </w:pPr>
    </w:p>
    <w:p w:rsidRDefault="0025703D" w:rsidP="00302075" w:rsidR="0025703D" w:rsidRPr="0025703D">
      <w:pPr>
        <w:spacing w:afterLines="30" w:after="72" w:beforeLines="30" w:before="72"/>
        <w:rPr>
          <w:b/>
          <w:iCs/>
          <w:color w:val="000000"/>
        </w:rPr>
      </w:pPr>
      <w:r>
        <w:rPr>
          <w:color w:val="000000"/>
        </w:rPr>
        <w:t xml:space="preserve">                                                         </w:t>
      </w:r>
      <w:r w:rsidR="00A14CAD">
        <w:rPr>
          <w:b/>
          <w:iCs/>
          <w:color w:val="000000"/>
        </w:rPr>
        <w:t>Pregled imovine i obvez</w:t>
      </w:r>
      <w:r w:rsidR="00FA196E">
        <w:rPr>
          <w:b/>
          <w:iCs/>
          <w:color w:val="000000"/>
        </w:rPr>
        <w:t>a</w:t>
      </w:r>
    </w:p>
    <w:p w:rsidRDefault="0025703D" w:rsidP="00302075" w:rsidR="0025703D">
      <w:pPr>
        <w:spacing w:afterLines="30" w:after="72" w:beforeLines="30" w:before="72"/>
        <w:jc w:val="center"/>
        <w:rPr>
          <w:b/>
          <w:color w:val="000000"/>
        </w:rPr>
      </w:pPr>
      <w:r w:rsidRPr="0025703D">
        <w:rPr>
          <w:b/>
          <w:color w:val="000000"/>
        </w:rPr>
        <w:t>Članak 223.</w:t>
      </w:r>
    </w:p>
    <w:p w:rsidRDefault="00FA196E" w:rsidP="00302075" w:rsidR="00FA196E">
      <w:pPr>
        <w:spacing w:afterLines="30" w:after="72" w:beforeLines="30" w:before="72"/>
        <w:jc w:val="center"/>
        <w:rPr>
          <w:b/>
          <w:color w:val="000000"/>
        </w:rPr>
      </w:pPr>
      <w:r>
        <w:rPr>
          <w:b/>
          <w:color w:val="000000"/>
        </w:rPr>
        <w:t>Imovina</w:t>
      </w:r>
    </w:p>
    <w:p w:rsidRDefault="00FA196E" w:rsidP="00302075" w:rsidR="00FA196E">
      <w:pPr>
        <w:spacing w:afterLines="30" w:after="72" w:beforeLines="30" w:before="72"/>
        <w:rPr>
          <w:b/>
          <w:color w:val="000000"/>
        </w:rPr>
      </w:pPr>
      <w:r>
        <w:rPr>
          <w:b/>
        </w:rPr>
        <w:t xml:space="preserve">         </w:t>
      </w:r>
      <w:r w:rsidRPr="00FA196E">
        <w:rPr>
          <w:b/>
        </w:rPr>
        <w:t>Stečajna masa sastoji se od nekretnine upisan</w:t>
      </w:r>
      <w:r>
        <w:rPr>
          <w:b/>
        </w:rPr>
        <w:t>e</w:t>
      </w:r>
      <w:r w:rsidRPr="00FA196E">
        <w:rPr>
          <w:b/>
        </w:rPr>
        <w:t xml:space="preserve"> u zemljišnoknjižnom odjelu Sveti Ivan Zelina, k.o. Hrastje koja u naravi predstavlja poslovnu zgradu i dvorište površine 2683 m2 upisano u zk.ul.br. 1008</w:t>
      </w:r>
      <w:r>
        <w:rPr>
          <w:b/>
        </w:rPr>
        <w:t>.</w:t>
      </w:r>
    </w:p>
    <w:p w:rsidRDefault="00FA196E" w:rsidP="00302075" w:rsidR="00FA196E" w:rsidRPr="0025703D">
      <w:pPr>
        <w:spacing w:afterLines="30" w:after="72" w:beforeLines="30" w:before="72"/>
        <w:jc w:val="center"/>
        <w:rPr>
          <w:b/>
          <w:color w:val="000000"/>
        </w:rPr>
      </w:pPr>
      <w:r>
        <w:rPr>
          <w:b/>
          <w:color w:val="000000"/>
        </w:rPr>
        <w:t>Obveze</w:t>
      </w:r>
    </w:p>
    <w:p w:rsidRDefault="00CA522B" w:rsidP="00FA196E" w:rsidR="00FA196E" w:rsidRPr="0064310A">
      <w:pPr>
        <w:pStyle w:val="Odlomakpopisa"/>
        <w:numPr>
          <w:ilvl w:val="1"/>
          <w:numId w:val="42"/>
        </w:numPr>
        <w:rPr>
          <w:b/>
        </w:rPr>
      </w:pPr>
      <w:r>
        <w:rPr>
          <w:color w:val="000000"/>
        </w:rPr>
        <w:t xml:space="preserve"> </w:t>
      </w:r>
      <w:r w:rsidR="00FA196E" w:rsidRPr="0064310A">
        <w:rPr>
          <w:b/>
        </w:rPr>
        <w:t>Ukupan iznos prijavljenih</w:t>
      </w:r>
      <w:r w:rsidR="00FA196E">
        <w:rPr>
          <w:b/>
        </w:rPr>
        <w:t xml:space="preserve"> tražbina I</w:t>
      </w:r>
      <w:r w:rsidR="00FA196E" w:rsidRPr="0064310A">
        <w:rPr>
          <w:b/>
        </w:rPr>
        <w:t xml:space="preserve"> višeg isplatnog reda iznosi........</w:t>
      </w:r>
      <w:r w:rsidR="00FA196E">
        <w:rPr>
          <w:b/>
        </w:rPr>
        <w:t>.............................................................................</w:t>
      </w:r>
      <w:r w:rsidR="00B7482C">
        <w:rPr>
          <w:b/>
        </w:rPr>
        <w:t>.</w:t>
      </w:r>
      <w:r w:rsidR="00FA196E">
        <w:rPr>
          <w:b/>
        </w:rPr>
        <w:t>.............</w:t>
      </w:r>
      <w:r w:rsidR="00FA196E" w:rsidRPr="0064310A">
        <w:rPr>
          <w:b/>
        </w:rPr>
        <w:t>.</w:t>
      </w:r>
      <w:r w:rsidR="00FA196E">
        <w:rPr>
          <w:b/>
        </w:rPr>
        <w:t xml:space="preserve">1.000.588,60 </w:t>
      </w:r>
      <w:r w:rsidR="00FA196E" w:rsidRPr="0064310A">
        <w:rPr>
          <w:b/>
        </w:rPr>
        <w:t>kuna</w:t>
      </w:r>
    </w:p>
    <w:p w:rsidRDefault="00FA196E" w:rsidP="00FA196E" w:rsidR="00FA196E" w:rsidRPr="0064310A">
      <w:pPr>
        <w:pStyle w:val="Odlomakpopisa"/>
        <w:ind w:left="360"/>
        <w:rPr>
          <w:b/>
        </w:rPr>
      </w:pPr>
    </w:p>
    <w:p w:rsidRDefault="00FA196E" w:rsidP="00FA196E" w:rsidR="00FA196E" w:rsidRPr="00FA196E">
      <w:pPr>
        <w:pStyle w:val="Odlomakpopisa"/>
        <w:numPr>
          <w:ilvl w:val="1"/>
          <w:numId w:val="42"/>
        </w:numPr>
        <w:rPr>
          <w:b/>
        </w:rPr>
      </w:pPr>
      <w:r w:rsidRPr="00FA196E">
        <w:rPr>
          <w:b/>
        </w:rPr>
        <w:t>Ukupan iznos prijavljenih tražbina II višeg ispl</w:t>
      </w:r>
      <w:r>
        <w:rPr>
          <w:b/>
        </w:rPr>
        <w:t>atnog reda iznosi...............................................................................................</w:t>
      </w:r>
      <w:r w:rsidRPr="00FA196E">
        <w:rPr>
          <w:b/>
        </w:rPr>
        <w:t>...</w:t>
      </w:r>
      <w:r w:rsidRPr="001226C2">
        <w:t xml:space="preserve"> </w:t>
      </w:r>
      <w:r w:rsidR="00873D3E">
        <w:rPr>
          <w:b/>
        </w:rPr>
        <w:t>4.522.</w:t>
      </w:r>
      <w:r w:rsidRPr="00FA196E">
        <w:rPr>
          <w:b/>
        </w:rPr>
        <w:t>152,13  kuna</w:t>
      </w:r>
    </w:p>
    <w:p w:rsidRDefault="00FA196E" w:rsidP="00FA196E" w:rsidR="00FA196E">
      <w:pPr>
        <w:rPr>
          <w:b/>
        </w:rPr>
      </w:pPr>
    </w:p>
    <w:p w:rsidRDefault="00873D3E" w:rsidP="00FA196E" w:rsidR="0025703D">
      <w:pPr>
        <w:rPr>
          <w:b/>
        </w:rPr>
      </w:pPr>
      <w:r>
        <w:t xml:space="preserve">        </w:t>
      </w:r>
      <w:r w:rsidRPr="00873D3E">
        <w:rPr>
          <w:b/>
        </w:rPr>
        <w:t>Ukupan iznos obveza stečajnog dužnika</w:t>
      </w:r>
      <w:r w:rsidR="00B7482C">
        <w:rPr>
          <w:b/>
        </w:rPr>
        <w:t xml:space="preserve"> iznosi ....................</w:t>
      </w:r>
      <w:r w:rsidRPr="00873D3E">
        <w:rPr>
          <w:b/>
        </w:rPr>
        <w:t>............5.522.740,73 kuna</w:t>
      </w:r>
    </w:p>
    <w:p w:rsidRDefault="00873D3E" w:rsidP="00FA196E" w:rsidR="00873D3E">
      <w:pPr>
        <w:rPr>
          <w:b/>
        </w:rPr>
      </w:pPr>
    </w:p>
    <w:p w:rsidRDefault="00873D3E" w:rsidP="00FA196E" w:rsidR="00873D3E">
      <w:pPr>
        <w:rPr>
          <w:b/>
        </w:rPr>
      </w:pPr>
      <w:r>
        <w:rPr>
          <w:b/>
        </w:rPr>
        <w:t xml:space="preserve">        Namirenje razlučnih i stečajnih vjerovnika</w:t>
      </w:r>
      <w:r w:rsidR="00211E7D">
        <w:rPr>
          <w:b/>
        </w:rPr>
        <w:t xml:space="preserve"> ovisi o procijenjenoj i unovčen</w:t>
      </w:r>
      <w:r>
        <w:rPr>
          <w:b/>
        </w:rPr>
        <w:t>oj vrijednosti nekretnine ali je za očekivati da če se u stečajnom postupku samo djelomično namiriti razlučni vjerovnici dok će stečajni vjerovnici odstati nenamireni.</w:t>
      </w:r>
    </w:p>
    <w:p w:rsidRDefault="00873D3E" w:rsidP="00FA196E" w:rsidR="00873D3E">
      <w:pPr>
        <w:rPr>
          <w:b/>
        </w:rPr>
      </w:pPr>
    </w:p>
    <w:p w:rsidRDefault="00873D3E" w:rsidP="00FA196E" w:rsidR="00873D3E">
      <w:pPr>
        <w:rPr>
          <w:b/>
        </w:rPr>
      </w:pPr>
    </w:p>
    <w:p w:rsidRDefault="00873D3E" w:rsidP="00FA196E" w:rsidR="00873D3E">
      <w:pPr>
        <w:rPr>
          <w:b/>
        </w:rPr>
      </w:pPr>
    </w:p>
    <w:p w:rsidRDefault="00873D3E" w:rsidP="00FA196E" w:rsidR="00873D3E" w:rsidRPr="00873D3E">
      <w:pPr>
        <w:rPr>
          <w:b/>
        </w:rPr>
      </w:pPr>
    </w:p>
    <w:p w:rsidRDefault="0025703D" w:rsidP="006927F1" w:rsidR="0025703D" w:rsidRPr="00873D3E">
      <w:pPr>
        <w:rPr>
          <w:b/>
        </w:rPr>
      </w:pPr>
      <w:r w:rsidRPr="00873D3E">
        <w:rPr>
          <w:b/>
        </w:rPr>
        <w:t xml:space="preserve">               </w:t>
      </w:r>
    </w:p>
    <w:p w:rsidRDefault="009D282D" w:rsidP="00873D3E" w:rsidR="00873D3E">
      <w:r>
        <w:t xml:space="preserve">U Miholjancu, </w:t>
      </w:r>
      <w:r w:rsidR="00281CE7">
        <w:t>30</w:t>
      </w:r>
      <w:r w:rsidR="00873D3E">
        <w:t xml:space="preserve">.travnja 2019.godine </w:t>
      </w:r>
    </w:p>
    <w:p w:rsidRDefault="00873D3E" w:rsidP="00873D3E" w:rsidR="006927F1">
      <w:r>
        <w:t xml:space="preserve">                                                                                                     </w:t>
      </w:r>
    </w:p>
    <w:p w:rsidRDefault="0025703D" w:rsidP="00B7482C" w:rsidR="0025703D">
      <w:pPr>
        <w:ind w:left="6372"/>
        <w:jc w:val="center"/>
      </w:pPr>
      <w:r>
        <w:t>Stečajni upravitelj:</w:t>
      </w:r>
    </w:p>
    <w:p w:rsidRDefault="0025703D" w:rsidP="00B7482C" w:rsidR="0025703D">
      <w:pPr>
        <w:ind w:left="6372"/>
        <w:jc w:val="center"/>
      </w:pPr>
      <w:r>
        <w:t>Marijan Drljanovčan</w:t>
      </w:r>
    </w:p>
    <w:p w:rsidRDefault="00B7482C" w:rsidP="00302075" w:rsidR="00B7482C">
      <w:pPr>
        <w:spacing w:afterLines="30" w:after="72" w:beforeLines="30" w:before="72"/>
      </w:pPr>
    </w:p>
    <w:p w:rsidRDefault="005B07C2" w:rsidP="005B07C2" w:rsidR="005B07C2">
      <w:r w:rsidRPr="00B5700D">
        <w:lastRenderedPageBreak/>
        <w:t>Nadležni trgovački sud: Trgovački sud u Zagrebu</w:t>
      </w:r>
    </w:p>
    <w:p w:rsidRDefault="005B07C2" w:rsidP="005B07C2" w:rsidR="005B07C2" w:rsidRPr="008C252D">
      <w:r w:rsidRPr="00B5700D">
        <w:t xml:space="preserve">Poslovni broj spisa: Posl.broj: </w:t>
      </w:r>
      <w:r w:rsidRPr="008C252D">
        <w:t>8</w:t>
      </w:r>
      <w:r>
        <w:t>9</w:t>
      </w:r>
      <w:r w:rsidRPr="008C252D">
        <w:t>.St-</w:t>
      </w:r>
      <w:r>
        <w:t>2542/17-29</w:t>
      </w:r>
    </w:p>
    <w:p w:rsidRDefault="005B07C2" w:rsidP="005B07C2" w:rsidR="005B07C2">
      <w:pPr>
        <w:rPr>
          <w:lang w:val="pt-BR"/>
        </w:rPr>
      </w:pPr>
      <w:r w:rsidRPr="00B5700D">
        <w:t>Stečajni dužnik:</w:t>
      </w:r>
      <w:r w:rsidRPr="005E3C36">
        <w:rPr>
          <w:b/>
        </w:rPr>
        <w:t xml:space="preserve"> </w:t>
      </w:r>
      <w:r>
        <w:rPr>
          <w:lang w:val="pt-BR"/>
        </w:rPr>
        <w:t>INTERUGOS d.o.o., Sveti Ivan Zelina</w:t>
      </w:r>
      <w:r w:rsidRPr="002F0C0B">
        <w:rPr>
          <w:lang w:val="pt-BR"/>
        </w:rPr>
        <w:t>,</w:t>
      </w:r>
      <w:r>
        <w:rPr>
          <w:lang w:val="pt-BR"/>
        </w:rPr>
        <w:t xml:space="preserve"> Pretoki 22 e</w:t>
      </w:r>
      <w:r w:rsidRPr="002F0C0B">
        <w:rPr>
          <w:lang w:val="pt-BR"/>
        </w:rPr>
        <w:t xml:space="preserve">, OIB </w:t>
      </w:r>
      <w:r>
        <w:rPr>
          <w:lang w:val="pt-BR"/>
        </w:rPr>
        <w:t>20391557725</w:t>
      </w:r>
    </w:p>
    <w:p w:rsidRDefault="00A14CAD" w:rsidP="00302075" w:rsidR="00A14CAD">
      <w:pPr>
        <w:spacing w:afterLines="30" w:after="72" w:beforeLines="30" w:before="72"/>
        <w:rPr>
          <w:b/>
        </w:rPr>
      </w:pPr>
    </w:p>
    <w:p w:rsidRDefault="00A14CAD" w:rsidP="00302075" w:rsidR="00A14CAD" w:rsidRPr="00A14CAD">
      <w:pPr>
        <w:spacing w:afterLines="30" w:after="72" w:beforeLines="30" w:before="72"/>
        <w:rPr>
          <w:b/>
          <w:iCs/>
          <w:color w:val="000000"/>
        </w:rPr>
      </w:pPr>
      <w:r>
        <w:rPr>
          <w:b/>
        </w:rPr>
        <w:t xml:space="preserve">                                                            </w:t>
      </w:r>
      <w:r>
        <w:t xml:space="preserve">   </w:t>
      </w:r>
      <w:r w:rsidRPr="00A14CAD">
        <w:rPr>
          <w:b/>
          <w:iCs/>
          <w:color w:val="000000"/>
        </w:rPr>
        <w:t>Popis vjerovnika</w:t>
      </w:r>
    </w:p>
    <w:p w:rsidRDefault="00A14CAD" w:rsidP="00302075" w:rsidR="00A14CAD">
      <w:pPr>
        <w:spacing w:afterLines="30" w:after="72" w:beforeLines="30" w:before="72"/>
        <w:jc w:val="center"/>
        <w:rPr>
          <w:b/>
          <w:color w:val="000000"/>
        </w:rPr>
      </w:pPr>
      <w:r w:rsidRPr="00A14CAD">
        <w:rPr>
          <w:b/>
          <w:color w:val="000000"/>
        </w:rPr>
        <w:t>Članak 222.</w:t>
      </w:r>
    </w:p>
    <w:p w:rsidRDefault="006927F1" w:rsidP="00302075" w:rsidR="006927F1">
      <w:pPr>
        <w:spacing w:afterLines="30" w:after="72" w:beforeLines="30" w:before="72"/>
        <w:jc w:val="center"/>
        <w:rPr>
          <w:b/>
          <w:color w:val="000000"/>
        </w:rPr>
      </w:pPr>
      <w:r>
        <w:rPr>
          <w:b/>
          <w:color w:val="000000"/>
        </w:rPr>
        <w:t>Prvi viši isplatni red</w:t>
      </w:r>
    </w:p>
    <w:p w:rsidRDefault="005B07C2" w:rsidP="00211E7D" w:rsidR="005B07C2" w:rsidRPr="00211E7D">
      <w:pPr>
        <w:pStyle w:val="Odlomakpopisa"/>
        <w:numPr>
          <w:ilvl w:val="0"/>
          <w:numId w:val="45"/>
        </w:numPr>
        <w:rPr>
          <w:b/>
        </w:rPr>
      </w:pPr>
      <w:r w:rsidRPr="00211E7D">
        <w:rPr>
          <w:b/>
        </w:rPr>
        <w:t>Republika Hrvatska, Ministarstvo financija,</w:t>
      </w:r>
      <w:r w:rsidRPr="008738AA">
        <w:t xml:space="preserve"> </w:t>
      </w:r>
      <w:r w:rsidRPr="00211E7D">
        <w:rPr>
          <w:b/>
        </w:rPr>
        <w:t>Porezna uprava, Područni ured Zagreb, OIB : 18683156487, zastupana po Županijskom državnom odvjetništvu u Velikoj Gorici ...............................................</w:t>
      </w:r>
      <w:r w:rsidR="003B24B1" w:rsidRPr="00211E7D">
        <w:rPr>
          <w:b/>
        </w:rPr>
        <w:t>....................</w:t>
      </w:r>
      <w:r w:rsidR="009D282D" w:rsidRPr="00211E7D">
        <w:rPr>
          <w:b/>
        </w:rPr>
        <w:t>..........</w:t>
      </w:r>
      <w:r w:rsidRPr="00211E7D">
        <w:rPr>
          <w:b/>
        </w:rPr>
        <w:t>.......499.332,10 kuna,</w:t>
      </w:r>
    </w:p>
    <w:p w:rsidRDefault="009D282D" w:rsidP="00211E7D" w:rsidR="005B07C2" w:rsidRPr="00211E7D">
      <w:pPr>
        <w:pStyle w:val="Odlomakpopisa"/>
        <w:numPr>
          <w:ilvl w:val="0"/>
          <w:numId w:val="45"/>
        </w:numPr>
        <w:rPr>
          <w:b/>
        </w:rPr>
      </w:pPr>
      <w:r w:rsidRPr="00211E7D">
        <w:rPr>
          <w:b/>
        </w:rPr>
        <w:t xml:space="preserve"> </w:t>
      </w:r>
      <w:r w:rsidR="005B07C2" w:rsidRPr="00211E7D">
        <w:rPr>
          <w:b/>
        </w:rPr>
        <w:t>Tihomir Juran iz Murtera, Hrvatskih vladara 32, OIB : 59957498667, zastupan po Sandru Markovu odvjetnikun iz Odvjetničkog društva Bačić i partneri j.t.d. iz Zadra, M.Pavlinovića 9...............................</w:t>
      </w:r>
      <w:r w:rsidRPr="00211E7D">
        <w:rPr>
          <w:b/>
        </w:rPr>
        <w:t>.......................</w:t>
      </w:r>
      <w:r w:rsidR="00B7482C">
        <w:rPr>
          <w:b/>
        </w:rPr>
        <w:t>.</w:t>
      </w:r>
      <w:r w:rsidRPr="00211E7D">
        <w:rPr>
          <w:b/>
        </w:rPr>
        <w:t>.</w:t>
      </w:r>
      <w:r w:rsidR="00B7482C">
        <w:rPr>
          <w:b/>
        </w:rPr>
        <w:t>.........</w:t>
      </w:r>
      <w:r w:rsidRPr="00211E7D">
        <w:rPr>
          <w:b/>
        </w:rPr>
        <w:t>.</w:t>
      </w:r>
      <w:r w:rsidR="00B7482C">
        <w:rPr>
          <w:b/>
        </w:rPr>
        <w:t>......100.256,50 kuna</w:t>
      </w:r>
    </w:p>
    <w:p w:rsidRDefault="005B07C2" w:rsidP="00211E7D" w:rsidR="005B07C2" w:rsidRPr="00211E7D">
      <w:pPr>
        <w:pStyle w:val="Odlomakpopisa"/>
        <w:numPr>
          <w:ilvl w:val="0"/>
          <w:numId w:val="45"/>
        </w:numPr>
        <w:rPr>
          <w:b/>
        </w:rPr>
      </w:pPr>
      <w:r w:rsidRPr="00211E7D">
        <w:rPr>
          <w:b/>
        </w:rPr>
        <w:t xml:space="preserve"> Snježana Matoković, Sveti Ivan Zelina, Psarjev</w:t>
      </w:r>
      <w:r w:rsidR="009D282D" w:rsidRPr="00211E7D">
        <w:rPr>
          <w:b/>
        </w:rPr>
        <w:t>ačka Selnica 20C..</w:t>
      </w:r>
      <w:r w:rsidRPr="00211E7D">
        <w:rPr>
          <w:b/>
        </w:rPr>
        <w:t>.192.000,00 kuna,</w:t>
      </w:r>
    </w:p>
    <w:p w:rsidRDefault="005B07C2" w:rsidP="00211E7D" w:rsidR="005B07C2" w:rsidRPr="00211E7D">
      <w:pPr>
        <w:pStyle w:val="Odlomakpopisa"/>
        <w:numPr>
          <w:ilvl w:val="0"/>
          <w:numId w:val="45"/>
        </w:numPr>
        <w:rPr>
          <w:b/>
        </w:rPr>
      </w:pPr>
      <w:r w:rsidRPr="00211E7D">
        <w:rPr>
          <w:b/>
        </w:rPr>
        <w:t xml:space="preserve"> Snežana Kirinec, Sveti Ivan Zelina, Gornje Orešje 72</w:t>
      </w:r>
      <w:r w:rsidR="00B7482C">
        <w:rPr>
          <w:b/>
        </w:rPr>
        <w:t>....</w:t>
      </w:r>
      <w:r w:rsidR="009D282D" w:rsidRPr="00211E7D">
        <w:rPr>
          <w:b/>
        </w:rPr>
        <w:t>....</w:t>
      </w:r>
      <w:r w:rsidR="00B7482C">
        <w:rPr>
          <w:b/>
        </w:rPr>
        <w:t>.............209.000,00 kuna</w:t>
      </w:r>
    </w:p>
    <w:p w:rsidRDefault="00211E7D" w:rsidP="00211E7D" w:rsidR="00211E7D">
      <w:pPr>
        <w:pStyle w:val="Odlomakpopisa"/>
        <w:numPr>
          <w:ilvl w:val="0"/>
          <w:numId w:val="45"/>
        </w:numPr>
        <w:rPr>
          <w:b/>
        </w:rPr>
      </w:pPr>
      <w:r>
        <w:t xml:space="preserve">      </w:t>
      </w:r>
      <w:r w:rsidRPr="0003574C">
        <w:rPr>
          <w:b/>
        </w:rPr>
        <w:t>Damir Čačko, Vrbovo 31, Hrašćina, OIB :3058767963</w:t>
      </w:r>
      <w:r w:rsidR="00B7482C">
        <w:rPr>
          <w:b/>
        </w:rPr>
        <w:t>......</w:t>
      </w:r>
      <w:r>
        <w:rPr>
          <w:b/>
        </w:rPr>
        <w:t>...........</w:t>
      </w:r>
      <w:r w:rsidRPr="0003574C">
        <w:t xml:space="preserve"> </w:t>
      </w:r>
      <w:r w:rsidRPr="0003574C">
        <w:rPr>
          <w:b/>
        </w:rPr>
        <w:t>4.770,94 kuna</w:t>
      </w:r>
    </w:p>
    <w:p w:rsidRDefault="00211E7D" w:rsidP="00211E7D" w:rsidR="00211E7D">
      <w:pPr>
        <w:pStyle w:val="Odlomakpopisa"/>
        <w:numPr>
          <w:ilvl w:val="0"/>
          <w:numId w:val="45"/>
        </w:numPr>
        <w:rPr>
          <w:b/>
        </w:rPr>
      </w:pPr>
      <w:r w:rsidRPr="0003574C">
        <w:rPr>
          <w:b/>
        </w:rPr>
        <w:t>Ivan Martinjak, Bedenica 88, Bedenica, OIB : 98314465276</w:t>
      </w:r>
      <w:r w:rsidR="00B7482C">
        <w:rPr>
          <w:b/>
        </w:rPr>
        <w:t>..</w:t>
      </w:r>
      <w:r>
        <w:rPr>
          <w:b/>
        </w:rPr>
        <w:t>............</w:t>
      </w:r>
      <w:r w:rsidRPr="0003574C">
        <w:rPr>
          <w:b/>
        </w:rPr>
        <w:t xml:space="preserve"> 4.770,94 kuna</w:t>
      </w:r>
    </w:p>
    <w:p w:rsidRDefault="00211E7D" w:rsidP="00211E7D" w:rsidR="00211E7D">
      <w:pPr>
        <w:pStyle w:val="Odlomakpopisa"/>
        <w:numPr>
          <w:ilvl w:val="0"/>
          <w:numId w:val="45"/>
        </w:numPr>
        <w:rPr>
          <w:b/>
        </w:rPr>
      </w:pPr>
      <w:r w:rsidRPr="0003574C">
        <w:rPr>
          <w:b/>
        </w:rPr>
        <w:t>Andrea Horvatić, Jesenovečka cesta, Belovar, OIB : 99897858813</w:t>
      </w:r>
      <w:r w:rsidR="00B7482C">
        <w:rPr>
          <w:b/>
        </w:rPr>
        <w:t>.</w:t>
      </w:r>
      <w:r>
        <w:rPr>
          <w:b/>
        </w:rPr>
        <w:t>.</w:t>
      </w:r>
      <w:r w:rsidRPr="0003574C">
        <w:t xml:space="preserve"> </w:t>
      </w:r>
      <w:r w:rsidRPr="0003574C">
        <w:rPr>
          <w:b/>
        </w:rPr>
        <w:t>16.942,63 kuna</w:t>
      </w:r>
    </w:p>
    <w:p w:rsidRDefault="00211E7D" w:rsidP="00211E7D" w:rsidR="00211E7D">
      <w:pPr>
        <w:pStyle w:val="Odlomakpopisa"/>
        <w:numPr>
          <w:ilvl w:val="0"/>
          <w:numId w:val="45"/>
        </w:numPr>
        <w:rPr>
          <w:b/>
        </w:rPr>
      </w:pPr>
      <w:r w:rsidRPr="0003574C">
        <w:rPr>
          <w:b/>
        </w:rPr>
        <w:t>Ivica Skopin, Biškipec zelinski, Sv. Ivan Zelina, OIB :</w:t>
      </w:r>
      <w:r w:rsidRPr="0003574C">
        <w:t xml:space="preserve"> </w:t>
      </w:r>
      <w:r w:rsidRPr="0003574C">
        <w:rPr>
          <w:b/>
        </w:rPr>
        <w:t>98398729129</w:t>
      </w:r>
      <w:r>
        <w:rPr>
          <w:b/>
        </w:rPr>
        <w:t>...</w:t>
      </w:r>
      <w:r w:rsidRPr="0003574C">
        <w:rPr>
          <w:b/>
        </w:rPr>
        <w:t xml:space="preserve"> 16.942,63 kuna</w:t>
      </w:r>
    </w:p>
    <w:p w:rsidRDefault="00211E7D" w:rsidP="00211E7D" w:rsidR="00211E7D">
      <w:pPr>
        <w:pStyle w:val="Odlomakpopisa"/>
        <w:numPr>
          <w:ilvl w:val="0"/>
          <w:numId w:val="45"/>
        </w:numPr>
        <w:rPr>
          <w:b/>
        </w:rPr>
      </w:pPr>
      <w:r w:rsidRPr="0003574C">
        <w:rPr>
          <w:b/>
        </w:rPr>
        <w:t>Josip Zidarič, Sudovec, Zagrebačka 19, OIB : 40030512970</w:t>
      </w:r>
      <w:r w:rsidR="00B7482C">
        <w:rPr>
          <w:b/>
        </w:rPr>
        <w:t>..........</w:t>
      </w:r>
      <w:r>
        <w:rPr>
          <w:b/>
        </w:rPr>
        <w:t>....</w:t>
      </w:r>
      <w:r w:rsidRPr="0003574C">
        <w:rPr>
          <w:b/>
        </w:rPr>
        <w:t xml:space="preserve"> 4.770,94 kuna</w:t>
      </w:r>
    </w:p>
    <w:p w:rsidRDefault="00211E7D" w:rsidP="00211E7D" w:rsidR="00211E7D" w:rsidRPr="0003574C">
      <w:pPr>
        <w:pStyle w:val="Odlomakpopisa"/>
        <w:numPr>
          <w:ilvl w:val="0"/>
          <w:numId w:val="45"/>
        </w:numPr>
        <w:rPr>
          <w:b/>
        </w:rPr>
      </w:pPr>
      <w:r w:rsidRPr="0003574C">
        <w:rPr>
          <w:b/>
        </w:rPr>
        <w:t>Jasna Đurak, Pretoki 9d, Sv. Ivan Zelina, OIB : 9979315727</w:t>
      </w:r>
      <w:r w:rsidR="00B7482C">
        <w:rPr>
          <w:b/>
        </w:rPr>
        <w:t xml:space="preserve">.. </w:t>
      </w:r>
      <w:r>
        <w:rPr>
          <w:b/>
        </w:rPr>
        <w:t>..........</w:t>
      </w:r>
      <w:r w:rsidRPr="0003574C">
        <w:rPr>
          <w:b/>
        </w:rPr>
        <w:t xml:space="preserve"> 4.770,94 kuna</w:t>
      </w:r>
    </w:p>
    <w:p w:rsidRDefault="00211E7D" w:rsidP="00211E7D" w:rsidR="00211E7D" w:rsidRPr="005E3C36">
      <w:pPr>
        <w:pStyle w:val="Odlomakpopisa"/>
        <w:ind w:left="360"/>
        <w:rPr>
          <w:b/>
        </w:rPr>
      </w:pPr>
    </w:p>
    <w:p w:rsidRDefault="005B07C2" w:rsidP="005B07C2" w:rsidR="005B07C2" w:rsidRPr="00DF410F"/>
    <w:p w:rsidRDefault="005B07C2" w:rsidP="005B07C2" w:rsidR="005B07C2">
      <w:pPr>
        <w:rPr>
          <w:b/>
        </w:rPr>
      </w:pPr>
      <w:r>
        <w:rPr>
          <w:b/>
        </w:rPr>
        <w:t>Ukupan iznos prijavljenih tražbina I</w:t>
      </w:r>
      <w:r w:rsidRPr="007366DF">
        <w:rPr>
          <w:b/>
        </w:rPr>
        <w:t xml:space="preserve"> višeg ispl</w:t>
      </w:r>
      <w:r>
        <w:rPr>
          <w:b/>
        </w:rPr>
        <w:t>atnog reda iznosi...........1.000.588,60</w:t>
      </w:r>
      <w:r w:rsidRPr="00EF4677">
        <w:rPr>
          <w:b/>
        </w:rPr>
        <w:t xml:space="preserve"> </w:t>
      </w:r>
      <w:r w:rsidRPr="00E71531">
        <w:rPr>
          <w:b/>
        </w:rPr>
        <w:t>kuna</w:t>
      </w:r>
      <w:r>
        <w:rPr>
          <w:b/>
        </w:rPr>
        <w:t>.</w:t>
      </w:r>
    </w:p>
    <w:p w:rsidRDefault="005B07C2" w:rsidP="005B07C2" w:rsidR="005B07C2">
      <w:pPr>
        <w:rPr>
          <w:b/>
        </w:rPr>
      </w:pPr>
    </w:p>
    <w:p w:rsidRDefault="006927F1" w:rsidP="006927F1" w:rsidR="006927F1" w:rsidRPr="006A01CB">
      <w:pPr>
        <w:pStyle w:val="Odlomakpopisa"/>
        <w:rPr>
          <w:b/>
        </w:rPr>
      </w:pPr>
      <w:r>
        <w:rPr>
          <w:b/>
        </w:rPr>
        <w:t xml:space="preserve">                                Drugi viši isplatni red</w:t>
      </w:r>
    </w:p>
    <w:p w:rsidRDefault="006927F1" w:rsidP="00302075" w:rsidR="006927F1" w:rsidRPr="00A14CAD">
      <w:pPr>
        <w:spacing w:afterLines="30" w:after="72" w:beforeLines="30" w:before="72"/>
        <w:rPr>
          <w:b/>
          <w:color w:val="000000"/>
        </w:rPr>
      </w:pPr>
    </w:p>
    <w:p w:rsidRDefault="00A14CAD" w:rsidP="00302075" w:rsidR="00A14CAD">
      <w:pPr>
        <w:spacing w:afterLines="30" w:after="72" w:beforeLines="30" w:before="72"/>
      </w:pP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PAPIGA TRGOVINA d.o.o., Črečan 10b, Sveti Ivan Zelina, OIB : 76807909398......................................................</w:t>
      </w:r>
      <w:r w:rsidR="00B7482C">
        <w:rPr>
          <w:b/>
        </w:rPr>
        <w:t>......................................78.389,39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 xml:space="preserve">   FROTIRKA-KOMPANI AD za proizvodstvo i promet na proizvodi od frotir, Industriska 21, 2320 Delčevo, Makedonija, OIB : 63665402520...................................................................</w:t>
      </w:r>
      <w:r w:rsidR="00B7482C">
        <w:rPr>
          <w:b/>
        </w:rPr>
        <w:t>.</w:t>
      </w:r>
      <w:r w:rsidRPr="009D282D">
        <w:rPr>
          <w:b/>
        </w:rPr>
        <w:t>......</w:t>
      </w:r>
      <w:r w:rsidR="00B7482C">
        <w:rPr>
          <w:b/>
        </w:rPr>
        <w:t>........ .......460.735,67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lastRenderedPageBreak/>
        <w:t xml:space="preserve">   HRVATSKE ŠUME d.o.o., Ulica kneza Branimira 1, Zagreb, OIB : 69693144506.......................................................................................</w:t>
      </w:r>
      <w:r w:rsidR="00B7482C">
        <w:rPr>
          <w:b/>
        </w:rPr>
        <w:t xml:space="preserve"> </w:t>
      </w:r>
      <w:r w:rsidRPr="005B07C2">
        <w:rPr>
          <w:b/>
        </w:rPr>
        <w:t>....52.266,25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 BDM STIL d.o.o., 10 381 Bedenica, Bedenica 45a OIB : 96086822394...........................................................</w:t>
      </w:r>
      <w:r w:rsidR="00B7482C">
        <w:rPr>
          <w:b/>
        </w:rPr>
        <w:t xml:space="preserve">......................        </w:t>
      </w:r>
      <w:r w:rsidRPr="005B07C2">
        <w:rPr>
          <w:b/>
        </w:rPr>
        <w:t>........729,34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 Republika Hrvatska, Ministarstvo financija,</w:t>
      </w:r>
      <w:r w:rsidRPr="008738AA">
        <w:t xml:space="preserve"> </w:t>
      </w:r>
      <w:r w:rsidRPr="005B07C2">
        <w:rPr>
          <w:b/>
        </w:rPr>
        <w:t>Porezna uprava, Područni ured Zagreb, OIB : 18683156487, zastupana po Županijskom državnom odvjetništvu u Velikoj Gorici ..................................................................</w:t>
      </w:r>
      <w:r w:rsidR="00B7482C">
        <w:rPr>
          <w:b/>
        </w:rPr>
        <w:t>..............1.109.314,14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INSTRUKTAŽNI CENTAR d.o.o., Križevci, Franje Račkoga 4, OIB : 39852648199......................................................................................</w:t>
      </w:r>
      <w:r w:rsidR="00B7482C">
        <w:rPr>
          <w:b/>
        </w:rPr>
        <w:t>......27.049,62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AUTO ZUBAK-ZAGREB d.o.o., Sesvete, Ljudevita Posavskog 7/a, OIB : 34970126847........................................................................</w:t>
      </w:r>
      <w:r w:rsidR="00B7482C">
        <w:rPr>
          <w:b/>
        </w:rPr>
        <w:t>....................19.763,26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HRVATSKE VODE , pravns osoba za upravljanje vodama, Zagreb, Ulica grada Vukovara 220, OIB : 28921383001........................................</w:t>
      </w:r>
      <w:r w:rsidR="00B7482C">
        <w:rPr>
          <w:b/>
        </w:rPr>
        <w:t>......................50,24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 xml:space="preserve"> VODOVOD  d.o.o., Zadar, Špire Brusine 17, OIB : 89406825003....728,57 kuna,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KONZUM d.d. za trgovinu na veliko i malo, Zagreb, Marijana Čavića 1/a, OIB : 29955634590............................................................................</w:t>
      </w:r>
      <w:r w:rsidR="00B7482C">
        <w:rPr>
          <w:b/>
        </w:rPr>
        <w:t>...............1.300,00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AUTO TOMAŽ d.o.o., Ogulinska 60, Zagreb, OIB : 98321514369..........................................................................</w:t>
      </w:r>
      <w:r w:rsidR="00B7482C">
        <w:rPr>
          <w:b/>
        </w:rPr>
        <w:t>...................8.103,90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HEP ELEKTRA d.o.o., Zagreb, Ulica grada Vukovara 37, OIB : 43965974818......................................................................................</w:t>
      </w:r>
      <w:r w:rsidR="00B7482C">
        <w:rPr>
          <w:b/>
        </w:rPr>
        <w:t>........5.569,60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HEP OPSKRBA d.o.o., Zagreb, Ulica grada Vukovara 37, OIB : 63073332379..........................................................................</w:t>
      </w:r>
      <w:r w:rsidR="00B7482C">
        <w:rPr>
          <w:b/>
        </w:rPr>
        <w:t>....................7.049,07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STROJOPROMET- ZAGREB d.o.o., Šenkovec, Zagrebačka 6, OIB : 97994010225..............................................................................</w:t>
      </w:r>
      <w:r w:rsidR="00B7482C">
        <w:rPr>
          <w:b/>
        </w:rPr>
        <w:t>.</w:t>
      </w:r>
      <w:r w:rsidRPr="005B07C2">
        <w:rPr>
          <w:b/>
        </w:rPr>
        <w:t>..........</w:t>
      </w:r>
      <w:r w:rsidR="00B7482C">
        <w:rPr>
          <w:b/>
        </w:rPr>
        <w:t>.122.857,09 kuna</w:t>
      </w:r>
    </w:p>
    <w:p w:rsidRDefault="005B07C2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 w:rsidRPr="005B07C2">
        <w:rPr>
          <w:b/>
        </w:rPr>
        <w:t>PRIVREDNA BANKA ZAGREB d.d., Zagreb, Radnička cesta 50, OIB : 02535697732.......................................................................</w:t>
      </w:r>
      <w:r w:rsidR="00B7482C">
        <w:rPr>
          <w:b/>
        </w:rPr>
        <w:t>................1.389.314,27 kuna</w:t>
      </w:r>
    </w:p>
    <w:p w:rsidRDefault="009D282D" w:rsidP="009D282D" w:rsidR="005B07C2" w:rsidRPr="005B07C2">
      <w:pPr>
        <w:pStyle w:val="Odlomakpopisa"/>
        <w:numPr>
          <w:ilvl w:val="0"/>
          <w:numId w:val="44"/>
        </w:numPr>
        <w:rPr>
          <w:b/>
        </w:rPr>
      </w:pPr>
      <w:r>
        <w:rPr>
          <w:b/>
        </w:rPr>
        <w:t>Z</w:t>
      </w:r>
      <w:r w:rsidR="005B07C2" w:rsidRPr="005B07C2">
        <w:rPr>
          <w:b/>
        </w:rPr>
        <w:t>agrebački holding d.o.o, Zagreb, Ulica grada Vukovara, OIB : 85584865987..........................................................................</w:t>
      </w:r>
      <w:r w:rsidR="00B7482C">
        <w:rPr>
          <w:b/>
        </w:rPr>
        <w:t>....................2.232,02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SLATINSKA BANKA d.d., Slatina, Vladimira nazora 2. OIB : 42252496579........................................................................</w:t>
      </w:r>
      <w:r w:rsidR="00B7482C">
        <w:rPr>
          <w:b/>
        </w:rPr>
        <w:t>..................984.102,55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Odvjetnik Franjo Šebijan, Pavlinska 5, Varaždin, OIB : 71623795593.....................................................................................</w:t>
      </w:r>
      <w:r w:rsidR="00B7482C">
        <w:rPr>
          <w:b/>
        </w:rPr>
        <w:t>.......20.463,03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lastRenderedPageBreak/>
        <w:t>EOS MATRIX d.o.o., Zagreb, Horvatova 82, OIB : 76674680107..........................................................................</w:t>
      </w:r>
      <w:r w:rsidR="00B7482C">
        <w:rPr>
          <w:b/>
        </w:rPr>
        <w:t>..................13.350,03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REGULA – TRIBUTI d.o.o., Zagreb, Dubrava 167, OIB : 46029427311..................................................................20.000,00 kuna plus kamate, ?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JOSO NIMAC, vl. Obrta za prijevoz PRIJEVOZ NIMAC, Budenec, Dominićev odvojak 36-b.......................................................</w:t>
      </w:r>
      <w:r w:rsidR="00B7482C">
        <w:rPr>
          <w:b/>
        </w:rPr>
        <w:t>.......................................3.432,57 kuna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HRVATSKA BANKA ZA OBNOVU I RAZVITAK, Zagreb, Strossmayerov trg 9, OIB : 26702280390..........................................174.401,34 kuna,</w:t>
      </w:r>
    </w:p>
    <w:p w:rsidRDefault="005B07C2" w:rsidP="009D282D" w:rsidR="005B07C2" w:rsidRPr="009D282D">
      <w:pPr>
        <w:pStyle w:val="Odlomakpopisa"/>
        <w:numPr>
          <w:ilvl w:val="0"/>
          <w:numId w:val="44"/>
        </w:numPr>
        <w:rPr>
          <w:b/>
        </w:rPr>
      </w:pPr>
      <w:r w:rsidRPr="009D282D">
        <w:rPr>
          <w:b/>
        </w:rPr>
        <w:t>Hrvatski zavod za javno zdravstvo, Zagreb, Rockfellerova 7, OIB : 75297532041...................................................................................</w:t>
      </w:r>
      <w:r w:rsidR="00B7482C">
        <w:rPr>
          <w:b/>
        </w:rPr>
        <w:t>..</w:t>
      </w:r>
      <w:r w:rsidRPr="009D282D">
        <w:rPr>
          <w:b/>
        </w:rPr>
        <w:t>.........6.189,34 kuna</w:t>
      </w:r>
    </w:p>
    <w:p w:rsidRDefault="005B07C2" w:rsidP="005B07C2" w:rsidR="005B07C2" w:rsidRPr="00CF615A">
      <w:pPr>
        <w:ind w:left="284"/>
        <w:rPr>
          <w:b/>
        </w:rPr>
      </w:pPr>
    </w:p>
    <w:p w:rsidRDefault="005B07C2" w:rsidP="005B07C2" w:rsidR="005B07C2" w:rsidRPr="00825F97">
      <w:pPr>
        <w:ind w:left="284"/>
        <w:rPr>
          <w:b/>
        </w:rPr>
      </w:pPr>
    </w:p>
    <w:p w:rsidRDefault="005B07C2" w:rsidP="005B07C2" w:rsidR="005B07C2">
      <w:pPr>
        <w:rPr>
          <w:b/>
        </w:rPr>
      </w:pPr>
      <w:r>
        <w:rPr>
          <w:b/>
        </w:rPr>
        <w:t>Ukupan iznos prijavljenih</w:t>
      </w:r>
      <w:r w:rsidRPr="007366DF">
        <w:rPr>
          <w:b/>
        </w:rPr>
        <w:t xml:space="preserve"> tražbina II višeg ispl</w:t>
      </w:r>
      <w:r>
        <w:rPr>
          <w:b/>
        </w:rPr>
        <w:t>atnog reda iznosi.........</w:t>
      </w:r>
      <w:r w:rsidR="003B24B1" w:rsidRPr="003B24B1">
        <w:rPr>
          <w:b/>
        </w:rPr>
        <w:t xml:space="preserve"> </w:t>
      </w:r>
      <w:r w:rsidR="003B24B1">
        <w:rPr>
          <w:b/>
        </w:rPr>
        <w:t>4.487.391,37</w:t>
      </w:r>
      <w:r w:rsidR="003B24B1" w:rsidRPr="00EF4677">
        <w:rPr>
          <w:b/>
        </w:rPr>
        <w:t xml:space="preserve"> </w:t>
      </w:r>
      <w:r w:rsidR="003B24B1" w:rsidRPr="00E71531">
        <w:rPr>
          <w:b/>
        </w:rPr>
        <w:t>kuna</w:t>
      </w:r>
    </w:p>
    <w:p w:rsidRDefault="003B24B1" w:rsidP="005B07C2" w:rsidR="003B24B1">
      <w:pPr>
        <w:rPr>
          <w:b/>
        </w:rPr>
      </w:pPr>
    </w:p>
    <w:p w:rsidRDefault="003B24B1" w:rsidP="005B07C2" w:rsidR="003B24B1">
      <w:pPr>
        <w:rPr>
          <w:b/>
        </w:rPr>
      </w:pPr>
    </w:p>
    <w:p w:rsidRDefault="009D282D" w:rsidP="00873D3E" w:rsidR="00873D3E">
      <w:r>
        <w:t xml:space="preserve">U Miholjancu, </w:t>
      </w:r>
      <w:r w:rsidR="00281CE7">
        <w:t>30</w:t>
      </w:r>
      <w:r w:rsidR="00873D3E">
        <w:t xml:space="preserve">.travnja 2019.godine </w:t>
      </w:r>
    </w:p>
    <w:p w:rsidRDefault="00873D3E" w:rsidP="00873D3E" w:rsidR="00A14CAD">
      <w:r>
        <w:t xml:space="preserve">                                                                                                      </w:t>
      </w:r>
    </w:p>
    <w:p w:rsidRDefault="00A14CAD" w:rsidP="00A14CAD" w:rsidR="00A14CAD"/>
    <w:p w:rsidRDefault="00A14CAD" w:rsidP="00B7482C" w:rsidR="00A14CAD">
      <w:pPr>
        <w:ind w:left="6372"/>
        <w:jc w:val="center"/>
      </w:pPr>
      <w:r>
        <w:t>Stečajni upravitelj:</w:t>
      </w:r>
    </w:p>
    <w:p w:rsidRDefault="00B7482C" w:rsidP="00B7482C" w:rsidR="00A14CAD">
      <w:pPr>
        <w:ind w:left="6372"/>
        <w:jc w:val="center"/>
      </w:pPr>
      <w:r>
        <w:t>Marijan Drljanovčan</w:t>
      </w:r>
    </w:p>
    <w:p w:rsidRDefault="00EB2F6C" w:rsidP="00B7482C" w:rsidR="00EB2F6C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AB7A84" w:rsidP="00B7482C" w:rsidR="00AB7A84">
      <w:pPr>
        <w:jc w:val="center"/>
      </w:pPr>
    </w:p>
    <w:p w:rsidRDefault="00AB7A84" w:rsidP="00B7482C" w:rsidR="00AB7A84">
      <w:pPr>
        <w:jc w:val="center"/>
      </w:pPr>
    </w:p>
    <w:p w:rsidRDefault="00AB7A84" w:rsidP="00B7482C" w:rsidR="00AB7A84">
      <w:pPr>
        <w:jc w:val="center"/>
      </w:pPr>
    </w:p>
    <w:p w:rsidRDefault="00AB7A84" w:rsidP="00B7482C" w:rsidR="00AB7A84">
      <w:pPr>
        <w:jc w:val="center"/>
      </w:pPr>
    </w:p>
    <w:p w:rsidRDefault="00AB7A84" w:rsidP="00B7482C" w:rsidR="00AB7A84">
      <w:pPr>
        <w:jc w:val="center"/>
      </w:pPr>
    </w:p>
    <w:p w:rsidRDefault="00AB7A84" w:rsidP="00B7482C" w:rsidR="00AB7A84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tbl>
      <w:tblPr>
        <w:tblW w:type="dxa" w:w="13440"/>
        <w:tblInd w:type="dxa" w:w="94"/>
        <w:tblLook w:val="04A0" w:noVBand="1" w:noHBand="0" w:lastColumn="0" w:firstColumn="1" w:lastRow="0" w:firstRow="1"/>
      </w:tblPr>
      <w:tblGrid>
        <w:gridCol w:w="960"/>
        <w:gridCol w:w="792"/>
        <w:gridCol w:w="958"/>
        <w:gridCol w:w="841"/>
        <w:gridCol w:w="1511"/>
        <w:gridCol w:w="1395"/>
        <w:gridCol w:w="844"/>
        <w:gridCol w:w="692"/>
        <w:gridCol w:w="13"/>
        <w:gridCol w:w="812"/>
        <w:gridCol w:w="960"/>
        <w:gridCol w:w="960"/>
        <w:gridCol w:w="960"/>
        <w:gridCol w:w="902"/>
        <w:gridCol w:w="860"/>
      </w:tblGrid>
      <w:tr w:rsidTr="00F42682" w:rsidR="0026560E" w:rsidRPr="006274C6">
        <w:trPr>
          <w:trHeight w:val="300"/>
        </w:trPr>
        <w:tc>
          <w:tcPr>
            <w:tcW w:type="dxa" w:w="175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17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Posl.broj: 89.St-2542/17-29</w:t>
            </w:r>
          </w:p>
        </w:tc>
        <w:tc>
          <w:tcPr>
            <w:tcW w:type="dxa" w:w="4443"/>
            <w:gridSpan w:val="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spacing w:after="240"/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 xml:space="preserve"> Stečajni dužnik: INTERUGOS d.o.o., Sveti Ivan Zelina, Pretoki 22 e, OIB 20391557725</w:t>
            </w:r>
          </w:p>
        </w:tc>
        <w:tc>
          <w:tcPr>
            <w:tcW w:type="dxa" w:w="272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 xml:space="preserve">Stečajni sudac: Nikolina Dorić Hadžisejdić </w:t>
            </w:r>
          </w:p>
        </w:tc>
        <w:tc>
          <w:tcPr>
            <w:tcW w:type="dxa" w:w="272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Ispitno ročište: 16. svibnja 2019. u 9,30 sati</w:t>
            </w:r>
          </w:p>
        </w:tc>
      </w:tr>
      <w:tr w:rsidTr="00F42682" w:rsidR="0026560E" w:rsidRPr="006274C6">
        <w:trPr>
          <w:trHeight w:val="300"/>
        </w:trPr>
        <w:tc>
          <w:tcPr>
            <w:tcW w:type="dxa" w:w="17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4443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175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4443"/>
            <w:gridSpan w:val="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439"/>
        </w:trPr>
        <w:tc>
          <w:tcPr>
            <w:tcW w:type="dxa" w:w="13440"/>
            <w:gridSpan w:val="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  <w:sz w:val="36"/>
                <w:szCs w:val="36"/>
              </w:rPr>
            </w:pPr>
            <w:r w:rsidRPr="006274C6">
              <w:rPr>
                <w:rFonts w:cs="Calibri"/>
                <w:b/>
                <w:bCs/>
                <w:color w:val="000000"/>
                <w:sz w:val="36"/>
                <w:szCs w:val="36"/>
              </w:rPr>
              <w:t>TABLICA PRIJAVLJENIH IZLUČNIH PRAVA</w:t>
            </w:r>
          </w:p>
        </w:tc>
      </w:tr>
      <w:tr w:rsidTr="00F42682" w:rsidR="0026560E" w:rsidRPr="006274C6">
        <w:trPr>
          <w:trHeight w:val="439"/>
        </w:trPr>
        <w:tc>
          <w:tcPr>
            <w:tcW w:type="dxa" w:w="13440"/>
            <w:gridSpan w:val="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2591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Vjerovnik koji traži izlučno pravo</w:t>
            </w:r>
          </w:p>
        </w:tc>
        <w:tc>
          <w:tcPr>
            <w:tcW w:type="dxa" w:w="290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 xml:space="preserve">Javna knjiga u koju je upisana nekretnina </w:t>
            </w:r>
          </w:p>
        </w:tc>
        <w:tc>
          <w:tcPr>
            <w:tcW w:type="dxa" w:w="153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Iznos kojim je isplaćena nekretnina</w:t>
            </w:r>
          </w:p>
        </w:tc>
        <w:tc>
          <w:tcPr>
            <w:tcW w:type="dxa" w:w="272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Pravna osnova kojom se traži izlučno pravo</w:t>
            </w:r>
          </w:p>
        </w:tc>
        <w:tc>
          <w:tcPr>
            <w:tcW w:type="dxa" w:w="2722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Dio imovine na koji se odnosi izlučno pravo</w:t>
            </w: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type="dxa" w:w="2591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 xml:space="preserve">HRVATSKE CESTE d.o.o. Zagreb, Vončinina 3, OIB : 55545787885 zastupane po punomoćniku Toniju Babiću odvjetniku iz Splita, Gorička 12 </w:t>
            </w:r>
          </w:p>
        </w:tc>
        <w:tc>
          <w:tcPr>
            <w:tcW w:type="dxa" w:w="2906"/>
            <w:gridSpan w:val="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Općinski sud u Šibeniku, Zemljišnoknjižni odjel Šibenik</w:t>
            </w:r>
          </w:p>
        </w:tc>
        <w:tc>
          <w:tcPr>
            <w:tcW w:type="dxa" w:w="1537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876.000,00 kuna</w:t>
            </w:r>
          </w:p>
        </w:tc>
        <w:tc>
          <w:tcPr>
            <w:tcW w:type="dxa" w:w="2724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Kupoprodajni ugovor od 18.listopada 2013.godine između prodavatelja PARTNER  BANKE d.d. Zagreb zastupane po punomoćniku INTERUGOS d.o.o. i kupca Hrvatskih cesta d.o.o. Zagreb ovjereno od strane javnog bilježnika Branke Rački iz Sv. Ivana Zeline od 21.listopada 2013. pod posl.brojem OV-6783/2013</w:t>
            </w:r>
          </w:p>
        </w:tc>
        <w:tc>
          <w:tcPr>
            <w:tcW w:type="dxa" w:w="2722"/>
            <w:gridSpan w:val="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6274C6">
              <w:rPr>
                <w:rFonts w:cs="Calibri"/>
                <w:b/>
                <w:bCs/>
                <w:color w:val="000000"/>
              </w:rPr>
              <w:t>nekretnina upisana u zk. ul. br. 6260,  k.o. Vodice, koja se sastoji od kčbr. 6955/4, ŠUMA, površine 803 m2 i k.č.br. 6955/11, PUT, površine 7 m2, ukupno površine 810 m2 i</w:t>
            </w:r>
            <w:r w:rsidRPr="006274C6">
              <w:rPr>
                <w:rFonts w:cs="Calibri"/>
                <w:b/>
                <w:bCs/>
                <w:color w:val="000000"/>
              </w:rPr>
              <w:br/>
              <w:t>nekretnina upisana u zk. ul. br. 9082,  k.o. Vodice, koja se sastoji od kčbr. 6957/8, PAŠNJAK, površine 324 m2 i k.č.br. 6957/12, PUT, površine 326 m2, ukupno površine 650 m2 sada u naravi izgrađeno prometno križanje</w:t>
            </w: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91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906"/>
            <w:gridSpan w:val="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7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4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22"/>
            <w:gridSpan w:val="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7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7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6274C6">
        <w:trPr>
          <w:trHeight w:val="300"/>
        </w:trPr>
        <w:tc>
          <w:tcPr>
            <w:tcW w:type="dxa" w:w="355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color w:val="000000"/>
              </w:rPr>
            </w:pPr>
            <w:r w:rsidRPr="006274C6">
              <w:rPr>
                <w:rFonts w:cs="Calibri"/>
                <w:color w:val="000000"/>
              </w:rPr>
              <w:t xml:space="preserve">U Miholjancu, </w:t>
            </w:r>
            <w:r>
              <w:rPr>
                <w:rFonts w:cs="Calibri"/>
                <w:color w:val="000000"/>
              </w:rPr>
              <w:t>30</w:t>
            </w:r>
            <w:r w:rsidRPr="006274C6">
              <w:rPr>
                <w:rFonts w:cs="Calibri"/>
                <w:color w:val="000000"/>
              </w:rPr>
              <w:t>.04.2019. godine</w:t>
            </w:r>
          </w:p>
        </w:tc>
        <w:tc>
          <w:tcPr>
            <w:tcW w:type="dxa" w:w="15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color w:val="000000"/>
              </w:rPr>
            </w:pPr>
          </w:p>
        </w:tc>
        <w:tc>
          <w:tcPr>
            <w:tcW w:type="dxa" w:w="1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color w:val="000000"/>
              </w:rPr>
            </w:pPr>
          </w:p>
        </w:tc>
        <w:tc>
          <w:tcPr>
            <w:tcW w:type="dxa" w:w="83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color w:val="000000"/>
              </w:rPr>
            </w:pPr>
          </w:p>
        </w:tc>
        <w:tc>
          <w:tcPr>
            <w:tcW w:type="dxa" w:w="7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color w:val="000000"/>
              </w:rPr>
            </w:pPr>
          </w:p>
        </w:tc>
        <w:tc>
          <w:tcPr>
            <w:tcW w:type="dxa" w:w="8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rPr>
                <w:rFonts w:cs="Calibri"/>
                <w:color w:val="000000"/>
              </w:rPr>
            </w:pPr>
          </w:p>
        </w:tc>
        <w:tc>
          <w:tcPr>
            <w:tcW w:type="dxa" w:w="464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6274C6">
            <w:pPr>
              <w:jc w:val="center"/>
              <w:rPr>
                <w:rFonts w:cs="Calibri"/>
                <w:color w:val="000000"/>
              </w:rPr>
            </w:pPr>
            <w:r w:rsidRPr="006274C6">
              <w:rPr>
                <w:rFonts w:cs="Calibri"/>
                <w:color w:val="000000"/>
              </w:rPr>
              <w:t>Stečajni upravitelj: Marijan Drljanovčan, dipl.ing.</w:t>
            </w:r>
          </w:p>
        </w:tc>
      </w:tr>
      <w:tr w:rsidTr="00F42682" w:rsidR="0026560E" w:rsidRPr="00166812">
        <w:trPr>
          <w:trHeight w:val="300"/>
        </w:trPr>
        <w:tc>
          <w:tcPr>
            <w:tcW w:type="dxa" w:w="1747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179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Posl.broj: 89.St-2542/17-29</w:t>
            </w:r>
          </w:p>
        </w:tc>
        <w:tc>
          <w:tcPr>
            <w:tcW w:type="dxa" w:w="443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spacing w:after="240"/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 xml:space="preserve"> Stečajni dužnik: INTERUGOS d.o.o., Sveti Ivan Zelina, Pretoki 22 e, OIB 20391557725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 xml:space="preserve">Stečajni sudac: Nikolina Dorić Hadžisejdić 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Ispitno ročište: 16. svibnja 2019. u 9,30 sati</w:t>
            </w:r>
          </w:p>
        </w:tc>
      </w:tr>
      <w:tr w:rsidTr="00F42682" w:rsidR="0026560E" w:rsidRPr="00166812">
        <w:trPr>
          <w:trHeight w:val="300"/>
        </w:trPr>
        <w:tc>
          <w:tcPr>
            <w:tcW w:type="dxa" w:w="17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9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443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300"/>
        </w:trPr>
        <w:tc>
          <w:tcPr>
            <w:tcW w:type="dxa" w:w="1747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79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443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439"/>
        </w:trPr>
        <w:tc>
          <w:tcPr>
            <w:tcW w:type="dxa" w:w="13440"/>
            <w:gridSpan w:val="1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  <w:sz w:val="36"/>
                <w:szCs w:val="36"/>
              </w:rPr>
            </w:pPr>
            <w:r w:rsidRPr="00B6346B">
              <w:rPr>
                <w:rFonts w:cs="Calibri"/>
                <w:b/>
                <w:bCs/>
                <w:color w:val="000000"/>
                <w:sz w:val="36"/>
                <w:szCs w:val="36"/>
              </w:rPr>
              <w:t>TABLICA PRIJAVLJENIH RAZLUČNIH PRAVA</w:t>
            </w:r>
          </w:p>
        </w:tc>
      </w:tr>
      <w:tr w:rsidTr="00F42682" w:rsidR="0026560E" w:rsidRPr="00166812">
        <w:trPr>
          <w:trHeight w:val="439"/>
        </w:trPr>
        <w:tc>
          <w:tcPr>
            <w:tcW w:type="dxa" w:w="13440"/>
            <w:gridSpan w:val="1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  <w:sz w:val="36"/>
                <w:szCs w:val="36"/>
              </w:rPr>
            </w:pPr>
          </w:p>
        </w:tc>
      </w:tr>
      <w:tr w:rsidTr="00F42682" w:rsidR="0026560E" w:rsidRPr="00166812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258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28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Javna knjiga u koju je upisano razlučno pravo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Iznos tražbine osigurane razlučnim pravom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Pravna osnova tražbine osigurane razlučnim pravom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Dio imovine na koji se odnosi razlučno pravo</w:t>
            </w:r>
          </w:p>
        </w:tc>
      </w:tr>
      <w:tr w:rsidTr="00F42682" w:rsidR="0026560E" w:rsidRPr="00166812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1</w:t>
            </w:r>
          </w:p>
        </w:tc>
        <w:tc>
          <w:tcPr>
            <w:tcW w:type="dxa" w:w="258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PRIVREDNA BANKA ZAGREB d.d., Zagreb, Radnička cesta 50, OIB : 02535697732 zastupana po odvjetničkom uredu Suić &amp; Škunca, Zagreb, Domagojeva 14</w:t>
            </w:r>
          </w:p>
        </w:tc>
        <w:tc>
          <w:tcPr>
            <w:tcW w:type="dxa" w:w="28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Općinski  sud u Sesvetama, Zemljišnoknjižni odjel Sveti Ivan Zelina, k.o. Hrastje, zk.ul. 10008, čkbr. 4859/1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600.000,00 kuna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Sporazum o zasnivanju založnog prava na nekretninama i pravu na neposrednu ovrhu solemniziran po javnom bilježniku Branko Jakić iz Zagreba dana 05.10.2010.pod poslovnim brojem OV-18120/10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DVORIŠTE POD BUKOVJE, površine 1685 m2, POSLOVNA ZGRADA POD BUKOVJE površine 998 m2, ukupno površine 2683 m2</w:t>
            </w: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2</w:t>
            </w:r>
          </w:p>
        </w:tc>
        <w:tc>
          <w:tcPr>
            <w:tcW w:type="dxa" w:w="258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HRVATSKA BANKA ZA OBNOVU I RAZVITAK, Zagreb, Strossmayerov trg 9, OIB : 26702280390</w:t>
            </w:r>
          </w:p>
        </w:tc>
        <w:tc>
          <w:tcPr>
            <w:tcW w:type="dxa" w:w="28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Općinski  sud u Sesvetama, Zemljišnoknjižni odjel Sveti Ivan Zelina, k.o. Hrastje, zk.ul. 10008, čkbr. 4859/1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400.000,00 kuna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 xml:space="preserve">Sporazum o zasnivanju založnog prava na nekretninama i pravu na neposrednu ovrhu solemniziran po javnom bilježniku Branko Jakić iz Zagreba dana </w:t>
            </w:r>
            <w:r w:rsidRPr="00B6346B">
              <w:rPr>
                <w:rFonts w:cs="Calibri"/>
                <w:b/>
                <w:bCs/>
                <w:color w:val="000000"/>
              </w:rPr>
              <w:lastRenderedPageBreak/>
              <w:t>05.10.2010.pod poslovnim brojem OV-18120/10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lastRenderedPageBreak/>
              <w:t>DVORIŠTE POD BUKOVJE, površine 1685 m2, POSLOVNA ZGRADA POD BUKOVJE površine 998 m2, ukupno površine 2683 m2</w:t>
            </w: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76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7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6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8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6560E" w:rsidP="00F42682" w:rsidR="0026560E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:rsidRDefault="0026560E" w:rsidP="00F42682" w:rsidR="0026560E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3</w:t>
            </w:r>
          </w:p>
        </w:tc>
        <w:tc>
          <w:tcPr>
            <w:tcW w:type="dxa" w:w="258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Danijela Skopin, Ulica Vlake 2, 22243 Murter, OIB : 57278913431</w:t>
            </w:r>
          </w:p>
        </w:tc>
        <w:tc>
          <w:tcPr>
            <w:tcW w:type="dxa" w:w="28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Općinski  sud u Sesvetama, Zemljišnoknjižni odjel Sveti Ivan Zelina, k.o. Hrastje, zk.ul. 10008, čkbr. 4859/1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390.000,00 eura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Uknjižba, ustupanje založnog prava, potvrda 09.02.2016., prijenosom hipotekarne tražbine koja je osigurana tim založnim pravom upisanim pod Z-1562/2011 u iznosu od 390.000,00 eura s dosadašnjeg vjerovnika Partner banke d.d. Zagreb, OIB : 71221608291, Vončinina 2, Zagreb za korist Danijela Skopin, Ulica Vlake 2, 22243 Murter, OIB : 57278913431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DVORIŠTE POD BUKOVJE, površine 1685 m2, POSLOVNA ZGRADA POD BUKOVJE površine 998 m2, ukupno površine 2683 m2</w:t>
            </w: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4</w:t>
            </w:r>
          </w:p>
        </w:tc>
        <w:tc>
          <w:tcPr>
            <w:tcW w:type="dxa" w:w="258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color w:val="000000"/>
              </w:rPr>
            </w:pPr>
            <w:r w:rsidRPr="00B6346B">
              <w:rPr>
                <w:rFonts w:cs="Calibri"/>
                <w:color w:val="000000"/>
              </w:rPr>
              <w:t xml:space="preserve"> </w:t>
            </w:r>
            <w:r w:rsidRPr="00B6346B">
              <w:rPr>
                <w:rFonts w:cs="Calibri"/>
                <w:b/>
                <w:bCs/>
                <w:color w:val="000000"/>
              </w:rPr>
              <w:t>SLATINSKA BANKA d.d., Slatina, Vladimira nazora 2. OIB : 42252496579</w:t>
            </w:r>
          </w:p>
        </w:tc>
        <w:tc>
          <w:tcPr>
            <w:tcW w:type="dxa" w:w="289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Općinski  sud u Sesvetama, Zemljišnoknjižni odjel Sveti Ivan Zelina, k.o. Hrastje, zk.ul. 10008, čkbr. 4859/1</w:t>
            </w:r>
          </w:p>
        </w:tc>
        <w:tc>
          <w:tcPr>
            <w:tcW w:type="dxa" w:w="1536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>920.000,00 kuna</w:t>
            </w:r>
          </w:p>
        </w:tc>
        <w:tc>
          <w:tcPr>
            <w:tcW w:type="dxa" w:w="2745"/>
            <w:gridSpan w:val="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t xml:space="preserve">Sporazum o osiguranju novčane tražbine zasnivanjem založnog prava na nekretninama zalužnih dužnika broj 22/02/2013 solemniziran po javnom bilježniku </w:t>
            </w:r>
            <w:r w:rsidRPr="00B6346B">
              <w:rPr>
                <w:rFonts w:cs="Calibri"/>
                <w:b/>
                <w:bCs/>
                <w:color w:val="000000"/>
              </w:rPr>
              <w:lastRenderedPageBreak/>
              <w:t>Branka Rački iz Svetog Ivana Zelina, Trg A.Starćevića 14 od 28.02.2013.pod poslovnim brojem OV-1280/2013</w:t>
            </w:r>
          </w:p>
        </w:tc>
        <w:tc>
          <w:tcPr>
            <w:tcW w:type="dxa" w:w="2717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B6346B">
              <w:rPr>
                <w:rFonts w:cs="Calibri"/>
                <w:b/>
                <w:bCs/>
                <w:color w:val="000000"/>
              </w:rPr>
              <w:lastRenderedPageBreak/>
              <w:t>DVORIŠTE POD BUKOVJE, površine 1685 m2, POSLOVNA ZGRADA POD BUKOVJE površine 998 m2, ukupno površine 2683 m2</w:t>
            </w: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285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58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289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1536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45"/>
            <w:gridSpan w:val="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type="dxa" w:w="2717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b/>
                <w:bCs/>
                <w:color w:val="000000"/>
              </w:rPr>
            </w:pPr>
          </w:p>
        </w:tc>
      </w:tr>
      <w:tr w:rsidTr="00F42682" w:rsidR="0026560E" w:rsidRPr="00166812">
        <w:trPr>
          <w:trHeight w:val="300"/>
        </w:trPr>
        <w:tc>
          <w:tcPr>
            <w:tcW w:type="dxa" w:w="35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>
            <w:pPr>
              <w:jc w:val="center"/>
              <w:rPr>
                <w:rFonts w:cs="Calibri"/>
                <w:color w:val="000000"/>
              </w:rPr>
            </w:pPr>
          </w:p>
          <w:p w:rsidRDefault="0026560E" w:rsidP="00F42682" w:rsidR="0026560E" w:rsidRPr="00B6346B">
            <w:pPr>
              <w:jc w:val="center"/>
              <w:rPr>
                <w:rFonts w:cs="Calibri"/>
                <w:color w:val="000000"/>
              </w:rPr>
            </w:pPr>
            <w:r w:rsidRPr="00B6346B">
              <w:rPr>
                <w:rFonts w:cs="Calibri"/>
                <w:color w:val="000000"/>
              </w:rPr>
              <w:t xml:space="preserve">U Miholjancu, </w:t>
            </w:r>
            <w:r>
              <w:rPr>
                <w:rFonts w:cs="Calibri"/>
                <w:color w:val="000000"/>
              </w:rPr>
              <w:t>30</w:t>
            </w:r>
            <w:r w:rsidRPr="00B6346B">
              <w:rPr>
                <w:rFonts w:cs="Calibri"/>
                <w:color w:val="000000"/>
              </w:rPr>
              <w:t>.04.2019. godine</w:t>
            </w:r>
          </w:p>
        </w:tc>
        <w:tc>
          <w:tcPr>
            <w:tcW w:type="dxa" w:w="150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8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6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8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rPr>
                <w:rFonts w:cs="Calibri"/>
                <w:color w:val="000000"/>
              </w:rPr>
            </w:pPr>
          </w:p>
        </w:tc>
        <w:tc>
          <w:tcPr>
            <w:tcW w:type="dxa" w:w="463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B6346B">
            <w:pPr>
              <w:jc w:val="center"/>
              <w:rPr>
                <w:rFonts w:cs="Calibri"/>
                <w:color w:val="000000"/>
              </w:rPr>
            </w:pPr>
            <w:r w:rsidRPr="00B6346B">
              <w:rPr>
                <w:rFonts w:cs="Calibri"/>
                <w:color w:val="000000"/>
              </w:rPr>
              <w:t>Stečajni upravitelj: Marijan Drljanovčan, dipl.ing.</w:t>
            </w:r>
          </w:p>
        </w:tc>
      </w:tr>
    </w:tbl>
    <w:p w:rsidRDefault="0026560E" w:rsidP="0026560E" w:rsidR="0026560E"/>
    <w:p w:rsidRDefault="0026560E" w:rsidP="0026560E" w:rsidR="0026560E"/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1170"/>
        <w:gridCol w:w="2880"/>
        <w:gridCol w:w="2346"/>
        <w:gridCol w:w="1920"/>
        <w:gridCol w:w="1235"/>
        <w:gridCol w:w="769"/>
        <w:gridCol w:w="769"/>
        <w:gridCol w:w="2880"/>
      </w:tblGrid>
      <w:tr w:rsidTr="00F42682" w:rsidR="0026560E" w:rsidRPr="004C65B1">
        <w:trPr>
          <w:trHeight w:val="300"/>
        </w:trPr>
        <w:tc>
          <w:tcPr>
            <w:tcW w:type="dxa" w:w="100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Posl.broj: 89.St-2542/17-29</w:t>
            </w:r>
          </w:p>
        </w:tc>
        <w:tc>
          <w:tcPr>
            <w:tcW w:type="dxa" w:w="3902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 xml:space="preserve"> Stečajni dužnik: INTERUGOS d.o.o., Sveti Ivan Zelina, Pretoki 22 e, OIB 20391557725</w:t>
            </w:r>
          </w:p>
        </w:tc>
        <w:tc>
          <w:tcPr>
            <w:tcW w:type="dxa" w:w="200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 xml:space="preserve">Stečajni sudac: Nikolina Dorić Hadžisejdić </w:t>
            </w:r>
          </w:p>
        </w:tc>
        <w:tc>
          <w:tcPr>
            <w:tcW w:type="dxa" w:w="3649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Ispitno ročište: 16. svibnja 2019. u 9,30 sati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9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00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64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902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00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649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91"/>
        </w:trPr>
        <w:tc>
          <w:tcPr>
            <w:tcW w:type="dxa" w:w="13440"/>
            <w:gridSpan w:val="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F42682" w:rsidR="0026560E" w:rsidRPr="004C65B1">
        <w:trPr>
          <w:trHeight w:val="391"/>
        </w:trPr>
        <w:tc>
          <w:tcPr>
            <w:tcW w:type="dxa" w:w="13440"/>
            <w:gridSpan w:val="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F42682" w:rsidR="0026560E" w:rsidRPr="004C65B1">
        <w:trPr>
          <w:trHeight w:val="375"/>
        </w:trPr>
        <w:tc>
          <w:tcPr>
            <w:tcW w:type="dxa" w:w="13440"/>
            <w:gridSpan w:val="8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198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23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53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28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Napomena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 xml:space="preserve">Republika Hrvatska, Ministarstvo financija, Porezna uprava, Područni ured Zagreb, OIB : 18683156487, zastupana po Županijskom državnom odvjetništvu u Velikoj Gorici </w:t>
            </w:r>
          </w:p>
        </w:tc>
        <w:tc>
          <w:tcPr>
            <w:tcW w:type="dxa" w:w="198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Porez i prirez na dohodak, doprinosi za mirovinsko i zdravstveno osiguranje te doprinosi za zapošljavanje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499.332,10 kuna</w:t>
            </w:r>
          </w:p>
        </w:tc>
        <w:tc>
          <w:tcPr>
            <w:tcW w:type="dxa" w:w="12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53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499.332,10 kuna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Tihomir Juran iz Murtera, Hrvatskih vladara 32, OIB : 59957498667, zastupan po Sandru Markovu odvjetniku iz Odvjetničkog društva Bačić i partneri j.t.d. iz Zadra, M.Pavlinovića 9</w:t>
            </w:r>
          </w:p>
        </w:tc>
        <w:tc>
          <w:tcPr>
            <w:tcW w:type="dxa" w:w="198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plaće, nepodmireni doprinosi,otpremnina i naknada za neiskorišteni godišnji odmor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100.256,50 kuna</w:t>
            </w:r>
          </w:p>
        </w:tc>
        <w:tc>
          <w:tcPr>
            <w:tcW w:type="dxa" w:w="123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53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100.256,50 kuna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100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23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53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636"/>
        <w:gridCol w:w="2346"/>
        <w:gridCol w:w="1920"/>
        <w:gridCol w:w="1920"/>
        <w:gridCol w:w="1920"/>
        <w:gridCol w:w="1738"/>
      </w:tblGrid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84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 xml:space="preserve">Snježana Matoković, Sveti Ivan Zelina, </w:t>
            </w:r>
            <w:r w:rsidRPr="004C65B1">
              <w:rPr>
                <w:rFonts w:cs="Calibri" w:hAnsi="Calibri" w:ascii="Calibri"/>
                <w:b/>
                <w:bCs/>
                <w:color w:val="000000"/>
              </w:rPr>
              <w:lastRenderedPageBreak/>
              <w:t>Psarjevačka Selnica 20C, OIB : 95428482021</w:t>
            </w:r>
          </w:p>
        </w:tc>
        <w:tc>
          <w:tcPr>
            <w:tcW w:type="dxa" w:w="198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lastRenderedPageBreak/>
              <w:t xml:space="preserve">Neisplaćene plaće, nepodmireni </w:t>
            </w:r>
            <w:r w:rsidRPr="004C65B1">
              <w:rPr>
                <w:rFonts w:cs="Calibri" w:hAnsi="Calibri" w:ascii="Calibri"/>
                <w:color w:val="000000"/>
              </w:rPr>
              <w:lastRenderedPageBreak/>
              <w:t>doprinosi,otpremnina i naknada za neiskorišteni godišnji odmor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lastRenderedPageBreak/>
              <w:t>192.000,00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192.000,00 kuna</w:t>
            </w:r>
          </w:p>
        </w:tc>
        <w:tc>
          <w:tcPr>
            <w:tcW w:type="dxa" w:w="18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84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Snežana Kirinec, Sveti Ivan Zelina, Gornje Orešje 72, OIB : 20647188701</w:t>
            </w:r>
          </w:p>
        </w:tc>
        <w:tc>
          <w:tcPr>
            <w:tcW w:type="dxa" w:w="198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plaće, nepodmireni doprinosi,otpremnina i naknada za neiskorišteni godišnji odmor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209.000,00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209.000,00 kuna</w:t>
            </w:r>
          </w:p>
        </w:tc>
        <w:tc>
          <w:tcPr>
            <w:tcW w:type="dxa" w:w="18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5</w:t>
            </w:r>
          </w:p>
        </w:tc>
        <w:tc>
          <w:tcPr>
            <w:tcW w:type="dxa" w:w="284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Damir Čačko, Vrbovo 31, Hrašćina, OIB :3058767963</w:t>
            </w:r>
          </w:p>
        </w:tc>
        <w:tc>
          <w:tcPr>
            <w:tcW w:type="dxa" w:w="198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 i nepodmireni doprinosi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89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4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8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9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6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Ivan Martinjak, Bedenica 88, Bedenica, OIB : 98314465276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 xml:space="preserve">Neisplaćene plaće i nepodmireni doprinosi </w:t>
            </w:r>
            <w:r w:rsidRPr="004C65B1">
              <w:rPr>
                <w:rFonts w:cs="Calibri" w:hAnsi="Calibri" w:ascii="Calibri"/>
                <w:color w:val="000000"/>
              </w:rPr>
              <w:lastRenderedPageBreak/>
              <w:t>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lastRenderedPageBreak/>
              <w:t>4.770,94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7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Andrea Horvatić, Jesenovečka cesta, Belovar, OIB : 99897858813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 i nepodmireni doprinosi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16.942,63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16.942,63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8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 xml:space="preserve">Ivica Skopin, Biškipec zelinski, Sv. Ivan Zelina, OIB : 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 i nepodmireni doprinosi uvećano za pripadajuće kamate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16.942,63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16.942,63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741"/>
        <w:gridCol w:w="736"/>
        <w:gridCol w:w="736"/>
        <w:gridCol w:w="960"/>
        <w:gridCol w:w="960"/>
        <w:gridCol w:w="1920"/>
        <w:gridCol w:w="2871"/>
        <w:gridCol w:w="1846"/>
      </w:tblGrid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9</w:t>
            </w:r>
          </w:p>
        </w:tc>
        <w:tc>
          <w:tcPr>
            <w:tcW w:type="dxa" w:w="274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Josip Zidarič, Sudovec, Zagrebačka 19, OIB : 40030512970</w:t>
            </w:r>
          </w:p>
        </w:tc>
        <w:tc>
          <w:tcPr>
            <w:tcW w:type="dxa" w:w="1182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 xml:space="preserve">Neisplaćene plaće i nepodmireni doprinosi uvećano za pripadajuće </w:t>
            </w:r>
            <w:r w:rsidRPr="004C65B1">
              <w:rPr>
                <w:rFonts w:cs="Calibri" w:hAnsi="Calibri" w:ascii="Calibri"/>
                <w:color w:val="000000"/>
              </w:rPr>
              <w:lastRenderedPageBreak/>
              <w:t>kamate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lastRenderedPageBreak/>
              <w:t>4.770,94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28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84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10</w:t>
            </w:r>
          </w:p>
        </w:tc>
        <w:tc>
          <w:tcPr>
            <w:tcW w:type="dxa" w:w="274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Jasna Đurak, Pretoki 9d, Sv. Ivan Zelina, OIB : 9979315727</w:t>
            </w:r>
          </w:p>
        </w:tc>
        <w:tc>
          <w:tcPr>
            <w:tcW w:type="dxa" w:w="1182"/>
            <w:gridSpan w:val="2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Neisplaćene plaće i nepodmireni doprinosi uvećano za pripadajuće kamate</w:t>
            </w:r>
          </w:p>
        </w:tc>
        <w:tc>
          <w:tcPr>
            <w:tcW w:type="dxa" w:w="19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0 kuna</w:t>
            </w:r>
          </w:p>
        </w:tc>
        <w:tc>
          <w:tcPr>
            <w:tcW w:type="dxa" w:w="287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4.770,94 kuna</w:t>
            </w:r>
          </w:p>
        </w:tc>
        <w:tc>
          <w:tcPr>
            <w:tcW w:type="dxa" w:w="184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</w:rPr>
              <w:t> </w:t>
            </w: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74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82"/>
            <w:gridSpan w:val="2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7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84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4C65B1">
        <w:trPr>
          <w:trHeight w:val="342"/>
        </w:trPr>
        <w:tc>
          <w:tcPr>
            <w:tcW w:type="dxa" w:w="13440"/>
            <w:gridSpan w:val="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prijavljeno prvi viši isplatni red................1.053.557,62 kuna</w:t>
            </w: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</w: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  <w:t xml:space="preserve"> </w:t>
            </w:r>
          </w:p>
        </w:tc>
      </w:tr>
      <w:tr w:rsidTr="00F42682" w:rsidR="0026560E" w:rsidRPr="004C65B1">
        <w:trPr>
          <w:trHeight w:val="342"/>
        </w:trPr>
        <w:tc>
          <w:tcPr>
            <w:tcW w:type="dxa" w:w="13440"/>
            <w:gridSpan w:val="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42682" w:rsidR="0026560E" w:rsidRPr="004C65B1">
        <w:trPr>
          <w:trHeight w:val="342"/>
        </w:trPr>
        <w:tc>
          <w:tcPr>
            <w:tcW w:type="dxa" w:w="13440"/>
            <w:gridSpan w:val="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priznato prvi viši isplatni red................1.053.557,62 kuna</w:t>
            </w: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</w:r>
            <w:r w:rsidRPr="004C65B1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  <w:t xml:space="preserve"> </w:t>
            </w:r>
          </w:p>
        </w:tc>
      </w:tr>
      <w:tr w:rsidTr="00F42682" w:rsidR="0026560E" w:rsidRPr="004C65B1">
        <w:trPr>
          <w:trHeight w:val="342"/>
        </w:trPr>
        <w:tc>
          <w:tcPr>
            <w:tcW w:type="dxa" w:w="13440"/>
            <w:gridSpan w:val="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42682" w:rsidR="0026560E" w:rsidRPr="004C65B1">
        <w:trPr>
          <w:trHeight w:val="300"/>
        </w:trPr>
        <w:tc>
          <w:tcPr>
            <w:tcW w:type="dxa" w:w="37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 xml:space="preserve">U Miholjancu, </w:t>
            </w:r>
            <w:r>
              <w:rPr>
                <w:rFonts w:cs="Calibri" w:hAnsi="Calibri" w:ascii="Calibri"/>
                <w:color w:val="000000"/>
              </w:rPr>
              <w:t>30</w:t>
            </w:r>
            <w:r w:rsidRPr="004C65B1">
              <w:rPr>
                <w:rFonts w:cs="Calibri" w:hAnsi="Calibri" w:ascii="Calibri"/>
                <w:color w:val="000000"/>
              </w:rPr>
              <w:t>.04.2019. godine</w:t>
            </w: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5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4C65B1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4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>
            <w:pPr>
              <w:jc w:val="center"/>
              <w:rPr>
                <w:rFonts w:cs="Calibri" w:hAnsi="Calibri" w:ascii="Calibri"/>
                <w:color w:val="000000"/>
              </w:rPr>
            </w:pPr>
          </w:p>
          <w:p w:rsidRDefault="0026560E" w:rsidP="00F42682" w:rsidR="0026560E" w:rsidRPr="004C65B1">
            <w:pPr>
              <w:jc w:val="center"/>
              <w:rPr>
                <w:rFonts w:cs="Calibri" w:hAnsi="Calibri" w:ascii="Calibri"/>
                <w:color w:val="000000"/>
              </w:rPr>
            </w:pPr>
            <w:r w:rsidRPr="004C65B1">
              <w:rPr>
                <w:rFonts w:cs="Calibri" w:hAnsi="Calibri" w:ascii="Calibri"/>
                <w:color w:val="000000"/>
              </w:rPr>
              <w:t>Stečajni upravitelj: Marijan Drljanovčan, dipl.ing.</w:t>
            </w:r>
          </w:p>
        </w:tc>
      </w:tr>
    </w:tbl>
    <w:p w:rsidRDefault="0026560E" w:rsidP="0026560E" w:rsidR="0026560E"/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p w:rsidRDefault="0026560E" w:rsidP="00B7482C" w:rsidR="0026560E">
      <w:pPr>
        <w:jc w:val="center"/>
      </w:pPr>
    </w:p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1170"/>
        <w:gridCol w:w="2880"/>
        <w:gridCol w:w="2092"/>
        <w:gridCol w:w="1920"/>
        <w:gridCol w:w="1196"/>
        <w:gridCol w:w="854"/>
        <w:gridCol w:w="854"/>
        <w:gridCol w:w="2880"/>
      </w:tblGrid>
      <w:tr w:rsidTr="00F42682" w:rsidR="0026560E" w:rsidRPr="00831510">
        <w:trPr>
          <w:trHeight w:val="300"/>
        </w:trPr>
        <w:tc>
          <w:tcPr>
            <w:tcW w:type="dxa" w:w="96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Trgovački sud u Zagrebu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Posl.broj: 89.St-2542/17-29</w:t>
            </w:r>
          </w:p>
        </w:tc>
        <w:tc>
          <w:tcPr>
            <w:tcW w:type="dxa" w:w="384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spacing w:after="240"/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Stečajni dužnik: INTERUGOS d.o.o., Sveti Ivan Zelina, Pretoki 22 e, OIB 20391557725</w:t>
            </w:r>
          </w:p>
        </w:tc>
        <w:tc>
          <w:tcPr>
            <w:tcW w:type="dxa" w:w="2020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Stečajni sudac: Nikolina Dorić Hadžisejdić </w:t>
            </w:r>
          </w:p>
        </w:tc>
        <w:tc>
          <w:tcPr>
            <w:tcW w:type="dxa" w:w="3734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Ispitno ročište: 16. svibnja 2019. u 9,30 sati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84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0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84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02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3734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91"/>
        </w:trPr>
        <w:tc>
          <w:tcPr>
            <w:tcW w:type="dxa" w:w="13440"/>
            <w:gridSpan w:val="8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  <w:t>TABLICA STEČAJNOG UPRAVITELJA</w:t>
            </w:r>
          </w:p>
        </w:tc>
      </w:tr>
      <w:tr w:rsidTr="00F42682" w:rsidR="0026560E" w:rsidRPr="00831510">
        <w:trPr>
          <w:trHeight w:val="391"/>
        </w:trPr>
        <w:tc>
          <w:tcPr>
            <w:tcW w:type="dxa" w:w="13440"/>
            <w:gridSpan w:val="8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  <w:sz w:val="32"/>
                <w:szCs w:val="32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1344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Red.broj</w:t>
            </w:r>
          </w:p>
        </w:tc>
        <w:tc>
          <w:tcPr>
            <w:tcW w:type="dxa" w:w="2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Vjerovnik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Osnova tražbine</w:t>
            </w:r>
          </w:p>
        </w:tc>
        <w:tc>
          <w:tcPr>
            <w:tcW w:type="dxa" w:w="192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Visina tražbine</w:t>
            </w:r>
          </w:p>
        </w:tc>
        <w:tc>
          <w:tcPr>
            <w:tcW w:type="dxa" w:w="116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Osporeno</w:t>
            </w:r>
          </w:p>
        </w:tc>
        <w:tc>
          <w:tcPr>
            <w:tcW w:type="dxa" w:w="170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Priznato</w:t>
            </w:r>
          </w:p>
        </w:tc>
        <w:tc>
          <w:tcPr>
            <w:tcW w:type="dxa" w:w="288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Republika Hrvatska, Ministarstvo financija, Porezna uprava, Područni ured Zagreb, OIB : 18683156487, zastupana po Županijskom državnom odvjetništvu u Velikoj Gorici 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Porezi, doprinosi,članarine HGK. Prisilna naplata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1.109.314,14 kuna</w:t>
            </w:r>
          </w:p>
        </w:tc>
        <w:tc>
          <w:tcPr>
            <w:tcW w:type="dxa" w:w="116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 kuna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1.109.314,14 kuna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</w:t>
            </w:r>
          </w:p>
        </w:tc>
        <w:tc>
          <w:tcPr>
            <w:tcW w:type="dxa" w:w="2880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PAPIGA TRGOVINA d.o.o., Črečan 10b, Sveti Ivan Zelina, OIB : 76807909398</w:t>
            </w:r>
          </w:p>
        </w:tc>
        <w:tc>
          <w:tcPr>
            <w:tcW w:type="dxa" w:w="1920"/>
            <w:vMerge w:val="restart"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78.389,39 kuna</w:t>
            </w:r>
          </w:p>
        </w:tc>
        <w:tc>
          <w:tcPr>
            <w:tcW w:type="dxa" w:w="116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70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78.389,39 kuna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000000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16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70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3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FROTIRKA-KOMPANI AD za proizvodstvo i promet </w:t>
            </w: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na proizvodi od frotir, Industriska 21, 2320 Delčevo, Makedonija, OIB : 63665402520, zastupana po Odvjetnici Sanji Tafra, Zagreb, Gundulićeva 23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lastRenderedPageBreak/>
              <w:t xml:space="preserve">Pravomoćno utvrđene obveze </w:t>
            </w:r>
            <w:r w:rsidRPr="00831510">
              <w:rPr>
                <w:rFonts w:cs="Calibri" w:hAnsi="Calibri" w:ascii="Calibri"/>
                <w:color w:val="000000"/>
              </w:rPr>
              <w:lastRenderedPageBreak/>
              <w:t>iz predstečajne 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460.735,67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460.735,67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4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HRVATSKE ŠUME d.o.o., Ulica kneza Branimira 1, Zagreb, OIB : 69693144506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Pravomoćno utvrđene obveze iz predstečajne 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52.266,25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52.266,25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BDM STIL d.o.o., 10 381 Bedenica, Bedenica 45a OIB : 96086822394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Pravomoćno utvrđene obveze iz predstečajne 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729,34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729,34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6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INSTRUKTAŽNI CENTAR d.o.o., Križevci, Franje Račkoga 4, OIB : </w:t>
            </w: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39852648199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lastRenderedPageBreak/>
              <w:t xml:space="preserve">Pravomoćno utvrđene obveze iz predstečajne </w:t>
            </w:r>
            <w:r w:rsidRPr="00831510">
              <w:rPr>
                <w:rFonts w:cs="Calibri" w:hAnsi="Calibri" w:ascii="Calibri"/>
                <w:color w:val="000000"/>
              </w:rPr>
              <w:lastRenderedPageBreak/>
              <w:t>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27.049,62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27.049,62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AUTO ZUBAK-ZAGREB d.o.o., Sesvete, Ljudevita Posavskog 7/a, OIB : 34970126847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Pravomoćno utvrđene obveze iz predstečajne 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19.763,26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19.763,26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8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HRVATSKE VODE , pravna osoba za upravljanje vodama, Zagreb, Ulica grada Vukovara 220, OIB : 28921383001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50,24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50,24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9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VODOVOD  d.o.o., Zadar, Špire Brusine 17, OIB : 89406825003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728,57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728,57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10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 KONZUM d.d. za trgovinu na veliko i malo, Zagreb, Marijana Čavića 1/a, OIB : 29955634590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1.300,00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1.300,00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11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  AUTO TOMAŽ d.o.o., Ogulinska 60, Zagreb, OIB : 98321514369, zastupan po Odvjetniku radomiru Glumičiću, Zagreb, Desinička 20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8.103,90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8.103,90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12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HEP ELEKTRA d.o.o., Zagreb, Ulica grada Vukovara 37, OIB : 43965974818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5.569,60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5.569,60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13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HEP OPSKRBA d.o.o., Zagreb, Ulica grada Vukovara 37, OIB : 63073332379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Pravomoćno utvrđene obveze iz predstečajne nagodbe rješenjem Trgovačkog suda u Zagrebu, St-2905/16 i naplata novog dugovanja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7.049,07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7.049,07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da, za iznos od 2.903,38 kuna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14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STROJOPROMET - ZAGREB d.o.o., Šenkovec, Zagrebačka 6, OIB : 97994010225 zastupan po Odvjetnici Ivani Binički Ložnjak, Zagreb, Amruševa 8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Utvrđene obveze iz predstečajne nagodbe rješenjem Trgovačkog suda u Zagrebu, St-6131/16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122.857,09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122.857,09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da, za iznos od 106.942,39 kuna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15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PRIVREDNA BANKA ZAGREB d.d., Zagreb, Radnička cesta 50, OIB : 02535697732 zastupana po odvjetničkom uredu Suić &amp; Škunca, Zagreb, Domagojeva 14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Sporazumi o zasnivanju založnog prava na nekretninama i zadužnice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1.389.314,27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1.389.314,27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16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Zagrebački holding d.o.o, Zagreb, Ulica grada Vukovara, OIB : 85584865987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Pravomoćno utvrđene obveze iz predstečajne nagodbe rješenjem Trgovačkog suda u Zagrebu, St-2905/16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2.232,02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2.232,02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da 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17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SLATINSKA BANKA d.d., Slatina, Vladimira nazora 2. OIB : 42252496579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Ugovori o dugoročnom kreditu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984.102,55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984.102,55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Ovršna isprava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18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  Odvjetnik Franjo Šebijan, Pavlinska 5, Varaždin, OIB : 71623795593, zastupan po Odvjetniku Borisu Raviću iz Novog Marofa, Zagrebačaka 2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odvjetničkih usluga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20.463,03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20.463,03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lastRenderedPageBreak/>
              <w:t>19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 EOS MATRIX d.o.o., Zagreb, Horvatova 82, OIB : 76674680107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Naplata usluga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13.350,03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13.350,03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20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 xml:space="preserve">   REGULA – TRIBUTI d.o.o., Zagreb, Dubrava 167, OIB : 46029427311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Pravomoćna presuda Trgovačkog suda u Zagrebu Povrv-2348/2017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33.981,43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33.981,43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2880"/>
        <w:gridCol w:w="1920"/>
        <w:gridCol w:w="1920"/>
        <w:gridCol w:w="1920"/>
        <w:gridCol w:w="1920"/>
        <w:gridCol w:w="1920"/>
      </w:tblGrid>
      <w:tr w:rsidTr="00F42682" w:rsidR="0026560E" w:rsidRPr="00F6252A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21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 xml:space="preserve"> JOSO NIMAC, vl. Obrta za prijevoz PRIJEVOZ NIMAC, Budenec, Dominićev odvojak 36-b, zastupan po Odvjetničkom društvu Markač-Greif &amp; Partneri j.t.d. Zagreb, Mrazovićeva 5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color w:val="000000"/>
              </w:rPr>
            </w:pPr>
            <w:r w:rsidRPr="00F6252A">
              <w:rPr>
                <w:rFonts w:cs="Calibri" w:hAnsi="Calibri" w:ascii="Calibri"/>
                <w:color w:val="000000"/>
              </w:rPr>
              <w:t>Pravomoćno rješenje o ovrsi javnog bilježnika Gordane Frković broj: Ovrv-2770/2017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3.432,57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3.432,57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22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 xml:space="preserve">     HRVATSKA BANKA ZA </w:t>
            </w:r>
            <w:r w:rsidRPr="00F6252A">
              <w:rPr>
                <w:rFonts w:cs="Calibri" w:hAnsi="Calibri" w:ascii="Calibri"/>
                <w:b/>
                <w:bCs/>
                <w:color w:val="000000"/>
              </w:rPr>
              <w:lastRenderedPageBreak/>
              <w:t>OBNOVU I RAZVITAK, Zagreb, Strossmayerov trg 9, OIB : 26702280390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color w:val="000000"/>
              </w:rPr>
            </w:pPr>
            <w:r w:rsidRPr="00F6252A">
              <w:rPr>
                <w:rFonts w:cs="Calibri" w:hAnsi="Calibri" w:ascii="Calibri"/>
                <w:color w:val="000000"/>
              </w:rPr>
              <w:lastRenderedPageBreak/>
              <w:t xml:space="preserve">Sporazumi o </w:t>
            </w:r>
            <w:r w:rsidRPr="00F6252A">
              <w:rPr>
                <w:rFonts w:cs="Calibri" w:hAnsi="Calibri" w:ascii="Calibri"/>
                <w:color w:val="000000"/>
              </w:rPr>
              <w:lastRenderedPageBreak/>
              <w:t>zasnivanju založnog prava na nekretninama i zadužnica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lastRenderedPageBreak/>
              <w:t>174.401,34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174.401,34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da</w:t>
            </w: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23</w:t>
            </w:r>
          </w:p>
        </w:tc>
        <w:tc>
          <w:tcPr>
            <w:tcW w:type="dxa" w:w="28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 xml:space="preserve">    Hrvatski zavod za javno zdravstvo, Zagreb, Rockfellerova 7, OIB : 75297532041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color w:val="000000"/>
              </w:rPr>
            </w:pPr>
            <w:r w:rsidRPr="00F6252A">
              <w:rPr>
                <w:rFonts w:cs="Calibri" w:hAnsi="Calibri" w:ascii="Calibri"/>
                <w:color w:val="000000"/>
              </w:rPr>
              <w:t>Naplata računa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6.189,34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0,00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6.189,34 kuna</w:t>
            </w:r>
          </w:p>
        </w:tc>
        <w:tc>
          <w:tcPr>
            <w:tcW w:type="dxa" w:w="19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6560E" w:rsidP="00F42682" w:rsidR="0026560E" w:rsidRPr="00F6252A">
            <w:pPr>
              <w:jc w:val="center"/>
              <w:rPr>
                <w:rFonts w:cs="Calibri" w:hAnsi="Calibri" w:ascii="Calibri"/>
                <w:b/>
                <w:bCs/>
                <w:color w:val="000000"/>
              </w:rPr>
            </w:pPr>
            <w:r w:rsidRPr="00F6252A">
              <w:rPr>
                <w:rFonts w:cs="Calibri" w:hAnsi="Calibri" w:ascii="Calibri"/>
                <w:b/>
                <w:bCs/>
                <w:color w:val="000000"/>
              </w:rPr>
              <w:t>ne</w:t>
            </w: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  <w:tr w:rsidTr="00F42682" w:rsidR="0026560E" w:rsidRPr="00F6252A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28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  <w:tc>
          <w:tcPr>
            <w:tcW w:type="dxa" w:w="19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F6252A">
            <w:pPr>
              <w:rPr>
                <w:rFonts w:cs="Calibri" w:hAnsi="Calibri" w:ascii="Calibri"/>
                <w:b/>
                <w:bCs/>
                <w:color w:val="000000"/>
              </w:rPr>
            </w:pPr>
          </w:p>
        </w:tc>
      </w:tr>
    </w:tbl>
    <w:p w:rsidRDefault="0026560E" w:rsidP="0026560E" w:rsidR="0026560E"/>
    <w:p w:rsidRDefault="0026560E" w:rsidP="0026560E" w:rsidR="0026560E"/>
    <w:p w:rsidRDefault="0026560E" w:rsidP="0026560E" w:rsidR="0026560E"/>
    <w:tbl>
      <w:tblPr>
        <w:tblW w:type="dxa" w:w="13440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Tr="00F42682" w:rsidR="0026560E" w:rsidRPr="0083151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prijavljeno drugi viši isplatni red................4.521.372,72  kuna</w:t>
            </w: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</w: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  <w:t xml:space="preserve"> </w:t>
            </w:r>
          </w:p>
        </w:tc>
      </w:tr>
      <w:tr w:rsidTr="00F42682" w:rsidR="0026560E" w:rsidRPr="00831510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42682" w:rsidR="0026560E" w:rsidRPr="00831510">
        <w:trPr>
          <w:trHeight w:val="342"/>
        </w:trPr>
        <w:tc>
          <w:tcPr>
            <w:tcW w:type="dxa" w:w="13440"/>
            <w:gridSpan w:val="1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t>Ukupno priznato drugi viši isplatni red................4.521.372,72  kuna</w:t>
            </w: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</w:r>
            <w:r w:rsidRPr="00831510"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  <w:br/>
              <w:t xml:space="preserve"> </w:t>
            </w:r>
          </w:p>
        </w:tc>
      </w:tr>
      <w:tr w:rsidTr="00F42682" w:rsidR="0026560E" w:rsidRPr="00831510">
        <w:trPr>
          <w:trHeight w:val="342"/>
        </w:trPr>
        <w:tc>
          <w:tcPr>
            <w:tcW w:type="dxa" w:w="13440"/>
            <w:gridSpan w:val="1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Tr="00F42682" w:rsidR="0026560E" w:rsidRPr="00831510">
        <w:trPr>
          <w:trHeight w:val="300"/>
        </w:trPr>
        <w:tc>
          <w:tcPr>
            <w:tcW w:type="dxa" w:w="3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 w:hAnsi="Calibri" w:ascii="Calibri"/>
                <w:color w:val="000000"/>
              </w:rPr>
              <w:t>U Miholjancu, 30</w:t>
            </w:r>
            <w:r w:rsidRPr="00831510">
              <w:rPr>
                <w:rFonts w:cs="Calibri" w:hAnsi="Calibri" w:ascii="Calibri"/>
                <w:color w:val="000000"/>
              </w:rPr>
              <w:t>.04.2019. godine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rPr>
                <w:rFonts w:cs="Calibri" w:hAnsi="Calibri" w:ascii="Calibri"/>
                <w:color w:val="000000"/>
              </w:rPr>
            </w:pPr>
          </w:p>
        </w:tc>
        <w:tc>
          <w:tcPr>
            <w:tcW w:type="dxa" w:w="480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560E" w:rsidP="00F42682" w:rsidR="0026560E" w:rsidRPr="00831510">
            <w:pPr>
              <w:jc w:val="center"/>
              <w:rPr>
                <w:rFonts w:cs="Calibri" w:hAnsi="Calibri" w:ascii="Calibri"/>
                <w:color w:val="000000"/>
              </w:rPr>
            </w:pPr>
            <w:r w:rsidRPr="00831510">
              <w:rPr>
                <w:rFonts w:cs="Calibri" w:hAnsi="Calibri" w:ascii="Calibri"/>
                <w:color w:val="000000"/>
              </w:rPr>
              <w:t>Stečajni upravitelj: Marijan Drljanovčan, dipl.ing.</w:t>
            </w:r>
          </w:p>
        </w:tc>
      </w:tr>
    </w:tbl>
    <w:p w:rsidRDefault="0026560E" w:rsidP="0026560E" w:rsidR="0026560E"/>
    <w:p w:rsidRDefault="0026560E" w:rsidP="00B7482C" w:rsidR="0026560E">
      <w:pPr>
        <w:jc w:val="center"/>
      </w:pPr>
    </w:p>
    <w:sectPr w:rsidSect="0026560E" w:rsidR="0026560E">
      <w:foot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252" w:rsidP="00F053ED" w:rsidR="00A65252">
      <w:r>
        <w:separator/>
      </w:r>
    </w:p>
  </w:endnote>
  <w:endnote w:id="0" w:type="continuationSeparator">
    <w:p w:rsidRDefault="00A65252" w:rsidP="00F053ED" w:rsidR="00A6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941" w:rsidR="00FC094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7C5">
      <w:rPr>
        <w:noProof/>
      </w:rPr>
      <w:t>1</w:t>
    </w:r>
    <w:r>
      <w:fldChar w:fldCharType="end"/>
    </w:r>
  </w:p>
  <w:p w:rsidRDefault="00FC0941" w:rsidR="00FC0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252" w:rsidP="00F053ED" w:rsidR="00A65252">
      <w:r>
        <w:separator/>
      </w:r>
    </w:p>
  </w:footnote>
  <w:footnote w:id="0" w:type="continuationSeparator">
    <w:p w:rsidRDefault="00A65252" w:rsidP="00F053ED" w:rsidR="00A6525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266D8"/>
    <w:multiLevelType w:val="hybridMultilevel"/>
    <w:tmpl w:val="CA0A6DC2"/>
    <w:lvl w:tplc="8698DBBE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2">
    <w:nsid w:val="09DB4D5B"/>
    <w:multiLevelType w:val="hybridMultilevel"/>
    <w:tmpl w:val="4EBA94AA"/>
    <w:lvl w:tplc="5FE0765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A050559"/>
    <w:multiLevelType w:val="hybridMultilevel"/>
    <w:tmpl w:val="FBBC06A6"/>
    <w:lvl w:tplc="3702DAA8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4">
    <w:nsid w:val="0C420377"/>
    <w:multiLevelType w:val="multilevel"/>
    <w:tmpl w:val="4C0A941A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360" w:left="786"/>
      </w:pPr>
      <w:rPr>
        <w:rFonts w:cs="Times New Roman" w:eastAsia="Times New Roman" w:hAnsi="Times New Roman" w:ascii="Times New Roman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5">
    <w:nsid w:val="0CA6626C"/>
    <w:multiLevelType w:val="hybridMultilevel"/>
    <w:tmpl w:val="71DEC1FE"/>
    <w:lvl w:tplc="0DEECA7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0E95289A"/>
    <w:multiLevelType w:val="hybridMultilevel"/>
    <w:tmpl w:val="DF0444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0094C90"/>
    <w:multiLevelType w:val="hybridMultilevel"/>
    <w:tmpl w:val="2D465B70"/>
    <w:lvl w:tplc="DB840D8C" w:ilvl="0">
      <w:start w:val="1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8">
    <w:nsid w:val="10147FD9"/>
    <w:multiLevelType w:val="multilevel"/>
    <w:tmpl w:val="A3AC9056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9">
    <w:nsid w:val="1348555F"/>
    <w:multiLevelType w:val="hybridMultilevel"/>
    <w:tmpl w:val="092C30CE"/>
    <w:lvl w:tplc="29D8973A" w:ilvl="0">
      <w:start w:val="3"/>
      <w:numFmt w:val="bullet"/>
      <w:lvlText w:val="-"/>
      <w:lvlJc w:val="left"/>
      <w:pPr>
        <w:ind w:hanging="360" w:left="8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45"/>
      </w:pPr>
      <w:rPr>
        <w:rFonts w:hAnsi="Wingdings" w:ascii="Wingdings" w:hint="default"/>
      </w:rPr>
    </w:lvl>
  </w:abstractNum>
  <w:abstractNum w:abstractNumId="10">
    <w:nsid w:val="1A973719"/>
    <w:multiLevelType w:val="hybridMultilevel"/>
    <w:tmpl w:val="000AC368"/>
    <w:lvl w:tplc="1A822E1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1">
    <w:nsid w:val="1F8B5B8D"/>
    <w:multiLevelType w:val="hybridMultilevel"/>
    <w:tmpl w:val="C51A1678"/>
    <w:lvl w:tplc="99528B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287E2062"/>
    <w:multiLevelType w:val="hybridMultilevel"/>
    <w:tmpl w:val="D87CA530"/>
    <w:lvl w:tplc="F0C2DB8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48A4F05"/>
    <w:multiLevelType w:val="multilevel"/>
    <w:tmpl w:val="B9161E2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2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8">
    <w:nsid w:val="35A379A1"/>
    <w:multiLevelType w:val="hybridMultilevel"/>
    <w:tmpl w:val="8CA8701E"/>
    <w:lvl w:tplc="B3F091F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D529FB"/>
    <w:multiLevelType w:val="hybridMultilevel"/>
    <w:tmpl w:val="637AB212"/>
    <w:lvl w:tplc="465A6190"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5"/>
      </w:pPr>
    </w:lvl>
    <w:lvl w:tentative="true" w:tplc="041A001B" w:ilvl="2">
      <w:start w:val="1"/>
      <w:numFmt w:val="lowerRoman"/>
      <w:lvlText w:val="%3."/>
      <w:lvlJc w:val="right"/>
      <w:pPr>
        <w:ind w:hanging="180" w:left="2085"/>
      </w:pPr>
    </w:lvl>
    <w:lvl w:tentative="true" w:tplc="041A000F" w:ilvl="3">
      <w:start w:val="1"/>
      <w:numFmt w:val="decimal"/>
      <w:lvlText w:val="%4."/>
      <w:lvlJc w:val="left"/>
      <w:pPr>
        <w:ind w:hanging="360" w:left="2805"/>
      </w:pPr>
    </w:lvl>
    <w:lvl w:tentative="true" w:tplc="041A0019" w:ilvl="4">
      <w:start w:val="1"/>
      <w:numFmt w:val="lowerLetter"/>
      <w:lvlText w:val="%5."/>
      <w:lvlJc w:val="left"/>
      <w:pPr>
        <w:ind w:hanging="360" w:left="3525"/>
      </w:pPr>
    </w:lvl>
    <w:lvl w:tentative="true" w:tplc="041A001B" w:ilvl="5">
      <w:start w:val="1"/>
      <w:numFmt w:val="lowerRoman"/>
      <w:lvlText w:val="%6."/>
      <w:lvlJc w:val="right"/>
      <w:pPr>
        <w:ind w:hanging="180" w:left="4245"/>
      </w:pPr>
    </w:lvl>
    <w:lvl w:tentative="true" w:tplc="041A000F" w:ilvl="6">
      <w:start w:val="1"/>
      <w:numFmt w:val="decimal"/>
      <w:lvlText w:val="%7."/>
      <w:lvlJc w:val="left"/>
      <w:pPr>
        <w:ind w:hanging="360" w:left="4965"/>
      </w:pPr>
    </w:lvl>
    <w:lvl w:tentative="true" w:tplc="041A0019" w:ilvl="7">
      <w:start w:val="1"/>
      <w:numFmt w:val="lowerLetter"/>
      <w:lvlText w:val="%8."/>
      <w:lvlJc w:val="left"/>
      <w:pPr>
        <w:ind w:hanging="360" w:left="5685"/>
      </w:pPr>
    </w:lvl>
    <w:lvl w:tentative="true" w:tplc="041A001B" w:ilvl="8">
      <w:start w:val="1"/>
      <w:numFmt w:val="lowerRoman"/>
      <w:lvlText w:val="%9."/>
      <w:lvlJc w:val="right"/>
      <w:pPr>
        <w:ind w:hanging="180" w:left="6405"/>
      </w:pPr>
    </w:lvl>
  </w:abstractNum>
  <w:abstractNum w:abstractNumId="20">
    <w:nsid w:val="3C344DC9"/>
    <w:multiLevelType w:val="multilevel"/>
    <w:tmpl w:val="A3AC9056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21">
    <w:nsid w:val="3CC80CAF"/>
    <w:multiLevelType w:val="multilevel"/>
    <w:tmpl w:val="49A23A04"/>
    <w:lvl w:ilvl="0">
      <w:start w:val="1"/>
      <w:numFmt w:val="decimal"/>
      <w:lvlText w:val="%1."/>
      <w:lvlJc w:val="left"/>
      <w:pPr>
        <w:ind w:hanging="360" w:left="82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360" w:left="1125"/>
      </w:pPr>
      <w:rPr>
        <w:rFonts w:hint="default"/>
        <w:b w:val="false"/>
      </w:rPr>
    </w:lvl>
    <w:lvl w:ilvl="2">
      <w:start w:val="1"/>
      <w:numFmt w:val="decimal"/>
      <w:isLgl/>
      <w:lvlText w:val="%1.%2.%3."/>
      <w:lvlJc w:val="left"/>
      <w:pPr>
        <w:ind w:hanging="720" w:left="1785"/>
      </w:pPr>
      <w:rPr>
        <w:rFonts w:hint="default"/>
        <w:b w:val="false"/>
      </w:rPr>
    </w:lvl>
    <w:lvl w:ilvl="3">
      <w:start w:val="1"/>
      <w:numFmt w:val="decimal"/>
      <w:isLgl/>
      <w:lvlText w:val="%1.%2.%3.%4."/>
      <w:lvlJc w:val="left"/>
      <w:pPr>
        <w:ind w:hanging="720" w:left="2085"/>
      </w:pPr>
      <w:rPr>
        <w:rFonts w:hint="default"/>
        <w:b w:val="false"/>
      </w:rPr>
    </w:lvl>
    <w:lvl w:ilvl="4">
      <w:start w:val="1"/>
      <w:numFmt w:val="decimal"/>
      <w:isLgl/>
      <w:lvlText w:val="%1.%2.%3.%4.%5."/>
      <w:lvlJc w:val="left"/>
      <w:pPr>
        <w:ind w:hanging="1080" w:left="2745"/>
      </w:pPr>
      <w:rPr>
        <w:rFonts w:hint="default"/>
        <w:b w:val="false"/>
      </w:rPr>
    </w:lvl>
    <w:lvl w:ilvl="5">
      <w:start w:val="1"/>
      <w:numFmt w:val="decimal"/>
      <w:isLgl/>
      <w:lvlText w:val="%1.%2.%3.%4.%5.%6."/>
      <w:lvlJc w:val="left"/>
      <w:pPr>
        <w:ind w:hanging="1080" w:left="3045"/>
      </w:pPr>
      <w:rPr>
        <w:rFonts w:hint="default"/>
        <w:b w:val="false"/>
      </w:rPr>
    </w:lvl>
    <w:lvl w:ilvl="6">
      <w:start w:val="1"/>
      <w:numFmt w:val="decimal"/>
      <w:isLgl/>
      <w:lvlText w:val="%1.%2.%3.%4.%5.%6.%7."/>
      <w:lvlJc w:val="left"/>
      <w:pPr>
        <w:ind w:hanging="1440" w:left="3705"/>
      </w:pPr>
      <w:rPr>
        <w:rFonts w:hint="default"/>
        <w:b w:val="false"/>
      </w:rPr>
    </w:lvl>
    <w:lvl w:ilvl="7">
      <w:start w:val="1"/>
      <w:numFmt w:val="decimal"/>
      <w:isLgl/>
      <w:lvlText w:val="%1.%2.%3.%4.%5.%6.%7.%8."/>
      <w:lvlJc w:val="left"/>
      <w:pPr>
        <w:ind w:hanging="1440" w:left="4005"/>
      </w:pPr>
      <w:rPr>
        <w:rFonts w:hint="default"/>
        <w:b w:val="false"/>
      </w:rPr>
    </w:lvl>
    <w:lvl w:ilvl="8">
      <w:start w:val="1"/>
      <w:numFmt w:val="decimal"/>
      <w:isLgl/>
      <w:lvlText w:val="%1.%2.%3.%4.%5.%6.%7.%8.%9."/>
      <w:lvlJc w:val="left"/>
      <w:pPr>
        <w:ind w:hanging="1800" w:left="4665"/>
      </w:pPr>
      <w:rPr>
        <w:rFonts w:hint="default"/>
        <w:b w:val="false"/>
      </w:rPr>
    </w:lvl>
  </w:abstractNum>
  <w:abstractNum w:abstractNumId="22">
    <w:nsid w:val="403E3AB7"/>
    <w:multiLevelType w:val="hybridMultilevel"/>
    <w:tmpl w:val="E8083DA6"/>
    <w:lvl w:tplc="4694F32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8813027"/>
    <w:multiLevelType w:val="multilevel"/>
    <w:tmpl w:val="2CBC9B4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24">
    <w:nsid w:val="49A50ACE"/>
    <w:multiLevelType w:val="hybridMultilevel"/>
    <w:tmpl w:val="D9D6A544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63168A"/>
    <w:multiLevelType w:val="hybridMultilevel"/>
    <w:tmpl w:val="E900693C"/>
    <w:lvl w:tplc="9E2210F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4DA62516"/>
    <w:multiLevelType w:val="hybridMultilevel"/>
    <w:tmpl w:val="C284FACC"/>
    <w:lvl w:tplc="87125B22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7">
    <w:nsid w:val="4FE84E50"/>
    <w:multiLevelType w:val="hybridMultilevel"/>
    <w:tmpl w:val="E09C4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5E23CA"/>
    <w:multiLevelType w:val="hybridMultilevel"/>
    <w:tmpl w:val="B82C078C"/>
    <w:lvl w:tplc="C33C6D4A" w:ilvl="0">
      <w:start w:val="1"/>
      <w:numFmt w:val="decimal"/>
      <w:lvlText w:val="%1."/>
      <w:lvlJc w:val="left"/>
      <w:pPr>
        <w:ind w:hanging="360" w:left="705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29">
    <w:nsid w:val="5BD95FA0"/>
    <w:multiLevelType w:val="hybridMultilevel"/>
    <w:tmpl w:val="2048E162"/>
    <w:lvl w:tplc="0284E4DA" w:ilvl="0">
      <w:start w:val="1"/>
      <w:numFmt w:val="decimal"/>
      <w:lvlText w:val="%1."/>
      <w:lvlJc w:val="left"/>
      <w:pPr>
        <w:ind w:hanging="360" w:left="6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09"/>
      </w:pPr>
    </w:lvl>
    <w:lvl w:tentative="true" w:tplc="041A001B" w:ilvl="2">
      <w:start w:val="1"/>
      <w:numFmt w:val="lowerRoman"/>
      <w:lvlText w:val="%3."/>
      <w:lvlJc w:val="right"/>
      <w:pPr>
        <w:ind w:hanging="180" w:left="2129"/>
      </w:pPr>
    </w:lvl>
    <w:lvl w:tentative="true" w:tplc="041A000F" w:ilvl="3">
      <w:start w:val="1"/>
      <w:numFmt w:val="decimal"/>
      <w:lvlText w:val="%4."/>
      <w:lvlJc w:val="left"/>
      <w:pPr>
        <w:ind w:hanging="360" w:left="2849"/>
      </w:pPr>
    </w:lvl>
    <w:lvl w:tentative="true" w:tplc="041A0019" w:ilvl="4">
      <w:start w:val="1"/>
      <w:numFmt w:val="lowerLetter"/>
      <w:lvlText w:val="%5."/>
      <w:lvlJc w:val="left"/>
      <w:pPr>
        <w:ind w:hanging="360" w:left="3569"/>
      </w:pPr>
    </w:lvl>
    <w:lvl w:tentative="true" w:tplc="041A001B" w:ilvl="5">
      <w:start w:val="1"/>
      <w:numFmt w:val="lowerRoman"/>
      <w:lvlText w:val="%6."/>
      <w:lvlJc w:val="right"/>
      <w:pPr>
        <w:ind w:hanging="180" w:left="4289"/>
      </w:pPr>
    </w:lvl>
    <w:lvl w:tentative="true" w:tplc="041A000F" w:ilvl="6">
      <w:start w:val="1"/>
      <w:numFmt w:val="decimal"/>
      <w:lvlText w:val="%7."/>
      <w:lvlJc w:val="left"/>
      <w:pPr>
        <w:ind w:hanging="360" w:left="5009"/>
      </w:pPr>
    </w:lvl>
    <w:lvl w:tentative="true" w:tplc="041A0019" w:ilvl="7">
      <w:start w:val="1"/>
      <w:numFmt w:val="lowerLetter"/>
      <w:lvlText w:val="%8."/>
      <w:lvlJc w:val="left"/>
      <w:pPr>
        <w:ind w:hanging="360" w:left="5729"/>
      </w:pPr>
    </w:lvl>
    <w:lvl w:tentative="true" w:tplc="041A001B" w:ilvl="8">
      <w:start w:val="1"/>
      <w:numFmt w:val="lowerRoman"/>
      <w:lvlText w:val="%9."/>
      <w:lvlJc w:val="right"/>
      <w:pPr>
        <w:ind w:hanging="180" w:left="6449"/>
      </w:pPr>
    </w:lvl>
  </w:abstractNum>
  <w:abstractNum w:abstractNumId="30">
    <w:nsid w:val="62885982"/>
    <w:multiLevelType w:val="hybridMultilevel"/>
    <w:tmpl w:val="61045F80"/>
    <w:lvl w:tplc="75B4034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3212FB6"/>
    <w:multiLevelType w:val="hybridMultilevel"/>
    <w:tmpl w:val="AC223614"/>
    <w:lvl w:tplc="4074FB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63A172C8"/>
    <w:multiLevelType w:val="hybridMultilevel"/>
    <w:tmpl w:val="73D41C2A"/>
    <w:lvl w:tplc="3EA6BF2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F874A4"/>
    <w:multiLevelType w:val="hybridMultilevel"/>
    <w:tmpl w:val="4D2040E0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77D0599"/>
    <w:multiLevelType w:val="hybridMultilevel"/>
    <w:tmpl w:val="190096AA"/>
    <w:lvl w:tplc="512099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9C44F35"/>
    <w:multiLevelType w:val="hybridMultilevel"/>
    <w:tmpl w:val="31C0EEF2"/>
    <w:lvl w:tplc="44BA0460" w:ilvl="0">
      <w:start w:val="1"/>
      <w:numFmt w:val="decimal"/>
      <w:lvlText w:val="%1."/>
      <w:lvlJc w:val="left"/>
      <w:pPr>
        <w:ind w:hanging="36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05"/>
      </w:pPr>
    </w:lvl>
    <w:lvl w:tentative="true" w:tplc="041A001B" w:ilvl="2">
      <w:start w:val="1"/>
      <w:numFmt w:val="lowerRoman"/>
      <w:lvlText w:val="%3."/>
      <w:lvlJc w:val="right"/>
      <w:pPr>
        <w:ind w:hanging="180" w:left="2325"/>
      </w:pPr>
    </w:lvl>
    <w:lvl w:tentative="true" w:tplc="041A000F" w:ilvl="3">
      <w:start w:val="1"/>
      <w:numFmt w:val="decimal"/>
      <w:lvlText w:val="%4."/>
      <w:lvlJc w:val="left"/>
      <w:pPr>
        <w:ind w:hanging="360" w:left="3045"/>
      </w:pPr>
    </w:lvl>
    <w:lvl w:tentative="true" w:tplc="041A0019" w:ilvl="4">
      <w:start w:val="1"/>
      <w:numFmt w:val="lowerLetter"/>
      <w:lvlText w:val="%5."/>
      <w:lvlJc w:val="left"/>
      <w:pPr>
        <w:ind w:hanging="360" w:left="3765"/>
      </w:pPr>
    </w:lvl>
    <w:lvl w:tentative="true" w:tplc="041A001B" w:ilvl="5">
      <w:start w:val="1"/>
      <w:numFmt w:val="lowerRoman"/>
      <w:lvlText w:val="%6."/>
      <w:lvlJc w:val="right"/>
      <w:pPr>
        <w:ind w:hanging="180" w:left="4485"/>
      </w:pPr>
    </w:lvl>
    <w:lvl w:tentative="true" w:tplc="041A000F" w:ilvl="6">
      <w:start w:val="1"/>
      <w:numFmt w:val="decimal"/>
      <w:lvlText w:val="%7."/>
      <w:lvlJc w:val="left"/>
      <w:pPr>
        <w:ind w:hanging="360" w:left="5205"/>
      </w:pPr>
    </w:lvl>
    <w:lvl w:tentative="true" w:tplc="041A0019" w:ilvl="7">
      <w:start w:val="1"/>
      <w:numFmt w:val="lowerLetter"/>
      <w:lvlText w:val="%8."/>
      <w:lvlJc w:val="left"/>
      <w:pPr>
        <w:ind w:hanging="360" w:left="5925"/>
      </w:pPr>
    </w:lvl>
    <w:lvl w:tentative="true" w:tplc="041A001B" w:ilvl="8">
      <w:start w:val="1"/>
      <w:numFmt w:val="lowerRoman"/>
      <w:lvlText w:val="%9."/>
      <w:lvlJc w:val="right"/>
      <w:pPr>
        <w:ind w:hanging="180" w:left="6645"/>
      </w:pPr>
    </w:lvl>
  </w:abstractNum>
  <w:abstractNum w:abstractNumId="37">
    <w:nsid w:val="6B9E4EB8"/>
    <w:multiLevelType w:val="hybridMultilevel"/>
    <w:tmpl w:val="553E9F34"/>
    <w:lvl w:tplc="9B2EBBE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8">
    <w:nsid w:val="6EE172C3"/>
    <w:multiLevelType w:val="multilevel"/>
    <w:tmpl w:val="ED9ADE60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hanging="36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0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6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65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3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594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6952"/>
      </w:pPr>
      <w:rPr>
        <w:rFonts w:hint="default"/>
      </w:rPr>
    </w:lvl>
  </w:abstractNum>
  <w:abstractNum w:abstractNumId="39">
    <w:nsid w:val="73316358"/>
    <w:multiLevelType w:val="multilevel"/>
    <w:tmpl w:val="02049D44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40">
    <w:nsid w:val="739D160B"/>
    <w:multiLevelType w:val="hybridMultilevel"/>
    <w:tmpl w:val="5F8005A6"/>
    <w:lvl w:tplc="F7F2838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A0B5D26"/>
    <w:multiLevelType w:val="hybridMultilevel"/>
    <w:tmpl w:val="96D63F2E"/>
    <w:lvl w:tplc="9208D20C" w:ilvl="0">
      <w:start w:val="1"/>
      <w:numFmt w:val="decimal"/>
      <w:lvlText w:val="%1."/>
      <w:lvlJc w:val="left"/>
      <w:pPr>
        <w:ind w:hanging="360" w:left="8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45"/>
      </w:pPr>
    </w:lvl>
    <w:lvl w:tentative="true" w:tplc="041A001B" w:ilvl="2">
      <w:start w:val="1"/>
      <w:numFmt w:val="lowerRoman"/>
      <w:lvlText w:val="%3."/>
      <w:lvlJc w:val="right"/>
      <w:pPr>
        <w:ind w:hanging="180" w:left="2265"/>
      </w:pPr>
    </w:lvl>
    <w:lvl w:tentative="true" w:tplc="041A000F" w:ilvl="3">
      <w:start w:val="1"/>
      <w:numFmt w:val="decimal"/>
      <w:lvlText w:val="%4."/>
      <w:lvlJc w:val="left"/>
      <w:pPr>
        <w:ind w:hanging="360" w:left="2985"/>
      </w:pPr>
    </w:lvl>
    <w:lvl w:tentative="true" w:tplc="041A0019" w:ilvl="4">
      <w:start w:val="1"/>
      <w:numFmt w:val="lowerLetter"/>
      <w:lvlText w:val="%5."/>
      <w:lvlJc w:val="left"/>
      <w:pPr>
        <w:ind w:hanging="360" w:left="3705"/>
      </w:pPr>
    </w:lvl>
    <w:lvl w:tentative="true" w:tplc="041A001B" w:ilvl="5">
      <w:start w:val="1"/>
      <w:numFmt w:val="lowerRoman"/>
      <w:lvlText w:val="%6."/>
      <w:lvlJc w:val="right"/>
      <w:pPr>
        <w:ind w:hanging="180" w:left="4425"/>
      </w:pPr>
    </w:lvl>
    <w:lvl w:tentative="true" w:tplc="041A000F" w:ilvl="6">
      <w:start w:val="1"/>
      <w:numFmt w:val="decimal"/>
      <w:lvlText w:val="%7."/>
      <w:lvlJc w:val="left"/>
      <w:pPr>
        <w:ind w:hanging="360" w:left="5145"/>
      </w:pPr>
    </w:lvl>
    <w:lvl w:tentative="true" w:tplc="041A0019" w:ilvl="7">
      <w:start w:val="1"/>
      <w:numFmt w:val="lowerLetter"/>
      <w:lvlText w:val="%8."/>
      <w:lvlJc w:val="left"/>
      <w:pPr>
        <w:ind w:hanging="360" w:left="5865"/>
      </w:pPr>
    </w:lvl>
    <w:lvl w:tentative="true" w:tplc="041A001B" w:ilvl="8">
      <w:start w:val="1"/>
      <w:numFmt w:val="lowerRoman"/>
      <w:lvlText w:val="%9."/>
      <w:lvlJc w:val="right"/>
      <w:pPr>
        <w:ind w:hanging="180" w:left="6585"/>
      </w:pPr>
    </w:lvl>
  </w:abstractNum>
  <w:abstractNum w:abstractNumId="42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DBB3632"/>
    <w:multiLevelType w:val="hybridMultilevel"/>
    <w:tmpl w:val="58925156"/>
    <w:lvl w:tplc="86C23D70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4">
    <w:nsid w:val="7E8B7170"/>
    <w:multiLevelType w:val="hybridMultilevel"/>
    <w:tmpl w:val="C0227C3E"/>
    <w:lvl w:tplc="746E26F4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35"/>
  </w:num>
  <w:num w:numId="2">
    <w:abstractNumId w:val="42"/>
  </w:num>
  <w:num w:numId="3">
    <w:abstractNumId w:val="1"/>
  </w:num>
  <w:num w:numId="4">
    <w:abstractNumId w:val="16"/>
  </w:num>
  <w:num w:numId="5">
    <w:abstractNumId w:val="14"/>
  </w:num>
  <w:num w:numId="6">
    <w:abstractNumId w:val="15"/>
  </w:num>
  <w:num w:numId="7">
    <w:abstractNumId w:val="23"/>
  </w:num>
  <w:num w:numId="8">
    <w:abstractNumId w:val="10"/>
  </w:num>
  <w:num w:numId="9">
    <w:abstractNumId w:val="31"/>
  </w:num>
  <w:num w:numId="10">
    <w:abstractNumId w:val="11"/>
  </w:num>
  <w:num w:numId="11">
    <w:abstractNumId w:val="37"/>
  </w:num>
  <w:num w:numId="12">
    <w:abstractNumId w:val="27"/>
  </w:num>
  <w:num w:numId="13">
    <w:abstractNumId w:val="0"/>
  </w:num>
  <w:num w:numId="14">
    <w:abstractNumId w:val="7"/>
  </w:num>
  <w:num w:numId="15">
    <w:abstractNumId w:val="28"/>
  </w:num>
  <w:num w:numId="16">
    <w:abstractNumId w:val="41"/>
  </w:num>
  <w:num w:numId="17">
    <w:abstractNumId w:val="40"/>
  </w:num>
  <w:num w:numId="18">
    <w:abstractNumId w:val="32"/>
  </w:num>
  <w:num w:numId="19">
    <w:abstractNumId w:val="25"/>
  </w:num>
  <w:num w:numId="20">
    <w:abstractNumId w:val="24"/>
  </w:num>
  <w:num w:numId="21">
    <w:abstractNumId w:val="6"/>
  </w:num>
  <w:num w:numId="22">
    <w:abstractNumId w:val="26"/>
  </w:num>
  <w:num w:numId="23">
    <w:abstractNumId w:val="3"/>
  </w:num>
  <w:num w:numId="24">
    <w:abstractNumId w:val="19"/>
  </w:num>
  <w:num w:numId="25">
    <w:abstractNumId w:val="22"/>
  </w:num>
  <w:num w:numId="26">
    <w:abstractNumId w:val="21"/>
  </w:num>
  <w:num w:numId="27">
    <w:abstractNumId w:val="36"/>
  </w:num>
  <w:num w:numId="28">
    <w:abstractNumId w:val="33"/>
  </w:num>
  <w:num w:numId="29">
    <w:abstractNumId w:val="39"/>
  </w:num>
  <w:num w:numId="30">
    <w:abstractNumId w:val="30"/>
  </w:num>
  <w:num w:numId="31">
    <w:abstractNumId w:val="34"/>
  </w:num>
  <w:num w:numId="32">
    <w:abstractNumId w:val="12"/>
  </w:num>
  <w:num w:numId="33">
    <w:abstractNumId w:val="20"/>
  </w:num>
  <w:num w:numId="34">
    <w:abstractNumId w:val="9"/>
  </w:num>
  <w:num w:numId="35">
    <w:abstractNumId w:val="4"/>
  </w:num>
  <w:num w:numId="36">
    <w:abstractNumId w:val="8"/>
  </w:num>
  <w:num w:numId="37">
    <w:abstractNumId w:val="29"/>
  </w:num>
  <w:num w:numId="38">
    <w:abstractNumId w:val="43"/>
  </w:num>
  <w:num w:numId="39">
    <w:abstractNumId w:val="2"/>
  </w:num>
  <w:num w:numId="40">
    <w:abstractNumId w:val="38"/>
  </w:num>
  <w:num w:numId="41">
    <w:abstractNumId w:val="18"/>
  </w:num>
  <w:num w:numId="42">
    <w:abstractNumId w:val="17"/>
  </w:num>
  <w:num w:numId="43">
    <w:abstractNumId w:val="13"/>
  </w:num>
  <w:num w:numId="44">
    <w:abstractNumId w:val="5"/>
  </w:num>
  <w:num w:numId="45">
    <w:abstractNumId w:val="4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03A16"/>
    <w:rsid w:val="0001631F"/>
    <w:rsid w:val="00020ADA"/>
    <w:rsid w:val="0003574C"/>
    <w:rsid w:val="00043649"/>
    <w:rsid w:val="00044AB3"/>
    <w:rsid w:val="0006090F"/>
    <w:rsid w:val="00063075"/>
    <w:rsid w:val="00070222"/>
    <w:rsid w:val="00072C76"/>
    <w:rsid w:val="0007412E"/>
    <w:rsid w:val="00074422"/>
    <w:rsid w:val="00095F69"/>
    <w:rsid w:val="000A25ED"/>
    <w:rsid w:val="000A26FD"/>
    <w:rsid w:val="000A5316"/>
    <w:rsid w:val="000A77DB"/>
    <w:rsid w:val="000B2A5F"/>
    <w:rsid w:val="000B3331"/>
    <w:rsid w:val="000B5537"/>
    <w:rsid w:val="000D0B81"/>
    <w:rsid w:val="000D0FC7"/>
    <w:rsid w:val="000E24C7"/>
    <w:rsid w:val="000F757F"/>
    <w:rsid w:val="00104C0D"/>
    <w:rsid w:val="00104F4A"/>
    <w:rsid w:val="00107A2E"/>
    <w:rsid w:val="00110159"/>
    <w:rsid w:val="00116E36"/>
    <w:rsid w:val="0012134E"/>
    <w:rsid w:val="001226C2"/>
    <w:rsid w:val="0012338E"/>
    <w:rsid w:val="001242C9"/>
    <w:rsid w:val="00126747"/>
    <w:rsid w:val="001306A4"/>
    <w:rsid w:val="001318B1"/>
    <w:rsid w:val="00137C58"/>
    <w:rsid w:val="001479CB"/>
    <w:rsid w:val="00152841"/>
    <w:rsid w:val="00175529"/>
    <w:rsid w:val="001837A4"/>
    <w:rsid w:val="001879E7"/>
    <w:rsid w:val="001A755D"/>
    <w:rsid w:val="001B1954"/>
    <w:rsid w:val="001B2584"/>
    <w:rsid w:val="001B4D3F"/>
    <w:rsid w:val="001C67A9"/>
    <w:rsid w:val="001D0A88"/>
    <w:rsid w:val="001D130B"/>
    <w:rsid w:val="001D2200"/>
    <w:rsid w:val="001D4DEC"/>
    <w:rsid w:val="001D4FFB"/>
    <w:rsid w:val="001E45E8"/>
    <w:rsid w:val="001F04C1"/>
    <w:rsid w:val="001F06C9"/>
    <w:rsid w:val="001F614D"/>
    <w:rsid w:val="001F77CD"/>
    <w:rsid w:val="002013D3"/>
    <w:rsid w:val="00203C06"/>
    <w:rsid w:val="0020464A"/>
    <w:rsid w:val="0020535A"/>
    <w:rsid w:val="00211E7D"/>
    <w:rsid w:val="00214072"/>
    <w:rsid w:val="00214997"/>
    <w:rsid w:val="002150C2"/>
    <w:rsid w:val="00215A09"/>
    <w:rsid w:val="002265A4"/>
    <w:rsid w:val="00227520"/>
    <w:rsid w:val="00232CA0"/>
    <w:rsid w:val="00241699"/>
    <w:rsid w:val="00241815"/>
    <w:rsid w:val="0024248D"/>
    <w:rsid w:val="00242BF8"/>
    <w:rsid w:val="00243B75"/>
    <w:rsid w:val="00250273"/>
    <w:rsid w:val="00250BDF"/>
    <w:rsid w:val="002511A5"/>
    <w:rsid w:val="0025703D"/>
    <w:rsid w:val="0026560E"/>
    <w:rsid w:val="00267862"/>
    <w:rsid w:val="00274A59"/>
    <w:rsid w:val="00281CE7"/>
    <w:rsid w:val="002834FF"/>
    <w:rsid w:val="00284ECC"/>
    <w:rsid w:val="00287D91"/>
    <w:rsid w:val="00291F91"/>
    <w:rsid w:val="002B48E7"/>
    <w:rsid w:val="002B4E4E"/>
    <w:rsid w:val="002B57F1"/>
    <w:rsid w:val="002B6C41"/>
    <w:rsid w:val="002C0CD1"/>
    <w:rsid w:val="002F417A"/>
    <w:rsid w:val="00302075"/>
    <w:rsid w:val="003039A2"/>
    <w:rsid w:val="0030746E"/>
    <w:rsid w:val="00315278"/>
    <w:rsid w:val="00331229"/>
    <w:rsid w:val="00332552"/>
    <w:rsid w:val="003333D6"/>
    <w:rsid w:val="0034197A"/>
    <w:rsid w:val="00346456"/>
    <w:rsid w:val="00350EC5"/>
    <w:rsid w:val="00354093"/>
    <w:rsid w:val="0035576F"/>
    <w:rsid w:val="003624E0"/>
    <w:rsid w:val="00366156"/>
    <w:rsid w:val="003672D6"/>
    <w:rsid w:val="00370CC8"/>
    <w:rsid w:val="00391BA3"/>
    <w:rsid w:val="00395E59"/>
    <w:rsid w:val="003A4C7D"/>
    <w:rsid w:val="003B08C2"/>
    <w:rsid w:val="003B0A50"/>
    <w:rsid w:val="003B1801"/>
    <w:rsid w:val="003B220B"/>
    <w:rsid w:val="003B231C"/>
    <w:rsid w:val="003B24B1"/>
    <w:rsid w:val="003B3FDD"/>
    <w:rsid w:val="003B75B2"/>
    <w:rsid w:val="003C4292"/>
    <w:rsid w:val="003C592C"/>
    <w:rsid w:val="003E1A18"/>
    <w:rsid w:val="003E5373"/>
    <w:rsid w:val="003E62DA"/>
    <w:rsid w:val="003F0448"/>
    <w:rsid w:val="00402F4F"/>
    <w:rsid w:val="00413D15"/>
    <w:rsid w:val="00421E40"/>
    <w:rsid w:val="00423D71"/>
    <w:rsid w:val="0042563A"/>
    <w:rsid w:val="00425C2C"/>
    <w:rsid w:val="00443D98"/>
    <w:rsid w:val="00455777"/>
    <w:rsid w:val="00472071"/>
    <w:rsid w:val="00475127"/>
    <w:rsid w:val="004933BB"/>
    <w:rsid w:val="004A06C5"/>
    <w:rsid w:val="004A0954"/>
    <w:rsid w:val="004B3334"/>
    <w:rsid w:val="004C2BD6"/>
    <w:rsid w:val="004C6CF6"/>
    <w:rsid w:val="004C701B"/>
    <w:rsid w:val="004C7507"/>
    <w:rsid w:val="004D127A"/>
    <w:rsid w:val="004E5A99"/>
    <w:rsid w:val="004F0E1E"/>
    <w:rsid w:val="004F3FD3"/>
    <w:rsid w:val="0050669B"/>
    <w:rsid w:val="00506842"/>
    <w:rsid w:val="005077BD"/>
    <w:rsid w:val="00514237"/>
    <w:rsid w:val="005358E6"/>
    <w:rsid w:val="0055482B"/>
    <w:rsid w:val="00555E11"/>
    <w:rsid w:val="00562261"/>
    <w:rsid w:val="00562A56"/>
    <w:rsid w:val="005636EE"/>
    <w:rsid w:val="005712B3"/>
    <w:rsid w:val="0057181F"/>
    <w:rsid w:val="005737C5"/>
    <w:rsid w:val="005746D5"/>
    <w:rsid w:val="00574730"/>
    <w:rsid w:val="0058243A"/>
    <w:rsid w:val="00587EB0"/>
    <w:rsid w:val="005A3097"/>
    <w:rsid w:val="005A46DA"/>
    <w:rsid w:val="005A766B"/>
    <w:rsid w:val="005B07C2"/>
    <w:rsid w:val="005B23C4"/>
    <w:rsid w:val="005B2B0E"/>
    <w:rsid w:val="005C1F9B"/>
    <w:rsid w:val="005D0D2E"/>
    <w:rsid w:val="005D7BB1"/>
    <w:rsid w:val="005E3C36"/>
    <w:rsid w:val="005F2F1F"/>
    <w:rsid w:val="006001A5"/>
    <w:rsid w:val="00607CC9"/>
    <w:rsid w:val="00611EB0"/>
    <w:rsid w:val="00621A0F"/>
    <w:rsid w:val="00627902"/>
    <w:rsid w:val="0063346E"/>
    <w:rsid w:val="0063544A"/>
    <w:rsid w:val="0064310A"/>
    <w:rsid w:val="00650652"/>
    <w:rsid w:val="00650BC3"/>
    <w:rsid w:val="00660CC1"/>
    <w:rsid w:val="00662792"/>
    <w:rsid w:val="00673B5F"/>
    <w:rsid w:val="00680BE2"/>
    <w:rsid w:val="00686E48"/>
    <w:rsid w:val="00691D9B"/>
    <w:rsid w:val="006927F1"/>
    <w:rsid w:val="00694829"/>
    <w:rsid w:val="006A01CB"/>
    <w:rsid w:val="006A6A7A"/>
    <w:rsid w:val="006A6F5F"/>
    <w:rsid w:val="006B5E0F"/>
    <w:rsid w:val="006C2E9D"/>
    <w:rsid w:val="006C5DBF"/>
    <w:rsid w:val="006C6F5F"/>
    <w:rsid w:val="006D484B"/>
    <w:rsid w:val="006E0250"/>
    <w:rsid w:val="006E659A"/>
    <w:rsid w:val="006E7158"/>
    <w:rsid w:val="006F6342"/>
    <w:rsid w:val="007068D8"/>
    <w:rsid w:val="00712B28"/>
    <w:rsid w:val="007153FB"/>
    <w:rsid w:val="00715543"/>
    <w:rsid w:val="00717715"/>
    <w:rsid w:val="007211D2"/>
    <w:rsid w:val="00727B3B"/>
    <w:rsid w:val="007342B8"/>
    <w:rsid w:val="007366DF"/>
    <w:rsid w:val="00743C02"/>
    <w:rsid w:val="00746FBA"/>
    <w:rsid w:val="00754178"/>
    <w:rsid w:val="00754960"/>
    <w:rsid w:val="00761113"/>
    <w:rsid w:val="00761A66"/>
    <w:rsid w:val="00774347"/>
    <w:rsid w:val="0078000D"/>
    <w:rsid w:val="007854C6"/>
    <w:rsid w:val="00786F33"/>
    <w:rsid w:val="007A3487"/>
    <w:rsid w:val="007A39B4"/>
    <w:rsid w:val="007B2D37"/>
    <w:rsid w:val="007C0241"/>
    <w:rsid w:val="007C5F95"/>
    <w:rsid w:val="007C7787"/>
    <w:rsid w:val="007D64D0"/>
    <w:rsid w:val="007E49C9"/>
    <w:rsid w:val="007E764C"/>
    <w:rsid w:val="007F473E"/>
    <w:rsid w:val="0080411E"/>
    <w:rsid w:val="00805BD3"/>
    <w:rsid w:val="008101F3"/>
    <w:rsid w:val="00810529"/>
    <w:rsid w:val="00813A6C"/>
    <w:rsid w:val="008144B4"/>
    <w:rsid w:val="00815370"/>
    <w:rsid w:val="00820E0E"/>
    <w:rsid w:val="00822949"/>
    <w:rsid w:val="008239CF"/>
    <w:rsid w:val="00825149"/>
    <w:rsid w:val="00825F97"/>
    <w:rsid w:val="008274C9"/>
    <w:rsid w:val="008306D8"/>
    <w:rsid w:val="00836767"/>
    <w:rsid w:val="0084199A"/>
    <w:rsid w:val="00852DA8"/>
    <w:rsid w:val="008602FC"/>
    <w:rsid w:val="0086086A"/>
    <w:rsid w:val="00861288"/>
    <w:rsid w:val="008738AA"/>
    <w:rsid w:val="00873D3E"/>
    <w:rsid w:val="008764D8"/>
    <w:rsid w:val="008929A2"/>
    <w:rsid w:val="008A0719"/>
    <w:rsid w:val="008A1638"/>
    <w:rsid w:val="008B1A8C"/>
    <w:rsid w:val="008C5293"/>
    <w:rsid w:val="008D2239"/>
    <w:rsid w:val="008E170B"/>
    <w:rsid w:val="008E4B72"/>
    <w:rsid w:val="008E7E8A"/>
    <w:rsid w:val="008F1D2D"/>
    <w:rsid w:val="008F4FAA"/>
    <w:rsid w:val="008F6F6A"/>
    <w:rsid w:val="00905715"/>
    <w:rsid w:val="00910C92"/>
    <w:rsid w:val="00920F10"/>
    <w:rsid w:val="009247D8"/>
    <w:rsid w:val="0092787E"/>
    <w:rsid w:val="009364E8"/>
    <w:rsid w:val="00942CBF"/>
    <w:rsid w:val="00946FC4"/>
    <w:rsid w:val="0095232F"/>
    <w:rsid w:val="00955381"/>
    <w:rsid w:val="00962C29"/>
    <w:rsid w:val="00964AE8"/>
    <w:rsid w:val="00966160"/>
    <w:rsid w:val="00972DAB"/>
    <w:rsid w:val="009742B5"/>
    <w:rsid w:val="00980B61"/>
    <w:rsid w:val="009939B9"/>
    <w:rsid w:val="009A0EDC"/>
    <w:rsid w:val="009A3B62"/>
    <w:rsid w:val="009A5D06"/>
    <w:rsid w:val="009A7381"/>
    <w:rsid w:val="009A73DD"/>
    <w:rsid w:val="009B0031"/>
    <w:rsid w:val="009B3125"/>
    <w:rsid w:val="009B4C87"/>
    <w:rsid w:val="009C32AC"/>
    <w:rsid w:val="009D09E9"/>
    <w:rsid w:val="009D282D"/>
    <w:rsid w:val="009D5A7A"/>
    <w:rsid w:val="009E407C"/>
    <w:rsid w:val="009E4ABC"/>
    <w:rsid w:val="009E6682"/>
    <w:rsid w:val="009F207C"/>
    <w:rsid w:val="009F2E35"/>
    <w:rsid w:val="00A0154A"/>
    <w:rsid w:val="00A058C8"/>
    <w:rsid w:val="00A10D7A"/>
    <w:rsid w:val="00A14CAD"/>
    <w:rsid w:val="00A179ED"/>
    <w:rsid w:val="00A24563"/>
    <w:rsid w:val="00A25655"/>
    <w:rsid w:val="00A302BC"/>
    <w:rsid w:val="00A3052A"/>
    <w:rsid w:val="00A34FC7"/>
    <w:rsid w:val="00A36D32"/>
    <w:rsid w:val="00A42F6B"/>
    <w:rsid w:val="00A53450"/>
    <w:rsid w:val="00A551D5"/>
    <w:rsid w:val="00A6425B"/>
    <w:rsid w:val="00A64C68"/>
    <w:rsid w:val="00A65252"/>
    <w:rsid w:val="00A6711E"/>
    <w:rsid w:val="00A71590"/>
    <w:rsid w:val="00A75E43"/>
    <w:rsid w:val="00A80E04"/>
    <w:rsid w:val="00AA0E9E"/>
    <w:rsid w:val="00AA2E89"/>
    <w:rsid w:val="00AB271F"/>
    <w:rsid w:val="00AB7A84"/>
    <w:rsid w:val="00AC08AE"/>
    <w:rsid w:val="00AC2A84"/>
    <w:rsid w:val="00AC582B"/>
    <w:rsid w:val="00AC7DB6"/>
    <w:rsid w:val="00AD70AA"/>
    <w:rsid w:val="00AF5EB5"/>
    <w:rsid w:val="00AF60E0"/>
    <w:rsid w:val="00AF64C2"/>
    <w:rsid w:val="00B01636"/>
    <w:rsid w:val="00B02B01"/>
    <w:rsid w:val="00B040AF"/>
    <w:rsid w:val="00B0723D"/>
    <w:rsid w:val="00B279F0"/>
    <w:rsid w:val="00B41306"/>
    <w:rsid w:val="00B4175D"/>
    <w:rsid w:val="00B467B9"/>
    <w:rsid w:val="00B46A16"/>
    <w:rsid w:val="00B50BCF"/>
    <w:rsid w:val="00B5218C"/>
    <w:rsid w:val="00B5537D"/>
    <w:rsid w:val="00B5614E"/>
    <w:rsid w:val="00B562BD"/>
    <w:rsid w:val="00B5700D"/>
    <w:rsid w:val="00B63D47"/>
    <w:rsid w:val="00B71258"/>
    <w:rsid w:val="00B716A9"/>
    <w:rsid w:val="00B71CDA"/>
    <w:rsid w:val="00B7482C"/>
    <w:rsid w:val="00B83015"/>
    <w:rsid w:val="00B83C75"/>
    <w:rsid w:val="00B86731"/>
    <w:rsid w:val="00B92E8F"/>
    <w:rsid w:val="00B94F4B"/>
    <w:rsid w:val="00BA5E20"/>
    <w:rsid w:val="00BB6614"/>
    <w:rsid w:val="00BE3964"/>
    <w:rsid w:val="00BE4BB1"/>
    <w:rsid w:val="00BE686F"/>
    <w:rsid w:val="00BE734A"/>
    <w:rsid w:val="00BF10B1"/>
    <w:rsid w:val="00BF15EC"/>
    <w:rsid w:val="00BF1787"/>
    <w:rsid w:val="00C029E8"/>
    <w:rsid w:val="00C07726"/>
    <w:rsid w:val="00C15D77"/>
    <w:rsid w:val="00C16197"/>
    <w:rsid w:val="00C171A1"/>
    <w:rsid w:val="00C23E1E"/>
    <w:rsid w:val="00C24D60"/>
    <w:rsid w:val="00C25E50"/>
    <w:rsid w:val="00C302C5"/>
    <w:rsid w:val="00C40A4A"/>
    <w:rsid w:val="00C41B58"/>
    <w:rsid w:val="00C51B8D"/>
    <w:rsid w:val="00C6134F"/>
    <w:rsid w:val="00C61CCC"/>
    <w:rsid w:val="00C72E80"/>
    <w:rsid w:val="00C73CFE"/>
    <w:rsid w:val="00C77FDD"/>
    <w:rsid w:val="00C809C6"/>
    <w:rsid w:val="00C90863"/>
    <w:rsid w:val="00C92669"/>
    <w:rsid w:val="00C9565D"/>
    <w:rsid w:val="00CA45A6"/>
    <w:rsid w:val="00CA522B"/>
    <w:rsid w:val="00CB744C"/>
    <w:rsid w:val="00CC07B4"/>
    <w:rsid w:val="00CC1843"/>
    <w:rsid w:val="00CC20DA"/>
    <w:rsid w:val="00CC2152"/>
    <w:rsid w:val="00CD4F97"/>
    <w:rsid w:val="00CD64EB"/>
    <w:rsid w:val="00CE5F62"/>
    <w:rsid w:val="00CE6257"/>
    <w:rsid w:val="00CF615A"/>
    <w:rsid w:val="00D0141E"/>
    <w:rsid w:val="00D139A7"/>
    <w:rsid w:val="00D16F6A"/>
    <w:rsid w:val="00D2508C"/>
    <w:rsid w:val="00D26E67"/>
    <w:rsid w:val="00D27A10"/>
    <w:rsid w:val="00D31826"/>
    <w:rsid w:val="00D33CF8"/>
    <w:rsid w:val="00D345BF"/>
    <w:rsid w:val="00D40980"/>
    <w:rsid w:val="00D52A60"/>
    <w:rsid w:val="00D64A64"/>
    <w:rsid w:val="00D74F50"/>
    <w:rsid w:val="00D81AE9"/>
    <w:rsid w:val="00D836A0"/>
    <w:rsid w:val="00D844D8"/>
    <w:rsid w:val="00D86920"/>
    <w:rsid w:val="00D95369"/>
    <w:rsid w:val="00DA0E9B"/>
    <w:rsid w:val="00DA4D61"/>
    <w:rsid w:val="00DA606E"/>
    <w:rsid w:val="00DB2688"/>
    <w:rsid w:val="00DB2867"/>
    <w:rsid w:val="00DB4A67"/>
    <w:rsid w:val="00DB5C14"/>
    <w:rsid w:val="00DB5F84"/>
    <w:rsid w:val="00DB7220"/>
    <w:rsid w:val="00DC58FA"/>
    <w:rsid w:val="00DC622A"/>
    <w:rsid w:val="00DD1EFF"/>
    <w:rsid w:val="00DD5D54"/>
    <w:rsid w:val="00DF16D3"/>
    <w:rsid w:val="00DF410F"/>
    <w:rsid w:val="00DF5A5A"/>
    <w:rsid w:val="00E06CCA"/>
    <w:rsid w:val="00E1518B"/>
    <w:rsid w:val="00E23144"/>
    <w:rsid w:val="00E37D33"/>
    <w:rsid w:val="00E41EB3"/>
    <w:rsid w:val="00E42A4B"/>
    <w:rsid w:val="00E54B08"/>
    <w:rsid w:val="00E71531"/>
    <w:rsid w:val="00E85B13"/>
    <w:rsid w:val="00EA3C7B"/>
    <w:rsid w:val="00EB2F6C"/>
    <w:rsid w:val="00EC309E"/>
    <w:rsid w:val="00EC3B69"/>
    <w:rsid w:val="00ED019E"/>
    <w:rsid w:val="00ED1BEA"/>
    <w:rsid w:val="00EE2887"/>
    <w:rsid w:val="00EE4ECF"/>
    <w:rsid w:val="00EF4677"/>
    <w:rsid w:val="00EF755A"/>
    <w:rsid w:val="00F0256A"/>
    <w:rsid w:val="00F02988"/>
    <w:rsid w:val="00F03D75"/>
    <w:rsid w:val="00F053ED"/>
    <w:rsid w:val="00F0716A"/>
    <w:rsid w:val="00F07743"/>
    <w:rsid w:val="00F20F82"/>
    <w:rsid w:val="00F24428"/>
    <w:rsid w:val="00F37EEF"/>
    <w:rsid w:val="00F451EB"/>
    <w:rsid w:val="00F45F01"/>
    <w:rsid w:val="00F6531E"/>
    <w:rsid w:val="00F700AB"/>
    <w:rsid w:val="00FA196E"/>
    <w:rsid w:val="00FB4C64"/>
    <w:rsid w:val="00FC0941"/>
    <w:rsid w:val="00FC420C"/>
    <w:rsid w:val="00FD1677"/>
    <w:rsid w:val="00FE237D"/>
    <w:rsid w:val="00FF224C"/>
    <w:rsid w:val="00FF57A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2E8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F053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53ED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053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53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7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7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7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7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7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2E8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A39B4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EE4ECF"/>
    <w:rPr>
      <w:color w:val="0000FF"/>
      <w:u w:val="single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2B57F1"/>
    <w:pPr>
      <w:ind w:firstLine="708"/>
      <w:jc w:val="both"/>
    </w:pPr>
    <w:rPr>
      <w:b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2B57F1"/>
    <w:rPr>
      <w:b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F053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53ED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053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53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37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7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7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7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7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6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31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5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29</properties:Pages>
  <properties:Words>4775</properties:Words>
  <properties:Characters>34517</properties:Characters>
  <properties:Lines>3445</properties:Lines>
  <properties:Paragraphs>501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20</vt:lpstr>
      <vt:lpstr>Obrazac 20</vt:lpstr>
    </vt:vector>
  </properties:TitlesOfParts>
  <properties:LinksUpToDate>false</properties:LinksUpToDate>
  <properties:CharactersWithSpaces>39973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2019-05-03T08:56:00Z</dcterms:created>
  <dc:creator>Marija</dc:creator>
  <cp:lastModifiedBy>Valentina Gabud</cp:lastModifiedBy>
  <cp:lastPrinted>2019-05-02T04:10:00Z</cp:lastPrinted>
  <dcterms:modified xmlns:xsi="http://www.w3.org/2001/XMLSchema-instance" xsi:type="dcterms:W3CDTF">2019-05-03T09:02:00Z</dcterms:modified>
  <cp:revision>5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St-2542/2017-44 / Podnesak - Izvješće stečajnog upravitelja (INTERUGOS d.o.o. u stečaju - IZVJEŠĆE-.docx)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29</vt:i4>
  </prop:property>
</prop:Properties>
</file>