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73cb" w14:paraId="4fd73cb" w:rsidRDefault="00F606E2" w:rsidP="00F606E2" w:rsidR="00F606E2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F606E2" w:rsidP="00F606E2" w:rsidR="00F606E2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606E2" w:rsidP="00F606E2" w:rsidR="00F606E2">
      <w:r w:rsidRPr="0047448E">
        <w:t xml:space="preserve"> TRGOVAČKI SUD U </w:t>
      </w:r>
      <w:r>
        <w:t>PAZINU</w:t>
      </w:r>
    </w:p>
    <w:p w:rsidRDefault="00F606E2" w:rsidP="00F606E2" w:rsidR="00F606E2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Posl.br.: 2 St-898/</w:t>
      </w:r>
      <w:r w:rsidRPr="0042050C">
        <w:t>1</w:t>
      </w:r>
      <w:r>
        <w:t>6</w:t>
      </w:r>
      <w:r w:rsidRPr="0042050C">
        <w:t>-</w:t>
      </w:r>
      <w:r>
        <w:t>39</w:t>
      </w:r>
    </w:p>
    <w:p w:rsidRDefault="00F606E2" w:rsidP="00F606E2" w:rsidR="00F606E2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F606E2" w:rsidP="00F606E2" w:rsidR="00F606E2" w:rsidRPr="00C73B3C"/>
    <w:p w:rsidRDefault="00F606E2" w:rsidP="00F606E2" w:rsidR="00F606E2" w:rsidRPr="00C73B3C">
      <w:pPr>
        <w:jc w:val="center"/>
      </w:pPr>
    </w:p>
    <w:p w:rsidRDefault="00F606E2" w:rsidP="00F606E2" w:rsidR="00F606E2" w:rsidRPr="00874F1F">
      <w:pPr>
        <w:ind w:firstLine="708"/>
        <w:jc w:val="both"/>
      </w:pPr>
      <w:r w:rsidRPr="00874F1F">
        <w:t xml:space="preserve">Trgovački sud u Pazinu, po stečajnom sucu Adrijani Labinjan Skok, u stečajnom postupku nad </w:t>
      </w:r>
      <w:r w:rsidRPr="00501B78">
        <w:t xml:space="preserve">Stečajnom masom iza OSTENTO d.o.o. u stečaju, Pula, </w:t>
      </w:r>
      <w:proofErr w:type="spellStart"/>
      <w:r w:rsidRPr="00501B78">
        <w:t>Dobrilina</w:t>
      </w:r>
      <w:proofErr w:type="spellEnd"/>
      <w:r w:rsidRPr="00501B78">
        <w:t xml:space="preserve"> 9, OIB: 69333548457</w:t>
      </w:r>
      <w:r w:rsidRPr="00874F1F">
        <w:t>, da</w:t>
      </w:r>
      <w:r w:rsidRPr="0042050C">
        <w:t>na 29. svibnja 2017. donio je sljede</w:t>
      </w:r>
      <w:r w:rsidRPr="00874F1F">
        <w:t>ći</w:t>
      </w:r>
    </w:p>
    <w:p w:rsidRDefault="00F606E2" w:rsidP="00F606E2" w:rsidR="00F606E2">
      <w:pPr>
        <w:jc w:val="both"/>
      </w:pPr>
    </w:p>
    <w:p w:rsidRDefault="00F606E2" w:rsidP="00F606E2" w:rsidR="00F606E2" w:rsidRPr="00874F1F">
      <w:pPr>
        <w:jc w:val="both"/>
      </w:pPr>
    </w:p>
    <w:p w:rsidRDefault="00F606E2" w:rsidP="00F606E2" w:rsidR="00F606E2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F606E2" w:rsidP="00F606E2" w:rsidR="00F606E2">
      <w:pPr>
        <w:jc w:val="center"/>
      </w:pPr>
    </w:p>
    <w:p w:rsidRDefault="00F606E2" w:rsidP="00F606E2" w:rsidR="00F606E2" w:rsidRPr="00874F1F">
      <w:pPr>
        <w:jc w:val="center"/>
      </w:pPr>
    </w:p>
    <w:p w:rsidRDefault="00AC0B5B" w:rsidP="00F606E2" w:rsidR="00F606E2" w:rsidRPr="00874F1F">
      <w:pPr>
        <w:ind w:firstLine="708"/>
        <w:jc w:val="both"/>
      </w:pPr>
      <w:r>
        <w:t>Završno ročište vjerovnika</w:t>
      </w:r>
      <w:r w:rsidR="00F606E2" w:rsidRPr="00874F1F">
        <w:t xml:space="preserve"> u stečajnom postupku nad </w:t>
      </w:r>
      <w:r w:rsidRPr="00501B78">
        <w:t xml:space="preserve">Stečajnom masom iza OSTENTO d.o.o. u stečaju, Pula, </w:t>
      </w:r>
      <w:proofErr w:type="spellStart"/>
      <w:r w:rsidRPr="00501B78">
        <w:t>Dobrilina</w:t>
      </w:r>
      <w:proofErr w:type="spellEnd"/>
      <w:r w:rsidRPr="00501B78">
        <w:t xml:space="preserve"> 9, OIB: 69333548457</w:t>
      </w:r>
      <w:r w:rsidR="00F606E2" w:rsidRPr="00874F1F">
        <w:t xml:space="preserve">, održat će se dana </w:t>
      </w:r>
    </w:p>
    <w:p w:rsidRDefault="00F606E2" w:rsidP="00F606E2" w:rsidR="00F606E2" w:rsidRPr="00874F1F">
      <w:pPr>
        <w:jc w:val="both"/>
      </w:pPr>
    </w:p>
    <w:p w:rsidRDefault="00F606E2" w:rsidP="00F606E2" w:rsidR="00F606E2" w:rsidRPr="0042050C">
      <w:pPr>
        <w:jc w:val="center"/>
      </w:pPr>
      <w:r w:rsidRPr="0042050C">
        <w:t xml:space="preserve">5. srpnja 2017. u </w:t>
      </w:r>
      <w:r w:rsidR="001B51B0">
        <w:t>14</w:t>
      </w:r>
      <w:r w:rsidRPr="0042050C">
        <w:t xml:space="preserve">:00 sati, </w:t>
      </w:r>
    </w:p>
    <w:p w:rsidRDefault="00F606E2" w:rsidP="00F606E2" w:rsidR="00F606E2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F606E2" w:rsidP="00F606E2" w:rsidR="00F606E2" w:rsidRPr="00874F1F">
      <w:pPr>
        <w:jc w:val="center"/>
      </w:pPr>
    </w:p>
    <w:p w:rsidRDefault="00F606E2" w:rsidP="00F606E2" w:rsidR="00F606E2" w:rsidRPr="00874F1F">
      <w:pPr>
        <w:jc w:val="both"/>
      </w:pPr>
    </w:p>
    <w:p w:rsidRDefault="00F606E2" w:rsidP="00F606E2" w:rsidR="00F606E2" w:rsidRPr="00874F1F">
      <w:pPr>
        <w:ind w:firstLine="708"/>
        <w:jc w:val="both"/>
      </w:pPr>
      <w:r w:rsidRPr="00874F1F">
        <w:t xml:space="preserve">Dnevni red </w:t>
      </w:r>
      <w:r w:rsidR="001B51B0">
        <w:t>završnog ročišta vjerovnika</w:t>
      </w:r>
      <w:r w:rsidRPr="00874F1F">
        <w:t>:</w:t>
      </w:r>
    </w:p>
    <w:p w:rsidRDefault="001B51B0" w:rsidP="00F606E2" w:rsidR="00F606E2">
      <w:pPr>
        <w:ind w:firstLine="708"/>
        <w:jc w:val="both"/>
      </w:pPr>
      <w:r>
        <w:t>Rasprava o završnom računu stečajnog upravitelja</w:t>
      </w:r>
      <w:r w:rsidR="00F606E2" w:rsidRPr="00874F1F">
        <w:t xml:space="preserve"> </w:t>
      </w:r>
    </w:p>
    <w:p w:rsidRDefault="00F606E2" w:rsidP="00F606E2" w:rsidR="00F606E2" w:rsidRPr="00C73B3C"/>
    <w:p w:rsidRDefault="00F606E2" w:rsidP="00F606E2" w:rsidR="00F606E2" w:rsidRPr="00C73B3C">
      <w:pPr>
        <w:jc w:val="center"/>
      </w:pPr>
      <w:r w:rsidRPr="00C73B3C">
        <w:t>Obrazloženje</w:t>
      </w:r>
    </w:p>
    <w:p w:rsidRDefault="00F606E2" w:rsidP="00F606E2" w:rsidR="00F606E2" w:rsidRPr="00C73B3C">
      <w:pPr>
        <w:jc w:val="both"/>
      </w:pPr>
    </w:p>
    <w:p w:rsidRDefault="00F606E2" w:rsidP="00F606E2" w:rsidR="00F606E2" w:rsidRPr="00C73B3C">
      <w:pPr>
        <w:ind w:firstLine="708"/>
        <w:jc w:val="both"/>
      </w:pPr>
      <w:r>
        <w:t xml:space="preserve">Na prijedlog stečajnog upravitelja a temeljem odredbe čl. </w:t>
      </w:r>
      <w:r w:rsidR="001B51B0">
        <w:t xml:space="preserve">283. st. 1. </w:t>
      </w:r>
      <w:r w:rsidR="00A9430B">
        <w:t xml:space="preserve">u svezi s čl. 133. st. 6. </w:t>
      </w:r>
      <w:r w:rsidRPr="00C73B3C">
        <w:t>Stečajnog zakona</w:t>
      </w:r>
      <w:r>
        <w:t xml:space="preserve"> (NN 71/15)</w:t>
      </w:r>
      <w:r w:rsidRPr="00C73B3C">
        <w:t>, donesena je odluka kao u izreci.</w:t>
      </w:r>
    </w:p>
    <w:p w:rsidRDefault="00F606E2" w:rsidP="00F606E2" w:rsidR="00F606E2">
      <w:pPr>
        <w:jc w:val="center"/>
      </w:pPr>
    </w:p>
    <w:p w:rsidRDefault="00F606E2" w:rsidP="00F606E2" w:rsidR="00F606E2" w:rsidRPr="00C73B3C">
      <w:pPr>
        <w:jc w:val="center"/>
      </w:pPr>
    </w:p>
    <w:p w:rsidRDefault="00F606E2" w:rsidP="00F606E2" w:rsidR="00F606E2" w:rsidRPr="00C73B3C">
      <w:pPr>
        <w:jc w:val="center"/>
      </w:pPr>
      <w:r>
        <w:t>U Pazinu</w:t>
      </w:r>
      <w:r w:rsidRPr="00C73B3C">
        <w:t xml:space="preserve"> d</w:t>
      </w:r>
      <w:r w:rsidRPr="0042050C">
        <w:t>ana 29. svibnja 2017</w:t>
      </w:r>
      <w:r>
        <w:t>.</w:t>
      </w:r>
    </w:p>
    <w:p w:rsidRDefault="00F606E2" w:rsidP="00F606E2" w:rsidR="00F606E2">
      <w:pPr>
        <w:jc w:val="center"/>
      </w:pPr>
    </w:p>
    <w:p w:rsidRDefault="00F606E2" w:rsidP="00F606E2" w:rsidR="00F606E2" w:rsidRPr="00C73B3C">
      <w:pPr>
        <w:jc w:val="center"/>
      </w:pPr>
    </w:p>
    <w:p w:rsidRDefault="00F606E2" w:rsidP="00F606E2" w:rsidR="00F606E2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F606E2" w:rsidP="00F606E2" w:rsidR="00F606E2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F606E2" w:rsidP="00F606E2" w:rsidR="00F606E2">
      <w:pPr>
        <w:jc w:val="both"/>
      </w:pPr>
    </w:p>
    <w:p w:rsidRDefault="00F606E2" w:rsidP="00F606E2" w:rsidR="00F606E2" w:rsidRPr="00C73B3C">
      <w:pPr>
        <w:jc w:val="both"/>
      </w:pPr>
    </w:p>
    <w:p w:rsidRDefault="00F606E2" w:rsidP="00F606E2" w:rsidR="00F606E2">
      <w:pPr>
        <w:ind w:firstLine="708"/>
        <w:jc w:val="both"/>
      </w:pPr>
    </w:p>
    <w:p w:rsidRDefault="00F606E2" w:rsidP="00F606E2" w:rsidR="00F606E2" w:rsidRPr="00C73B3C">
      <w:pPr>
        <w:jc w:val="both"/>
      </w:pPr>
      <w:r w:rsidRPr="00C73B3C">
        <w:t>UPUTA O PRAVNOM LIJEKU</w:t>
      </w:r>
      <w:r>
        <w:t>:</w:t>
      </w:r>
    </w:p>
    <w:p w:rsidRDefault="00F606E2" w:rsidP="00F606E2" w:rsidR="00F606E2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F606E2" w:rsidP="00F606E2" w:rsidR="00F606E2" w:rsidRPr="00C73B3C">
      <w:pPr>
        <w:jc w:val="both"/>
      </w:pPr>
    </w:p>
    <w:p w:rsidRDefault="00F606E2" w:rsidP="00F606E2" w:rsidR="00F606E2" w:rsidRPr="008D5755">
      <w:pPr>
        <w:jc w:val="both"/>
      </w:pPr>
      <w:r w:rsidRPr="008D5755">
        <w:t>DNA:</w:t>
      </w:r>
    </w:p>
    <w:p w:rsidRDefault="00F606E2" w:rsidP="00F606E2" w:rsidR="00F606E2">
      <w:r w:rsidRPr="008D5755">
        <w:t>- e-oglasna ploča suda</w:t>
      </w:r>
      <w:r>
        <w:t xml:space="preserve"> 8 dana</w:t>
      </w:r>
    </w:p>
    <w:p w:rsidRDefault="00F606E2" w:rsidP="00F606E2" w:rsidR="00F606E2">
      <w:r>
        <w:t xml:space="preserve">- stečajni upravitelj </w:t>
      </w:r>
      <w:r w:rsidR="001B51B0">
        <w:t>Milena Veljović,</w:t>
      </w:r>
      <w:r w:rsidR="001B51B0" w:rsidRPr="00B61A0B">
        <w:t xml:space="preserve"> Pul</w:t>
      </w:r>
      <w:r w:rsidR="001B51B0">
        <w:t>a</w:t>
      </w:r>
      <w:r w:rsidR="001B51B0" w:rsidRPr="00B61A0B">
        <w:t xml:space="preserve">, </w:t>
      </w:r>
      <w:proofErr w:type="spellStart"/>
      <w:r w:rsidR="001B51B0" w:rsidRPr="00B61A0B">
        <w:t>Dobrilina</w:t>
      </w:r>
      <w:proofErr w:type="spellEnd"/>
      <w:r w:rsidR="001B51B0" w:rsidRPr="00B61A0B">
        <w:t xml:space="preserve"> 9</w:t>
      </w:r>
    </w:p>
    <w:p w:rsidRDefault="00F606E2" w:rsidP="00F606E2" w:rsidR="00F606E2"/>
    <w:p w:rsidRDefault="00F606E2" w:rsidP="00F606E2" w:rsidR="00F606E2"/>
    <w:p w:rsidRDefault="005E4A03" w:rsidR="00500701"/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A03" w:rsidR="00000000">
      <w:r>
        <w:separator/>
      </w:r>
    </w:p>
  </w:endnote>
  <w:endnote w:id="0" w:type="continuationSeparator">
    <w:p w:rsidRDefault="005E4A0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430B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A03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A03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5E4A03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A03" w:rsidR="00000000">
      <w:r>
        <w:separator/>
      </w:r>
    </w:p>
  </w:footnote>
  <w:footnote w:id="0" w:type="continuationSeparator">
    <w:p w:rsidRDefault="005E4A0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430B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4A03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A03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06E2"/>
    <w:rsid w:val="001B51B0"/>
    <w:rsid w:val="00554328"/>
    <w:rsid w:val="005E4A03"/>
    <w:rsid w:val="00985388"/>
    <w:rsid w:val="00A9430B"/>
    <w:rsid w:val="00AC0B5B"/>
    <w:rsid w:val="00F60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06E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F606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E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606E2"/>
  </w:style>
  <w:style w:styleId="Zaglavlje" w:type="paragraph">
    <w:name w:val="header"/>
    <w:basedOn w:val="Normal"/>
    <w:link w:val="ZaglavljeChar"/>
    <w:rsid w:val="00F606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606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06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06E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4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A03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A03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A03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A03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06E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F606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E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606E2"/>
  </w:style>
  <w:style w:styleId="Zaglavlje" w:type="paragraph">
    <w:name w:val="header"/>
    <w:basedOn w:val="Normal"/>
    <w:link w:val="ZaglavljeChar"/>
    <w:rsid w:val="00F606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606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06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06E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4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A03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A03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A0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A0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St-898/2016</izvorni_sadrzaj>
    <derivirana_varijabla naziv="DomainObject.Predmet.OznakaBroj_1">St-898/2016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OSTENTO d.o.o. u stečaju</izvorni_sadrzaj>
    <derivirana_varijabla naziv="DomainObject.Predmet.ProtustrankaFormated_1">  Stečajna masa iza OSTENTO d.o.o. u stečaju</derivirana_varijabla>
  </DomainObject.Predmet.ProtustrankaFormated>
  <DomainObject.Predmet.ProtustrankaFormatedOIB>
    <izvorni_sadrzaj>  Stečajna masa iza OSTENTO d.o.o. u stečaju, OIB 69333548457</izvorni_sadrzaj>
    <derivirana_varijabla naziv="DomainObject.Predmet.ProtustrankaFormatedOIB_1">  Stečajna masa iza OSTENTO d.o.o. u stečaju, OIB 69333548457</derivirana_varijabla>
  </DomainObject.Predmet.ProtustrankaFormatedOIB>
  <DomainObject.Predmet.ProtustrankaFormatedWithAdress>
    <izvorni_sadrzaj> Stečajna masa iza OSTENTO d.o.o. u stečaju, Dobrilina 9, 52100 Pula</izvorni_sadrzaj>
    <derivirana_varijabla naziv="DomainObject.Predmet.ProtustrankaFormatedWithAdress_1"> Stečajna masa iza OSTENTO d.o.o. u stečaju, Dobrilina 9, 52100 Pula</derivirana_varijabla>
  </DomainObject.Predmet.ProtustrankaFormatedWithAdress>
  <DomainObject.Predmet.ProtustrankaFormatedWithAdressOIB>
    <izvorni_sadrzaj> Stečajna masa iza OSTENTO d.o.o. u stečaju, OIB 69333548457, Dobrilina 9, 52100 Pula</izvorni_sadrzaj>
    <derivirana_varijabla naziv="DomainObject.Predmet.ProtustrankaFormatedWithAdressOIB_1"> Stečajna masa iza OSTENTO d.o.o. u stečaju, OIB 69333548457, Dobrilina 9, 52100 Pula</derivirana_varijabla>
  </DomainObject.Predmet.ProtustrankaFormatedWithAdressOIB>
  <DomainObject.Predmet.ProtustrankaWithAdress>
    <izvorni_sadrzaj>Stečajna masa iza OSTENTO d.o.o. u stečaju Dobrilina 9, 52100 Pula</izvorni_sadrzaj>
    <derivirana_varijabla naziv="DomainObject.Predmet.ProtustrankaWithAdress_1">Stečajna masa iza OSTENTO d.o.o. u stečaju Dobrilina 9, 52100 Pula</derivirana_varijabla>
  </DomainObject.Predmet.ProtustrankaWithAdress>
  <DomainObject.Predmet.ProtustrankaWithAdressOIB>
    <izvorni_sadrzaj>Stečajna masa iza OSTENTO d.o.o. u stečaju, OIB 69333548457, Dobrilina 9, 52100 Pula</izvorni_sadrzaj>
    <derivirana_varijabla naziv="DomainObject.Predmet.ProtustrankaWithAdressOIB_1">Stečajna masa iza OSTENTO d.o.o. u stečaju, OIB 69333548457, Dobrilina 9, 52100 Pula</derivirana_varijabla>
  </DomainObject.Predmet.ProtustrankaWithAdressOIB>
  <DomainObject.Predmet.ProtustrankaNazivFormated>
    <izvorni_sadrzaj>Stečajna masa iza OSTENTO d.o.o. u stečaju</izvorni_sadrzaj>
    <derivirana_varijabla naziv="DomainObject.Predmet.ProtustrankaNazivFormated_1">Stečajna masa iza OSTENTO d.o.o. u stečaju</derivirana_varijabla>
  </DomainObject.Predmet.ProtustrankaNazivFormated>
  <DomainObject.Predmet.ProtustrankaNazivFormatedOIB>
    <izvorni_sadrzaj>Stečajna masa iza OSTENTO d.o.o. u stečaju, OIB 69333548457</izvorni_sadrzaj>
    <derivirana_varijabla naziv="DomainObject.Predmet.ProtustrankaNazivFormatedOIB_1">Stečajna masa iza OSTENTO d.o.o. u stečaju, OIB 69333548457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ALAN KOŠIĆ, VARAŽDIN BREG zastupanog po punomoćniku ZOU DAMIR BARIŠIĆ I VEDRAN BARIŠIĆ; ERWIN KATARINČIĆ, ZAGREB zastupanog po punomoćniku ZOU DAMIR BARIŠIĆ I VEDRAN BARIŠIĆ; PREDRAG ŠTROMAR, VINICA BREG zastupanog po punomoćniku ZOU DAMIR BARIŠIĆ I VEDRAN BARIŠIĆ</izvorni_sadrzaj>
    <derivirana_varijabla naziv="DomainObject.Predmet.StrankaFormated_1">  ALAN KOŠIĆ, VARAŽDIN BREG zastupanog po punomoćniku ZOU DAMIR BARIŠIĆ I VEDRAN BARIŠIĆ; ERWIN KATARINČIĆ, ZAGREB zastupanog po punomoćniku ZOU DAMIR BARIŠIĆ I VEDRAN BARIŠIĆ; PREDRAG ŠTROMAR, VINICA BREG zastupanog po punomoćniku ZOU DAMIR BARIŠIĆ I VEDRAN BARIŠIĆ</derivirana_varijabla>
  </DomainObject.Predmet.StrankaFormated>
  <DomainObject.Predmet.StrankaFormatedOIB>
    <izvorni_sadrzaj>  ALAN KOŠIĆ, VARAŽDIN BREG, OIB 08697980263 zastupanog po punomoćniku ZOU DAMIR BARIŠIĆ I VEDRAN BARIŠIĆ; ERWIN KATARINČIĆ, ZAGREB, OIB 39963229146 zastupanog po punomoćniku ZOU DAMIR BARIŠIĆ I VEDRAN BARIŠIĆ; PREDRAG ŠTROMAR, VINICA BREG, OIB 34903439121 zastupanog po punomoćniku ZOU DAMIR BARIŠIĆ I VEDRAN BARIŠIĆ</izvorni_sadrzaj>
    <derivirana_varijabla naziv="DomainObject.Predmet.StrankaFormatedOIB_1">  ALAN KOŠIĆ, VARAŽDIN BREG, OIB 08697980263 zastupanog po punomoćniku ZOU DAMIR BARIŠIĆ I VEDRAN BARIŠIĆ; ERWIN KATARINČIĆ, ZAGREB, OIB 39963229146 zastupanog po punomoćniku ZOU DAMIR BARIŠIĆ I VEDRAN BARIŠIĆ; PREDRAG ŠTROMAR, VINICA BREG, OIB 34903439121 zastupanog po punomoćniku ZOU DAMIR BARIŠIĆ I VEDRAN BARIŠIĆ</derivirana_varijabla>
  </DomainObject.Predmet.StrankaFormatedOIB>
  <DomainObject.Predmet.StrankaFormatedWithAdress>
    <izvorni_sadrzaj> ALAN KOŠIĆ, VARAŽDIN BREG, Mostečka 6, 42204 Varaždin Breg zastupanog po punomoćniku ZOU DAMIR BARIŠIĆ I VEDRAN BARIŠIĆ; ERWIN KATARINČIĆ, ZAGREB, Peruanska Ulica 2, 10000 Zagreb zastupanog po punomoćniku ZOU DAMIR BARIŠIĆ I VEDRAN BARIŠIĆ; PREDRAG ŠTROMAR, VINICA BREG, Vinica Breg 8, 42207 Vinica Breg zastupanog po punomoćniku ZOU DAMIR BARIŠIĆ I VEDRAN BARIŠIĆ</izvorni_sadrzaj>
    <derivirana_varijabla naziv="DomainObject.Predmet.StrankaFormatedWithAdress_1"> ALAN KOŠIĆ, VARAŽDIN BREG, Mostečka 6, 42204 Varaždin Breg zastupanog po punomoćniku ZOU DAMIR BARIŠIĆ I VEDRAN BARIŠIĆ; ERWIN KATARINČIĆ, ZAGREB, Peruanska Ulica 2, 10000 Zagreb zastupanog po punomoćniku ZOU DAMIR BARIŠIĆ I VEDRAN BARIŠIĆ; PREDRAG ŠTROMAR, VINICA BREG, Vinica Breg 8, 42207 Vinica Breg zastupanog po punomoćniku ZOU DAMIR BARIŠIĆ I VEDRAN BARIŠIĆ</derivirana_varijabla>
  </DomainObject.Predmet.StrankaFormatedWithAdress>
  <DomainObject.Predmet.StrankaFormatedWithAdressOIB>
    <izvorni_sadrzaj> ALAN KOŠIĆ, VARAŽDIN BREG, OIB 08697980263, Mostečka 6, 42204 Varaždin Breg zastupanog po punomoćniku ZOU DAMIR BARIŠIĆ I VEDRAN BARIŠIĆ; ERWIN KATARINČIĆ, ZAGREB, OIB 39963229146, Peruanska Ulica 2, 10000 Zagreb zastupanog po punomoćniku ZOU DAMIR BARIŠIĆ I VEDRAN BARIŠIĆ; PREDRAG ŠTROMAR, VINICA BREG, OIB 34903439121, Vinica Breg 8, 42207 Vinica Breg zastupanog po punomoćniku ZOU DAMIR BARIŠIĆ I VEDRAN BARIŠIĆ</izvorni_sadrzaj>
    <derivirana_varijabla naziv="DomainObject.Predmet.StrankaFormatedWithAdressOIB_1"> ALAN KOŠIĆ, VARAŽDIN BREG, OIB 08697980263, Mostečka 6, 42204 Varaždin Breg zastupanog po punomoćniku ZOU DAMIR BARIŠIĆ I VEDRAN BARIŠIĆ; ERWIN KATARINČIĆ, ZAGREB, OIB 39963229146, Peruanska Ulica 2, 10000 Zagreb zastupanog po punomoćniku ZOU DAMIR BARIŠIĆ I VEDRAN BARIŠIĆ; PREDRAG ŠTROMAR, VINICA BREG, OIB 34903439121, Vinica Breg 8, 42207 Vinica Breg zastupanog po punomoćniku ZOU DAMIR BARIŠIĆ I VEDRAN BARIŠIĆ</derivirana_varijabla>
  </DomainObject.Predmet.StrankaFormatedWithAdressOIB>
  <DomainObject.Predmet.StrankaWithAdress>
    <izvorni_sadrzaj>ALAN KOŠIĆ, VARAŽDIN BREG Mostečka 6,42204 Varaždin Breg,ERWIN KATARINČIĆ, ZAGREB Peruanska Ulica 2,10000 Zagreb,PREDRAG ŠTROMAR, VINICA BREG Vinica Breg 8,42207 Vinica Breg</izvorni_sadrzaj>
    <derivirana_varijabla naziv="DomainObject.Predmet.StrankaWithAdress_1">ALAN KOŠIĆ, VARAŽDIN BREG Mostečka 6,42204 Varaždin Breg,ERWIN KATARINČIĆ, ZAGREB Peruanska Ulica 2,10000 Zagreb,PREDRAG ŠTROMAR, VINICA BREG Vinica Breg 8,42207 Vinica Breg</derivirana_varijabla>
  </DomainObject.Predmet.StrankaWithAdress>
  <DomainObject.Predmet.StrankaWithAdressOIB>
    <izvorni_sadrzaj>ALAN KOŠIĆ, VARAŽDIN BREG, OIB 08697980263, Mostečka 6,42204 Varaždin Breg,ERWIN KATARINČIĆ, ZAGREB, OIB 39963229146, Peruanska Ulica 2,10000 Zagreb,PREDRAG ŠTROMAR, VINICA BREG, OIB 34903439121, Vinica Breg 8,42207 Vinica Breg</izvorni_sadrzaj>
    <derivirana_varijabla naziv="DomainObject.Predmet.StrankaWithAdressOIB_1">ALAN KOŠIĆ, VARAŽDIN BREG, OIB 08697980263, Mostečka 6,42204 Varaždin Breg,ERWIN KATARINČIĆ, ZAGREB, OIB 39963229146, Peruanska Ulica 2,10000 Zagreb,PREDRAG ŠTROMAR, VINICA BREG, OIB 34903439121, Vinica Breg 8,42207 Vinica Breg</derivirana_varijabla>
  </DomainObject.Predmet.StrankaWithAdressOIB>
  <DomainObject.Predmet.StrankaNazivFormated>
    <izvorni_sadrzaj>ALAN KOŠIĆ, VARAŽDIN BREG,ERWIN KATARINČIĆ, ZAGREB,PREDRAG ŠTROMAR, VINICA BREG</izvorni_sadrzaj>
    <derivirana_varijabla naziv="DomainObject.Predmet.StrankaNazivFormated_1">ALAN KOŠIĆ, VARAŽDIN BREG,ERWIN KATARINČIĆ, ZAGREB,PREDRAG ŠTROMAR, VINICA BREG</derivirana_varijabla>
  </DomainObject.Predmet.StrankaNazivFormated>
  <DomainObject.Predmet.StrankaNazivFormatedOIB>
    <izvorni_sadrzaj>ALAN KOŠIĆ, VARAŽDIN BREG, OIB 08697980263,ERWIN KATARINČIĆ, ZAGREB, OIB 39963229146,PREDRAG ŠTROMAR, VINICA BREG, OIB 34903439121</izvorni_sadrzaj>
    <derivirana_varijabla naziv="DomainObject.Predmet.StrankaNazivFormatedOIB_1">ALAN KOŠIĆ, VARAŽDIN BREG, OIB 08697980263,ERWIN KATARINČIĆ, ZAGREB, OIB 39963229146,PREDRAG ŠTROMAR, VINICA BREG, OIB 34903439121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253500.00</izvorni_sadrzaj>
    <derivirana_varijabla naziv="DomainObject.Predmet.TrenutnaVrijednost_1">253500.00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ALAN KOŠIĆ, VARAŽDIN BREG zastupanog po punomoćniku ZOU DAMIR BARIŠIĆ I VEDRAN BARIŠIĆ</item>
      <item>ERWIN KATARINČIĆ, ZAGREB zastupanog po punomoćniku ZOU DAMIR BARIŠIĆ I VEDRAN BARIŠIĆ</item>
      <item>PREDRAG ŠTROMAR, VINICA BREG zastupanog po punomoćniku ZOU DAMIR BARIŠIĆ I VEDRAN BARIŠIĆ</item>
    </izvorni_sadrzaj>
    <derivirana_varijabla naziv="DomainObject.Predmet.StrankaListFormated_1">
      <item>ALAN KOŠIĆ, VARAŽDIN BREG zastupanog po punomoćniku ZOU DAMIR BARIŠIĆ I VEDRAN BARIŠIĆ</item>
      <item>ERWIN KATARINČIĆ, ZAGREB zastupanog po punomoćniku ZOU DAMIR BARIŠIĆ I VEDRAN BARIŠIĆ</item>
      <item>PREDRAG ŠTROMAR, VINICA BREG zastupanog po punomoćniku ZOU DAMIR BARIŠIĆ I VEDRAN BARIŠIĆ</item>
    </derivirana_varijabla>
  </DomainObject.Predmet.StrankaListFormated>
  <DomainObject.Predmet.StrankaListFormatedOIB>
    <izvorni_sadrzaj>
      <item>ALAN KOŠIĆ, VARAŽDIN BREG, OIB 08697980263 zastupanog po punomoćniku ZOU DAMIR BARIŠIĆ I VEDRAN BARIŠIĆ</item>
      <item>ERWIN KATARINČIĆ, ZAGREB, OIB 39963229146 zastupanog po punomoćniku ZOU DAMIR BARIŠIĆ I VEDRAN BARIŠIĆ</item>
      <item>PREDRAG ŠTROMAR, VINICA BREG, OIB 34903439121 zastupanog po punomoćniku ZOU DAMIR BARIŠIĆ I VEDRAN BARIŠIĆ</item>
    </izvorni_sadrzaj>
    <derivirana_varijabla naziv="DomainObject.Predmet.StrankaListFormatedOIB_1">
      <item>ALAN KOŠIĆ, VARAŽDIN BREG, OIB 08697980263 zastupanog po punomoćniku ZOU DAMIR BARIŠIĆ I VEDRAN BARIŠIĆ</item>
      <item>ERWIN KATARINČIĆ, ZAGREB, OIB 39963229146 zastupanog po punomoćniku ZOU DAMIR BARIŠIĆ I VEDRAN BARIŠIĆ</item>
      <item>PREDRAG ŠTROMAR, VINICA BREG, OIB 34903439121 zastupanog po punomoćniku ZOU DAMIR BARIŠIĆ I VEDRAN BARIŠIĆ</item>
    </derivirana_varijabla>
  </DomainObject.Predmet.StrankaListFormatedOIB>
  <DomainObject.Predmet.StrankaListFormatedWithAdress>
    <izvorni_sadrzaj>
      <item>ALAN KOŠIĆ, VARAŽDIN BREG, Mostečka 6, 42204 Varaždin Breg zastupanog po punomoćniku ZOU DAMIR BARIŠIĆ I VEDRAN BARIŠIĆ</item>
      <item>ERWIN KATARINČIĆ, ZAGREB, Peruanska Ulica 2, 10000 Zagreb zastupanog po punomoćniku ZOU DAMIR BARIŠIĆ I VEDRAN BARIŠIĆ</item>
      <item>PREDRAG ŠTROMAR, VINICA BREG, Vinica Breg 8, 42207 Vinica Breg zastupanog po punomoćniku ZOU DAMIR BARIŠIĆ I VEDRAN BARIŠIĆ</item>
    </izvorni_sadrzaj>
    <derivirana_varijabla naziv="DomainObject.Predmet.StrankaListFormatedWithAdress_1">
      <item>ALAN KOŠIĆ, VARAŽDIN BREG, Mostečka 6, 42204 Varaždin Breg zastupanog po punomoćniku ZOU DAMIR BARIŠIĆ I VEDRAN BARIŠIĆ</item>
      <item>ERWIN KATARINČIĆ, ZAGREB, Peruanska Ulica 2, 10000 Zagreb zastupanog po punomoćniku ZOU DAMIR BARIŠIĆ I VEDRAN BARIŠIĆ</item>
      <item>PREDRAG ŠTROMAR, VINICA BREG, Vinica Breg 8, 42207 Vinica Breg zastupanog po punomoćniku ZOU DAMIR BARIŠIĆ I VEDRAN BARIŠIĆ</item>
    </derivirana_varijabla>
  </DomainObject.Predmet.StrankaListFormatedWithAdress>
  <DomainObject.Predmet.StrankaListFormatedWithAdressOIB>
    <izvorni_sadrzaj>
      <item>ALAN KOŠIĆ, VARAŽDIN BREG, OIB 08697980263, Mostečka 6, 42204 Varaždin Breg zastupanog po punomoćniku ZOU DAMIR BARIŠIĆ I VEDRAN BARIŠIĆ</item>
      <item>ERWIN KATARINČIĆ, ZAGREB, OIB 39963229146, Peruanska Ulica 2, 10000 Zagreb zastupanog po punomoćniku ZOU DAMIR BARIŠIĆ I VEDRAN BARIŠIĆ</item>
      <item>PREDRAG ŠTROMAR, VINICA BREG, OIB 34903439121, Vinica Breg 8, 42207 Vinica Breg zastupanog po punomoćniku ZOU DAMIR BARIŠIĆ I VEDRAN BARIŠIĆ</item>
    </izvorni_sadrzaj>
    <derivirana_varijabla naziv="DomainObject.Predmet.StrankaListFormatedWithAdressOIB_1">
      <item>ALAN KOŠIĆ, VARAŽDIN BREG, OIB 08697980263, Mostečka 6, 42204 Varaždin Breg zastupanog po punomoćniku ZOU DAMIR BARIŠIĆ I VEDRAN BARIŠIĆ</item>
      <item>ERWIN KATARINČIĆ, ZAGREB, OIB 39963229146, Peruanska Ulica 2, 10000 Zagreb zastupanog po punomoćniku ZOU DAMIR BARIŠIĆ I VEDRAN BARIŠIĆ</item>
      <item>PREDRAG ŠTROMAR, VINICA BREG, OIB 34903439121, Vinica Breg 8, 42207 Vinica Breg zastupanog po punomoćniku ZOU DAMIR BARIŠIĆ I VEDRAN BARIŠIĆ</item>
    </derivirana_varijabla>
  </DomainObject.Predmet.StrankaListFormatedWithAdressOIB>
  <DomainObject.Predmet.StrankaListNazivFormated>
    <izvorni_sadrzaj>
      <item>ALAN KOŠIĆ, VARAŽDIN BREG</item>
      <item>ERWIN KATARINČIĆ, ZAGREB</item>
      <item>PREDRAG ŠTROMAR, VINICA BREG</item>
    </izvorni_sadrzaj>
    <derivirana_varijabla naziv="DomainObject.Predmet.StrankaListNazivFormated_1">
      <item>ALAN KOŠIĆ, VARAŽDIN BREG</item>
      <item>ERWIN KATARINČIĆ, ZAGREB</item>
      <item>PREDRAG ŠTROMAR, VINICA BREG</item>
    </derivirana_varijabla>
  </DomainObject.Predmet.StrankaListNazivFormated>
  <DomainObject.Predmet.StrankaListNazivFormatedOIB>
    <izvorni_sadrzaj>
      <item>ALAN KOŠIĆ, VARAŽDIN BREG, OIB 08697980263</item>
      <item>ERWIN KATARINČIĆ, ZAGREB, OIB 39963229146</item>
      <item>PREDRAG ŠTROMAR, VINICA BREG, OIB 34903439121</item>
    </izvorni_sadrzaj>
    <derivirana_varijabla naziv="DomainObject.Predmet.StrankaListNazivFormatedOIB_1">
      <item>ALAN KOŠIĆ, VARAŽDIN BREG, OIB 08697980263</item>
      <item>ERWIN KATARINČIĆ, ZAGREB, OIB 39963229146</item>
      <item>PREDRAG ŠTROMAR, VINICA BREG, OIB 34903439121</item>
    </derivirana_varijabla>
  </DomainObject.Predmet.StrankaListNazivFormatedOIB>
  <DomainObject.Predmet.ProtuStrankaListFormated>
    <izvorni_sadrzaj>
      <item>Stečajna masa iza OSTENTO d.o.o. u stečaju</item>
    </izvorni_sadrzaj>
    <derivirana_varijabla naziv="DomainObject.Predmet.ProtuStrankaListFormated_1">
      <item>Stečajna masa iza OSTENTO d.o.o. u stečaju</item>
    </derivirana_varijabla>
  </DomainObject.Predmet.ProtuStrankaListFormated>
  <DomainObject.Predmet.ProtuStrankaListFormatedOIB>
    <izvorni_sadrzaj>
      <item>Stečajna masa iza OSTENTO d.o.o. u stečaju, OIB 69333548457</item>
    </izvorni_sadrzaj>
    <derivirana_varijabla naziv="DomainObject.Predmet.ProtuStrankaListFormatedOIB_1">
      <item>Stečajna masa iza OSTENTO d.o.o. u stečaju, OIB 69333548457</item>
    </derivirana_varijabla>
  </DomainObject.Predmet.ProtuStrankaListFormatedOIB>
  <DomainObject.Predmet.ProtuStrankaListFormatedWithAdress>
    <izvorni_sadrzaj>
      <item>Stečajna masa iza OSTENTO d.o.o. u stečaju, Dobrilina 9, 52100 Pula</item>
    </izvorni_sadrzaj>
    <derivirana_varijabla naziv="DomainObject.Predmet.ProtuStrankaListFormatedWithAdress_1">
      <item>Stečajna masa iza OSTENTO d.o.o. u stečaju, Dobrilina 9, 52100 Pula</item>
    </derivirana_varijabla>
  </DomainObject.Predmet.ProtuStrankaListFormatedWithAdress>
  <DomainObject.Predmet.ProtuStrankaListFormatedWithAdressOIB>
    <izvorni_sadrzaj>
      <item>Stečajna masa iza OSTENTO d.o.o. u stečaju, OIB 69333548457, Dobrilina 9, 52100 Pula</item>
    </izvorni_sadrzaj>
    <derivirana_varijabla naziv="DomainObject.Predmet.ProtuStrankaListFormatedWithAdressOIB_1">
      <item>Stečajna masa iza OSTENTO d.o.o. u stečaju, OIB 69333548457, Dobrilina 9, 52100 Pula</item>
    </derivirana_varijabla>
  </DomainObject.Predmet.ProtuStrankaListFormatedWithAdressOIB>
  <DomainObject.Predmet.ProtuStrankaListNazivFormated>
    <izvorni_sadrzaj>
      <item>Stečajna masa iza OSTENTO d.o.o. u stečaju</item>
    </izvorni_sadrzaj>
    <derivirana_varijabla naziv="DomainObject.Predmet.ProtuStrankaListNazivFormated_1">
      <item>Stečajna masa iza OSTENTO d.o.o. u stečaju</item>
    </derivirana_varijabla>
  </DomainObject.Predmet.ProtuStrankaListNazivFormated>
  <DomainObject.Predmet.ProtuStrankaListNazivFormatedOIB>
    <izvorni_sadrzaj>
      <item>Stečajna masa iza OSTENTO d.o.o. u stečaju, OIB 69333548457</item>
    </izvorni_sadrzaj>
    <derivirana_varijabla naziv="DomainObject.Predmet.ProtuStrankaListNazivFormatedOIB_1">
      <item>Stečajna masa iza OSTENTO d.o.o. u stečaju, OIB 69333548457</item>
    </derivirana_varijabla>
  </DomainObject.Predmet.ProtuStrankaListNazivFormatedOIB>
  <DomainObject.Predmet.OstaliListFormated>
    <izvorni_sadrzaj>
      <item>ZOU DAMIR BARIŠIĆ I VEDRAN BARIŠIĆ punomoćnik sudionika u postupku ERWIN KATARINČIĆ, ZAGREB; ALAN KOŠIĆ, VARAŽDIN BREG; PREDRAG ŠTROMAR, VINICA BREG</item>
    </izvorni_sadrzaj>
    <derivirana_varijabla naziv="DomainObject.Predmet.OstaliListFormated_1">
      <item>ZOU DAMIR BARIŠIĆ I VEDRAN BARIŠIĆ punomoćnik sudionika u postupku ERWIN KATARINČIĆ, ZAGREB; ALAN KOŠIĆ, VARAŽDIN BREG; PREDRAG ŠTROMAR, VINICA BREG</item>
    </derivirana_varijabla>
  </DomainObject.Predmet.OstaliListFormated>
  <DomainObject.Predmet.OstaliListFormatedOIB>
    <izvorni_sadrzaj>
      <item>ZOU DAMIR BARIŠIĆ I VEDRAN BARIŠIĆ punomoćnik sudionika u postupku ERWIN KATARINČIĆ, ZAGREB; ALAN KOŠIĆ, VARAŽDIN BREG; PREDRAG ŠTROMAR, VINICA BREG</item>
    </izvorni_sadrzaj>
    <derivirana_varijabla naziv="DomainObject.Predmet.OstaliListFormatedOIB_1">
      <item>ZOU DAMIR BARIŠIĆ I VEDRAN BARIŠIĆ punomoćnik sudionika u postupku ERWIN KATARINČIĆ, ZAGREB; ALAN KOŠIĆ, VARAŽDIN BREG; PREDRAG ŠTROMAR, VINICA BREG</item>
    </derivirana_varijabla>
  </DomainObject.Predmet.OstaliListFormatedOIB>
  <DomainObject.Predmet.OstaliListFormatedWithAdress>
    <izvorni_sadrzaj>
      <item>ZOU DAMIR BARIŠIĆ I VEDRAN BARIŠIĆ, Basaričekova 27, 48000 Koprivnica punomoćnik sudionika u postupku ERWIN KATARINČIĆ, ZAGREB; ALAN KOŠIĆ, VARAŽDIN BREG; PREDRAG ŠTROMAR, VINICA BREG</item>
    </izvorni_sadrzaj>
    <derivirana_varijabla naziv="DomainObject.Predmet.OstaliListFormatedWithAdress_1">
      <item>ZOU DAMIR BARIŠIĆ I VEDRAN BARIŠIĆ, Basaričekova 27, 48000 Koprivnica punomoćnik sudionika u postupku ERWIN KATARINČIĆ, ZAGREB; ALAN KOŠIĆ, VARAŽDIN BREG; PREDRAG ŠTROMAR, VINICA BREG</item>
    </derivirana_varijabla>
  </DomainObject.Predmet.OstaliListFormatedWithAdress>
  <DomainObject.Predmet.OstaliListFormatedWithAdressOIB>
    <izvorni_sadrzaj>
      <item>ZOU DAMIR BARIŠIĆ I VEDRAN BARIŠIĆ, Basaričekova 27, 48000 Koprivnica punomoćnik sudionika u postupku ERWIN KATARINČIĆ, ZAGREB; ALAN KOŠIĆ, VARAŽDIN BREG; PREDRAG ŠTROMAR, VINICA BREG</item>
    </izvorni_sadrzaj>
    <derivirana_varijabla naziv="DomainObject.Predmet.OstaliListFormatedWithAdressOIB_1">
      <item>ZOU DAMIR BARIŠIĆ I VEDRAN BARIŠIĆ, Basaričekova 27, 48000 Koprivnica punomoćnik sudionika u postupku ERWIN KATARINČIĆ, ZAGREB; ALAN KOŠIĆ, VARAŽDIN BREG; PREDRAG ŠTROMAR, VINICA BREG</item>
    </derivirana_varijabla>
  </DomainObject.Predmet.OstaliListFormatedWithAdressOIB>
  <DomainObject.Predmet.OstaliListNazivFormated>
    <izvorni_sadrzaj>
      <item>ZOU DAMIR BARIŠIĆ I VEDRAN BARIŠIĆ</item>
    </izvorni_sadrzaj>
    <derivirana_varijabla naziv="DomainObject.Predmet.OstaliListNazivFormated_1">
      <item>ZOU DAMIR BARIŠIĆ I VEDRAN BARIŠIĆ</item>
    </derivirana_varijabla>
  </DomainObject.Predmet.OstaliListNazivFormated>
  <DomainObject.Predmet.OstaliListNazivFormatedOIB>
    <izvorni_sadrzaj>
      <item>ZOU DAMIR BARIŠIĆ I VEDRAN BARIŠIĆ</item>
    </izvorni_sadrzaj>
    <derivirana_varijabla naziv="DomainObject.Predmet.OstaliListNazivFormatedOIB_1">
      <item>ZOU DAMIR BARIŠIĆ I VEDRAN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ALAN KOŠIĆ, VARAŽDIN BREG i dr.</izvorni_sadrzaj>
    <derivirana_varijabla naziv="DomainObject.Predmet.StrankaIDrugi_1">ALAN KOŠIĆ, VARAŽDIN BREG i dr.</derivirana_varijabla>
  </DomainObject.Predmet.StrankaIDrugi>
  <DomainObject.Predmet.ProtustrankaIDrugi>
    <izvorni_sadrzaj>Stečajna masa iza OSTENTO d.o.o. u stečaju</izvorni_sadrzaj>
    <derivirana_varijabla naziv="DomainObject.Predmet.ProtustrankaIDrugi_1">Stečajna masa iza OSTENTO d.o.o. u stečaju</derivirana_varijabla>
  </DomainObject.Predmet.ProtustrankaIDrugi>
  <DomainObject.Predmet.StrankaIDrugiAdressOIB>
    <izvorni_sadrzaj>ALAN KOŠIĆ, VARAŽDIN BREG, OIB 08697980263, Mostečka 6, 42204 Varaždin Breg i dr.</izvorni_sadrzaj>
    <derivirana_varijabla naziv="DomainObject.Predmet.StrankaIDrugiAdressOIB_1">ALAN KOŠIĆ, VARAŽDIN BREG, OIB 08697980263, Mostečka 6, 42204 Varaždin Breg i dr.</derivirana_varijabla>
  </DomainObject.Predmet.StrankaIDrugiAdressOIB>
  <DomainObject.Predmet.ProtustrankaIDrugiAdressOIB>
    <izvorni_sadrzaj>Stečajna masa iza OSTENTO d.o.o. u stečaju, OIB 69333548457, Dobrilina 9, 52100 Pula</izvorni_sadrzaj>
    <derivirana_varijabla naziv="DomainObject.Predmet.ProtustrankaIDrugiAdressOIB_1">Stečajna masa iza OSTENTO d.o.o. u stečaju, OIB 69333548457,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OSTENTO d.o.o. u stečaju</item>
      <item>ALAN KOŠIĆ, VARAŽDIN BREG</item>
      <item>ERWIN KATARINČIĆ, ZAGREB</item>
      <item>PREDRAG ŠTROMAR, VINICA BREG</item>
      <item>ZOU DAMIR BARIŠIĆ I VEDRAN BARIŠIĆ</item>
    </izvorni_sadrzaj>
    <derivirana_varijabla naziv="DomainObject.Predmet.SudioniciListNaziv_1">
      <item>Stečajna masa iza OSTENTO d.o.o. u stečaju</item>
      <item>ALAN KOŠIĆ, VARAŽDIN BREG</item>
      <item>ERWIN KATARINČIĆ, ZAGREB</item>
      <item>PREDRAG ŠTROMAR, VINICA BREG</item>
      <item>ZOU DAMIR BARIŠIĆ I VEDRAN BARIŠIĆ</item>
    </derivirana_varijabla>
  </DomainObject.Predmet.SudioniciListNaziv>
  <DomainObject.Predmet.SudioniciListAdressOIB>
    <izvorni_sadrzaj>
      <item>Stečajna masa iza OSTENTO d.o.o. u stečaju, OIB 69333548457, Dobrilina 9,52100 Pula</item>
      <item>ALAN KOŠIĆ, VARAŽDIN BREG, OIB 08697980263, Mostečka 6,42204 Varaždin Breg</item>
      <item>ERWIN KATARINČIĆ, ZAGREB, OIB 39963229146, Peruanska Ulica 2,10000 Zagreb</item>
      <item>PREDRAG ŠTROMAR, VINICA BREG, OIB 34903439121, Vinica Breg 8,42207 Vinica Breg</item>
      <item>ZOU DAMIR BARIŠIĆ I VEDRAN BARIŠIĆ, Basaričekova 27,48000 Koprivnica</item>
    </izvorni_sadrzaj>
    <derivirana_varijabla naziv="DomainObject.Predmet.SudioniciListAdressOIB_1">
      <item>Stečajna masa iza OSTENTO d.o.o. u stečaju, OIB 69333548457, Dobrilina 9,52100 Pula</item>
      <item>ALAN KOŠIĆ, VARAŽDIN BREG, OIB 08697980263, Mostečka 6,42204 Varaždin Breg</item>
      <item>ERWIN KATARINČIĆ, ZAGREB, OIB 39963229146, Peruanska Ulica 2,10000 Zagreb</item>
      <item>PREDRAG ŠTROMAR, VINICA BREG, OIB 34903439121, Vinica Breg 8,42207 Vinica Breg</item>
      <item>ZOU DAMIR BARIŠIĆ I VEDRAN BARIŠIĆ, Basaričekova 27,48000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69333548457</item>
      <item>, OIB 08697980263</item>
      <item>, OIB 39963229146</item>
      <item>, OIB 34903439121</item>
      <item>, OIB null</item>
    </izvorni_sadrzaj>
    <derivirana_varijabla naziv="DomainObject.Predmet.SudioniciListNazivOIB_1">
      <item>, OIB 69333548457</item>
      <item>, OIB 08697980263</item>
      <item>, OIB 39963229146</item>
      <item>, OIB 34903439121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914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2017-05-29T12:05:00Z</dcterms:created>
  <dc:creator>Jasmina Matika</dc:creator>
  <cp:lastModifiedBy>Jasmina Matika</cp:lastModifiedBy>
  <dcterms:modified xmlns:xsi="http://www.w3.org/2001/XMLSchema-instance" xsi:type="dcterms:W3CDTF">2017-05-29T12:24:00Z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