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5a86" w14:paraId="8475a86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EC2422" w:rsidP="006B1629" w:rsidR="00EC2422">
      <w:pPr>
        <w:ind w:firstLine="708" w:left="6372"/>
      </w:pPr>
    </w:p>
    <w:p w:rsidRDefault="006B1629" w:rsidP="006B1629" w:rsidR="00817FB2">
      <w:pPr>
        <w:ind w:firstLine="708" w:left="6372"/>
      </w:pPr>
      <w:r>
        <w:t>34. St-</w:t>
      </w:r>
      <w:r w:rsidR="005950AA">
        <w:t>5551</w:t>
      </w:r>
      <w:r>
        <w:t>/2016</w:t>
      </w:r>
      <w:r w:rsidR="0004756E">
        <w:t>-</w:t>
      </w:r>
      <w:r w:rsidR="00FB56D3">
        <w:t>55</w:t>
      </w:r>
    </w:p>
    <w:p w:rsidRDefault="00EC2422" w:rsidP="00817FB2" w:rsidR="00EC2422"/>
    <w:p w:rsidRDefault="00EC2422" w:rsidP="00817FB2" w:rsidR="00EC2422"/>
    <w:p w:rsidRDefault="00817FB2" w:rsidP="00817FB2" w:rsidR="00817FB2">
      <w:pPr>
        <w:jc w:val="center"/>
      </w:pPr>
      <w:r>
        <w:t>R E P U B L I K A   H  R V A T S K A</w:t>
      </w:r>
    </w:p>
    <w:p w:rsidRDefault="0046759A" w:rsidP="00817FB2" w:rsidR="0046759A">
      <w:pPr>
        <w:jc w:val="center"/>
      </w:pPr>
    </w:p>
    <w:p w:rsidRDefault="00817FB2" w:rsidP="00817FB2" w:rsidR="00817FB2">
      <w:pPr>
        <w:jc w:val="center"/>
      </w:pPr>
      <w:r>
        <w:t>R  J  E  Š  E  N  J  E</w:t>
      </w:r>
    </w:p>
    <w:p w:rsidRDefault="00EC2422" w:rsidP="00817FB2" w:rsidR="00EC2422"/>
    <w:p w:rsidRDefault="00EC2422" w:rsidP="00817FB2" w:rsidR="00EC2422"/>
    <w:p w:rsidRDefault="005950AA" w:rsidP="005950AA" w:rsidR="005950AA" w:rsidRPr="006A7F81">
      <w:pPr>
        <w:ind w:firstLine="708"/>
        <w:jc w:val="both"/>
        <w:rPr>
          <w:szCs w:val="24"/>
        </w:rPr>
      </w:pPr>
      <w:r w:rsidRPr="006A7F81">
        <w:rPr>
          <w:szCs w:val="24"/>
        </w:rPr>
        <w:t xml:space="preserve">TRGOVAČKI SUD U ZAGREBU po sucu Mirjani Chour Hršak,  u stečajnom postupku nad stečajnim dužnikom ALTERNAUTIKA d. o. o. </w:t>
      </w:r>
      <w:r>
        <w:rPr>
          <w:szCs w:val="24"/>
        </w:rPr>
        <w:t xml:space="preserve">u stečaju </w:t>
      </w:r>
      <w:r w:rsidRPr="006A7F81">
        <w:rPr>
          <w:szCs w:val="24"/>
        </w:rPr>
        <w:t xml:space="preserve">iznajmljivanje plovila, trgovinu, usluge i putnička agencija u stečaju, Zagreb, Karamanov prilaz 2, OIB 69633598591, MBS: 080625970, dana  </w:t>
      </w:r>
      <w:r w:rsidR="00EC2422">
        <w:rPr>
          <w:szCs w:val="24"/>
        </w:rPr>
        <w:t>10</w:t>
      </w:r>
      <w:r w:rsidRPr="006A7F81">
        <w:rPr>
          <w:szCs w:val="24"/>
        </w:rPr>
        <w:t xml:space="preserve">. </w:t>
      </w:r>
      <w:r>
        <w:rPr>
          <w:szCs w:val="24"/>
        </w:rPr>
        <w:t>travnja 2019</w:t>
      </w:r>
      <w:r w:rsidRPr="006A7F81">
        <w:rPr>
          <w:szCs w:val="24"/>
        </w:rPr>
        <w:t>.</w:t>
      </w:r>
    </w:p>
    <w:p w:rsidRDefault="00787089" w:rsidP="00787089" w:rsidR="00787089">
      <w:pPr>
        <w:ind w:firstLine="708"/>
        <w:jc w:val="both"/>
      </w:pPr>
    </w:p>
    <w:p w:rsidRDefault="00817FB2" w:rsidP="00817FB2" w:rsidR="00817FB2">
      <w:pPr>
        <w:jc w:val="center"/>
      </w:pPr>
      <w:r>
        <w:t>r i j e š i o     j e</w:t>
      </w:r>
    </w:p>
    <w:p w:rsidRDefault="0046759A" w:rsidP="00817FB2" w:rsidR="0046759A"/>
    <w:p w:rsidRDefault="000D656B" w:rsidP="00F44D14" w:rsidR="00817FB2">
      <w:pPr>
        <w:pStyle w:val="Odlomakpopisa"/>
        <w:numPr>
          <w:ilvl w:val="0"/>
          <w:numId w:val="2"/>
        </w:numPr>
        <w:jc w:val="both"/>
      </w:pPr>
      <w:r>
        <w:t xml:space="preserve">Kupcu </w:t>
      </w:r>
      <w:r w:rsidR="00945174">
        <w:rPr>
          <w:rFonts w:cs="Times New Roman" w:eastAsia="Times New Roman"/>
          <w:szCs w:val="24"/>
          <w:lang w:eastAsia="hr-HR"/>
        </w:rPr>
        <w:t>IVICA BIJELIĆ</w:t>
      </w:r>
      <w:r w:rsidR="00AF6F41" w:rsidRPr="00F44D14">
        <w:rPr>
          <w:rFonts w:cs="Times New Roman" w:eastAsia="Times New Roman"/>
          <w:szCs w:val="24"/>
          <w:lang w:eastAsia="hr-HR"/>
        </w:rPr>
        <w:t xml:space="preserve">, </w:t>
      </w:r>
      <w:r w:rsidR="00945174">
        <w:rPr>
          <w:rFonts w:cs="Times New Roman" w:eastAsia="Times New Roman"/>
          <w:szCs w:val="24"/>
          <w:lang w:eastAsia="hr-HR"/>
        </w:rPr>
        <w:t>Grbavac 37</w:t>
      </w:r>
      <w:r w:rsidR="006A055F" w:rsidRPr="00F44D14">
        <w:rPr>
          <w:rFonts w:cs="Times New Roman" w:eastAsia="Times New Roman"/>
          <w:szCs w:val="24"/>
          <w:lang w:eastAsia="hr-HR"/>
        </w:rPr>
        <w:t xml:space="preserve">, </w:t>
      </w:r>
      <w:r w:rsidR="00945174">
        <w:rPr>
          <w:rFonts w:cs="Times New Roman" w:eastAsia="Times New Roman"/>
          <w:szCs w:val="24"/>
          <w:lang w:eastAsia="hr-HR"/>
        </w:rPr>
        <w:t>43290 Grbavac</w:t>
      </w:r>
      <w:r w:rsidR="006A055F" w:rsidRPr="00F44D14">
        <w:rPr>
          <w:rFonts w:cs="Times New Roman" w:eastAsia="Times New Roman"/>
          <w:szCs w:val="24"/>
          <w:lang w:eastAsia="hr-HR"/>
        </w:rPr>
        <w:t>,</w:t>
      </w:r>
      <w:r w:rsidR="006F1A79" w:rsidRPr="00F44D14">
        <w:rPr>
          <w:rFonts w:cs="Times New Roman" w:eastAsia="Times New Roman"/>
          <w:szCs w:val="24"/>
          <w:lang w:eastAsia="hr-HR"/>
        </w:rPr>
        <w:t xml:space="preserve"> </w:t>
      </w:r>
      <w:r w:rsidR="009152DE" w:rsidRPr="00F44D14">
        <w:rPr>
          <w:rFonts w:cs="Times New Roman" w:eastAsia="Times New Roman"/>
          <w:szCs w:val="24"/>
          <w:lang w:eastAsia="hr-HR"/>
        </w:rPr>
        <w:t xml:space="preserve">OIB: </w:t>
      </w:r>
      <w:r w:rsidR="00945174">
        <w:rPr>
          <w:rFonts w:cs="Times New Roman" w:eastAsia="Times New Roman"/>
          <w:szCs w:val="24"/>
          <w:lang w:eastAsia="hr-HR"/>
        </w:rPr>
        <w:t>53399355080</w:t>
      </w:r>
      <w:r w:rsidR="00CA5756">
        <w:t>, se dosuđuje:</w:t>
      </w:r>
    </w:p>
    <w:p w:rsidRDefault="0046759A" w:rsidP="00817FB2" w:rsidR="0046759A"/>
    <w:p w:rsidRDefault="002D0552" w:rsidP="00725BF3" w:rsidR="00725BF3">
      <w:pPr>
        <w:pStyle w:val="Odlomakpopisa"/>
        <w:numPr>
          <w:ilvl w:val="0"/>
          <w:numId w:val="1"/>
        </w:numPr>
        <w:jc w:val="both"/>
      </w:pPr>
      <w:r>
        <w:t>Brod-388-T</w:t>
      </w:r>
      <w:r w:rsidR="00FB1792">
        <w:t>l</w:t>
      </w:r>
      <w:r>
        <w:t xml:space="preserve"> Sol, namjena broda charter, dužina 9,99 m, proizvodnja 2007</w:t>
      </w:r>
      <w:r w:rsidR="005950AA">
        <w:t xml:space="preserve"> – za iznos od 162.511,00 kn.</w:t>
      </w:r>
    </w:p>
    <w:p w:rsidRDefault="0046759A" w:rsidP="00817FB2" w:rsidR="0046759A"/>
    <w:p w:rsidRDefault="00817FB2" w:rsidP="000E2D41" w:rsidR="009460E1" w:rsidRPr="00784C18">
      <w:pPr>
        <w:pStyle w:val="Odlomakpopisa"/>
        <w:numPr>
          <w:ilvl w:val="0"/>
          <w:numId w:val="2"/>
        </w:numPr>
        <w:jc w:val="both"/>
        <w:rPr>
          <w:rFonts w:cs="Times New Roman" w:eastAsia="Calibri"/>
        </w:rPr>
      </w:pPr>
      <w:r>
        <w:t xml:space="preserve">Nalaže se </w:t>
      </w:r>
      <w:r w:rsidR="00857E62" w:rsidRPr="003B1DBF">
        <w:t xml:space="preserve">Ministarstvu </w:t>
      </w:r>
      <w:r w:rsidR="00FB56D3">
        <w:t xml:space="preserve">mora, </w:t>
      </w:r>
      <w:r w:rsidR="00857E62" w:rsidRPr="003B1DBF">
        <w:t xml:space="preserve">prometa i infrastrukture, Lučka </w:t>
      </w:r>
      <w:r w:rsidR="00941B83" w:rsidRPr="003B1DBF">
        <w:t xml:space="preserve">kapetanija Šibenik - </w:t>
      </w:r>
      <w:r w:rsidR="00857E62" w:rsidRPr="003B1DBF">
        <w:t>Ispostava Tisno</w:t>
      </w:r>
      <w:r w:rsidR="000F5F5D">
        <w:t xml:space="preserve">, </w:t>
      </w:r>
      <w:r>
        <w:t xml:space="preserve">po pravomoćnosti ovog rješenja upisati </w:t>
      </w:r>
      <w:r w:rsidR="00EC2422">
        <w:t>u Očevidnik brodica</w:t>
      </w:r>
      <w:r w:rsidR="00360305">
        <w:t xml:space="preserve"> za gospodarsku namjenu</w:t>
      </w:r>
      <w:r w:rsidR="00EC2422">
        <w:t xml:space="preserve"> </w:t>
      </w:r>
      <w:r>
        <w:t xml:space="preserve">pravo vlasništva u korist kupca na </w:t>
      </w:r>
      <w:r w:rsidR="00784C18">
        <w:t>brodu</w:t>
      </w:r>
      <w:r w:rsidR="003B1DBF">
        <w:t xml:space="preserve"> iz točke I. izreke te</w:t>
      </w:r>
      <w:r>
        <w:t xml:space="preserve"> brisati prava i terete koji prestaj</w:t>
      </w:r>
      <w:r w:rsidR="00504FD1">
        <w:t xml:space="preserve">u prodajom dosuđenih </w:t>
      </w:r>
      <w:r w:rsidR="00784C18">
        <w:t>pokretnina.</w:t>
      </w:r>
    </w:p>
    <w:p w:rsidRDefault="00784C18" w:rsidP="00784C18" w:rsidR="00784C18" w:rsidRPr="00784C18">
      <w:pPr>
        <w:pStyle w:val="Odlomakpopisa"/>
        <w:jc w:val="both"/>
        <w:rPr>
          <w:rFonts w:cs="Times New Roman" w:eastAsia="Calibri"/>
        </w:rPr>
      </w:pPr>
    </w:p>
    <w:p w:rsidRDefault="009460E1" w:rsidP="000E2D41" w:rsidR="009460E1" w:rsidRPr="00EC242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F44D14">
        <w:rPr>
          <w:rFonts w:cs="Times New Roman" w:eastAsia="Calibri"/>
        </w:rPr>
        <w:t xml:space="preserve">Sukladno zaključku o prodaji </w:t>
      </w:r>
      <w:r w:rsidRPr="00F44D14">
        <w:rPr>
          <w:rFonts w:cs="Times New Roman" w:eastAsia="Times New Roman"/>
          <w:szCs w:val="24"/>
          <w:lang w:eastAsia="hr-HR"/>
        </w:rPr>
        <w:t xml:space="preserve">rok u kojem je kupac dužan položiti kupovninu – razliku između jamčevine i postignute cijene </w:t>
      </w:r>
      <w:r w:rsidR="003B51EF">
        <w:rPr>
          <w:rFonts w:cs="Times New Roman" w:eastAsia="Times New Roman"/>
          <w:szCs w:val="24"/>
          <w:lang w:eastAsia="hr-HR"/>
        </w:rPr>
        <w:t xml:space="preserve">je </w:t>
      </w:r>
      <w:r w:rsidRPr="00F44D14">
        <w:rPr>
          <w:rFonts w:cs="Times New Roman" w:eastAsia="Times New Roman"/>
          <w:szCs w:val="24"/>
          <w:lang w:eastAsia="hr-HR"/>
        </w:rPr>
        <w:t xml:space="preserve">15 dana od pravomoćnosti rješenja o dosudi. Kupovnina se uplaćuje na poseban račun FINA-e otvoren za tu namjenu </w:t>
      </w:r>
      <w:r w:rsidR="002D332E">
        <w:rPr>
          <w:rFonts w:cs="Times New Roman" w:eastAsia="Times New Roman"/>
          <w:szCs w:val="24"/>
          <w:lang w:eastAsia="hr-HR"/>
        </w:rPr>
        <w:t xml:space="preserve">IBAN: HR1123900011300028787, model HR11, a poziv na broj </w:t>
      </w:r>
      <w:r w:rsidR="002E0517">
        <w:rPr>
          <w:rFonts w:cs="Times New Roman" w:eastAsia="Times New Roman"/>
          <w:szCs w:val="24"/>
          <w:lang w:eastAsia="hr-HR"/>
        </w:rPr>
        <w:t>(PNB</w:t>
      </w:r>
      <w:r w:rsidR="00455417">
        <w:rPr>
          <w:rFonts w:cs="Times New Roman" w:eastAsia="Times New Roman"/>
          <w:szCs w:val="24"/>
          <w:lang w:eastAsia="hr-HR"/>
        </w:rPr>
        <w:t>)</w:t>
      </w:r>
      <w:r w:rsidR="002E0517">
        <w:rPr>
          <w:rFonts w:cs="Times New Roman" w:eastAsia="Times New Roman"/>
          <w:szCs w:val="24"/>
          <w:lang w:eastAsia="hr-HR"/>
        </w:rPr>
        <w:t xml:space="preserve"> kao podatak prvi (P1</w:t>
      </w:r>
      <w:r w:rsidR="00455417">
        <w:rPr>
          <w:rFonts w:cs="Times New Roman" w:eastAsia="Times New Roman"/>
          <w:szCs w:val="24"/>
          <w:lang w:eastAsia="hr-HR"/>
        </w:rPr>
        <w:t>) treba upisati broj naveden u izvještaju FINA-e o povedenoj elektroničkoj i javnoj dražbi, podaci o nadmetanju u elektroničkoj javnoj dražbi, a kao podatak drugi (P2)</w:t>
      </w:r>
      <w:r w:rsidR="0057105D">
        <w:rPr>
          <w:rFonts w:cs="Times New Roman" w:eastAsia="Times New Roman"/>
          <w:szCs w:val="24"/>
          <w:lang w:eastAsia="hr-HR"/>
        </w:rPr>
        <w:t xml:space="preserve"> broj koji je sadržan u tablici </w:t>
      </w:r>
      <w:r w:rsidR="006C5E5A">
        <w:rPr>
          <w:rFonts w:cs="Times New Roman" w:eastAsia="Times New Roman"/>
          <w:szCs w:val="24"/>
          <w:lang w:eastAsia="hr-HR"/>
        </w:rPr>
        <w:t>pod rednim brojem VII (lista ponuditelja sa zadnjom najvišom valjanom ponudom u nadmetanju).</w:t>
      </w:r>
    </w:p>
    <w:p w:rsidRDefault="0046759A" w:rsidP="00817FB2" w:rsidR="0046759A"/>
    <w:p w:rsidRDefault="00817FB2" w:rsidP="00817FB2" w:rsidR="00817FB2">
      <w:pPr>
        <w:jc w:val="center"/>
      </w:pPr>
      <w:r>
        <w:t>Obrazloženje</w:t>
      </w:r>
    </w:p>
    <w:p w:rsidRDefault="00817FB2" w:rsidP="00817FB2" w:rsidR="00817FB2"/>
    <w:p w:rsidRDefault="00817FB2" w:rsidP="00972B79" w:rsidR="00075D89" w:rsidRPr="001A78AE">
      <w:pPr>
        <w:pStyle w:val="Bezproreda"/>
        <w:jc w:val="both"/>
        <w:rPr>
          <w:rFonts w:cs="Times New Roman"/>
        </w:rPr>
      </w:pPr>
      <w:r>
        <w:tab/>
      </w:r>
      <w:r w:rsidR="00075D89">
        <w:t>Na održanoj elektroničkoj javnoj dražbi kupac</w:t>
      </w:r>
      <w:r w:rsidR="00784C18">
        <w:t xml:space="preserve"> </w:t>
      </w:r>
      <w:r w:rsidR="00075D89">
        <w:t xml:space="preserve">je ponudio odgovarajuću cijenu za kupnju </w:t>
      </w:r>
      <w:r w:rsidR="00704C6C">
        <w:t>broda</w:t>
      </w:r>
      <w:r w:rsidR="00075D89">
        <w:t xml:space="preserve"> sukladno </w:t>
      </w:r>
      <w:r w:rsidR="001A78AE">
        <w:t xml:space="preserve">čl. 247. st. </w:t>
      </w:r>
      <w:r w:rsidR="00857E62">
        <w:t>1</w:t>
      </w:r>
      <w:r w:rsidR="001A78AE">
        <w:t>.</w:t>
      </w:r>
      <w:r w:rsidR="00857E62">
        <w:t xml:space="preserve"> i 7. </w:t>
      </w:r>
      <w:r w:rsidR="001A78AE">
        <w:t xml:space="preserve"> </w:t>
      </w:r>
      <w:r w:rsidR="001A78AE" w:rsidRPr="00834DA3">
        <w:rPr>
          <w:rFonts w:cs="Times New Roman"/>
        </w:rPr>
        <w:t>Stečajnog zakona (NN 71/15</w:t>
      </w:r>
      <w:r w:rsidR="001A78AE">
        <w:rPr>
          <w:rFonts w:cs="Times New Roman"/>
        </w:rPr>
        <w:t xml:space="preserve"> i 104/2017</w:t>
      </w:r>
      <w:r w:rsidR="001A78AE" w:rsidRPr="00834DA3">
        <w:rPr>
          <w:rFonts w:cs="Times New Roman"/>
        </w:rPr>
        <w:t>; dalje: SZ)</w:t>
      </w:r>
      <w:r w:rsidR="001A78AE">
        <w:rPr>
          <w:rFonts w:cs="Times New Roman"/>
        </w:rPr>
        <w:t xml:space="preserve"> </w:t>
      </w:r>
      <w:r w:rsidR="00075D89">
        <w:lastRenderedPageBreak/>
        <w:t>pa je odlučeno</w:t>
      </w:r>
      <w:r w:rsidR="00274C1A">
        <w:t xml:space="preserve"> kao u izre</w:t>
      </w:r>
      <w:r w:rsidR="00FA71B7">
        <w:t>ci</w:t>
      </w:r>
      <w:r w:rsidR="00274C1A">
        <w:t xml:space="preserve"> rješenja</w:t>
      </w:r>
      <w:r w:rsidR="00941B83">
        <w:t xml:space="preserve"> sukladno čl. 103. i 168. Ovršnog zakona (Narodne novine 112/</w:t>
      </w:r>
      <w:r w:rsidR="00FB56D3">
        <w:t>12, 25/13 i 93/14, 55/16, 73/17</w:t>
      </w:r>
      <w:r w:rsidR="00941B83">
        <w:t>)</w:t>
      </w:r>
      <w:r w:rsidR="00972B79">
        <w:t>, a u vezi čl. 247. st. 1. SZ-a</w:t>
      </w:r>
    </w:p>
    <w:p w:rsidRDefault="00075D89" w:rsidP="00075D89" w:rsidR="00075D89"/>
    <w:p w:rsidRDefault="00817FB2" w:rsidP="00075D89" w:rsidR="00817FB2">
      <w:pPr>
        <w:jc w:val="both"/>
      </w:pPr>
    </w:p>
    <w:p w:rsidRDefault="000C6781" w:rsidP="00817FB2" w:rsidR="00817FB2">
      <w:pPr>
        <w:jc w:val="center"/>
      </w:pPr>
      <w:r>
        <w:t xml:space="preserve">U </w:t>
      </w:r>
      <w:r w:rsidR="008A5A64">
        <w:t>Zagreb</w:t>
      </w:r>
      <w:r>
        <w:t xml:space="preserve">u </w:t>
      </w:r>
      <w:r w:rsidR="00EC2422">
        <w:t>10</w:t>
      </w:r>
      <w:r w:rsidR="008A5A64">
        <w:t xml:space="preserve">. </w:t>
      </w:r>
      <w:r w:rsidR="00EC2422">
        <w:t>travnja</w:t>
      </w:r>
      <w:r>
        <w:t xml:space="preserve"> 2019</w:t>
      </w:r>
      <w:r w:rsidR="00817FB2">
        <w:t>.</w:t>
      </w:r>
    </w:p>
    <w:p w:rsidRDefault="00817FB2" w:rsidP="00817FB2" w:rsidR="00817FB2"/>
    <w:p w:rsidRDefault="00817FB2" w:rsidP="00817FB2" w:rsidR="00817FB2">
      <w:r>
        <w:t xml:space="preserve">                                                                                                       </w:t>
      </w:r>
      <w:r>
        <w:tab/>
      </w:r>
      <w:r>
        <w:tab/>
        <w:t xml:space="preserve"> S U D A C :</w:t>
      </w:r>
    </w:p>
    <w:p w:rsidRDefault="00817FB2" w:rsidP="00817FB2" w:rsidR="00817FB2"/>
    <w:p w:rsidRDefault="00817FB2" w:rsidP="00817FB2" w:rsidR="00817FB2">
      <w:pPr>
        <w:jc w:val="right"/>
      </w:pPr>
      <w:r>
        <w:t xml:space="preserve">                                                                                         MIRJANA CHOUR HRŠAK</w:t>
      </w:r>
      <w:r w:rsidR="007023D5">
        <w:t>, v.r.</w:t>
      </w:r>
    </w:p>
    <w:p w:rsidRDefault="00817FB2" w:rsidP="00817FB2" w:rsidR="00817FB2"/>
    <w:p w:rsidRDefault="00817FB2" w:rsidP="00817FB2" w:rsidR="00817FB2"/>
    <w:p w:rsidRDefault="0046759A" w:rsidP="00817FB2" w:rsidR="0046759A">
      <w:pPr>
        <w:jc w:val="both"/>
      </w:pPr>
    </w:p>
    <w:p w:rsidRDefault="00817FB2" w:rsidP="00817FB2" w:rsidR="00817FB2">
      <w:pPr>
        <w:jc w:val="both"/>
      </w:pPr>
      <w:r>
        <w:t>POUKA O PRAVNOM LIJEKU:</w:t>
      </w:r>
    </w:p>
    <w:p w:rsidRDefault="00817FB2" w:rsidP="00817FB2" w:rsidR="00817FB2">
      <w:pPr>
        <w:jc w:val="both"/>
      </w:pPr>
      <w: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17FB2" w:rsidP="00817FB2" w:rsidR="00817FB2">
      <w:pPr>
        <w:jc w:val="both"/>
      </w:pPr>
      <w:r>
        <w:t>Pravo na žalbu protiv ovog rješenja imaju i osobe koje su sudjelovale na dražbi kao ponuditelji.</w:t>
      </w:r>
    </w:p>
    <w:p w:rsidRDefault="00817FB2" w:rsidP="00817FB2" w:rsidR="00817FB2">
      <w:pPr>
        <w:jc w:val="both"/>
      </w:pPr>
    </w:p>
    <w:p w:rsidRDefault="007023D5" w:rsidP="007023D5" w:rsidR="007023D5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7023D5" w:rsidP="007023D5" w:rsidR="00184CA2">
      <w:pPr>
        <w:ind w:firstLine="708" w:left="4956"/>
      </w:pPr>
      <w:r>
        <w:rPr>
          <w:rFonts w:cs="Times New Roman"/>
          <w:szCs w:val="24"/>
        </w:rPr>
        <w:t>Natalija Perković</w:t>
      </w:r>
    </w:p>
    <w:p w:rsidRDefault="00817FB2" w:rsidP="00817FB2" w:rsidR="00817FB2"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EC2422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594143">
          <w:rPr>
            <w:noProof/>
          </w:rPr>
          <w:t>2</w:t>
        </w:r>
        <w:r w:rsidR="00F04DBD">
          <w:fldChar w:fldCharType="end"/>
        </w:r>
        <w:r>
          <w:t xml:space="preserve">             </w:t>
        </w:r>
        <w:r w:rsidR="000C6781">
          <w:t xml:space="preserve">                              </w:t>
        </w:r>
        <w:r>
          <w:t>34. St-</w:t>
        </w:r>
        <w:r w:rsidR="00A858AE">
          <w:t>5551</w:t>
        </w:r>
        <w:r>
          <w:t>/201</w:t>
        </w:r>
        <w:r w:rsidR="006B1629">
          <w:t>6</w:t>
        </w:r>
        <w:r>
          <w:t>-</w:t>
        </w:r>
        <w:r w:rsidR="00FB56D3">
          <w:t>55</w:t>
        </w:r>
      </w:p>
    </w:sdtContent>
  </w:sdt>
  <w:p w:rsidRDefault="00594143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43E" w:rsidP="00EB243E" w:rsidR="00F04DBD">
    <w:pPr>
      <w:pStyle w:val="Zaglavlje"/>
      <w:ind w:left="2544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73E42"/>
    <w:multiLevelType w:val="hybridMultilevel"/>
    <w:tmpl w:val="34F8678C"/>
    <w:lvl w:tplc="80E07BD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434F1"/>
    <w:rsid w:val="00045FAF"/>
    <w:rsid w:val="0004756E"/>
    <w:rsid w:val="00054A7A"/>
    <w:rsid w:val="0005710B"/>
    <w:rsid w:val="000759FA"/>
    <w:rsid w:val="00075D89"/>
    <w:rsid w:val="00096970"/>
    <w:rsid w:val="000C6781"/>
    <w:rsid w:val="000D656B"/>
    <w:rsid w:val="000E2D41"/>
    <w:rsid w:val="000E3BF3"/>
    <w:rsid w:val="000F5F5D"/>
    <w:rsid w:val="001033F0"/>
    <w:rsid w:val="00117BC5"/>
    <w:rsid w:val="0016087A"/>
    <w:rsid w:val="00170550"/>
    <w:rsid w:val="00184CA2"/>
    <w:rsid w:val="00193FB6"/>
    <w:rsid w:val="00197EC2"/>
    <w:rsid w:val="001A78AE"/>
    <w:rsid w:val="001E1F87"/>
    <w:rsid w:val="00274C1A"/>
    <w:rsid w:val="002A523F"/>
    <w:rsid w:val="002C0020"/>
    <w:rsid w:val="002D0552"/>
    <w:rsid w:val="002D332E"/>
    <w:rsid w:val="002E0517"/>
    <w:rsid w:val="002F1388"/>
    <w:rsid w:val="003107FC"/>
    <w:rsid w:val="00360305"/>
    <w:rsid w:val="00380484"/>
    <w:rsid w:val="003A5CA7"/>
    <w:rsid w:val="003B1DBF"/>
    <w:rsid w:val="003B51EF"/>
    <w:rsid w:val="003C05E2"/>
    <w:rsid w:val="003F61CD"/>
    <w:rsid w:val="00431B33"/>
    <w:rsid w:val="00455417"/>
    <w:rsid w:val="0046759A"/>
    <w:rsid w:val="00473A39"/>
    <w:rsid w:val="004A116C"/>
    <w:rsid w:val="004A164D"/>
    <w:rsid w:val="004D3F2D"/>
    <w:rsid w:val="004E3D1B"/>
    <w:rsid w:val="004E5A94"/>
    <w:rsid w:val="00504FD1"/>
    <w:rsid w:val="0057028F"/>
    <w:rsid w:val="0057105D"/>
    <w:rsid w:val="00577511"/>
    <w:rsid w:val="005868E0"/>
    <w:rsid w:val="00586C62"/>
    <w:rsid w:val="00594143"/>
    <w:rsid w:val="005950AA"/>
    <w:rsid w:val="005C31AA"/>
    <w:rsid w:val="00612469"/>
    <w:rsid w:val="00616D7A"/>
    <w:rsid w:val="00621448"/>
    <w:rsid w:val="00624600"/>
    <w:rsid w:val="006338BE"/>
    <w:rsid w:val="006943A5"/>
    <w:rsid w:val="00697A50"/>
    <w:rsid w:val="006A055F"/>
    <w:rsid w:val="006B087F"/>
    <w:rsid w:val="006B1629"/>
    <w:rsid w:val="006C5E5A"/>
    <w:rsid w:val="006F0B2E"/>
    <w:rsid w:val="006F1A79"/>
    <w:rsid w:val="007023D5"/>
    <w:rsid w:val="00704C6C"/>
    <w:rsid w:val="00710CF9"/>
    <w:rsid w:val="00712582"/>
    <w:rsid w:val="00725BF3"/>
    <w:rsid w:val="00725FBD"/>
    <w:rsid w:val="0073291F"/>
    <w:rsid w:val="00747E6E"/>
    <w:rsid w:val="007606A3"/>
    <w:rsid w:val="0078397D"/>
    <w:rsid w:val="00784C18"/>
    <w:rsid w:val="00787089"/>
    <w:rsid w:val="007946EA"/>
    <w:rsid w:val="007B4202"/>
    <w:rsid w:val="007B5E21"/>
    <w:rsid w:val="007F615A"/>
    <w:rsid w:val="007F726F"/>
    <w:rsid w:val="008035B7"/>
    <w:rsid w:val="008064D1"/>
    <w:rsid w:val="0081785A"/>
    <w:rsid w:val="00817FB2"/>
    <w:rsid w:val="008444D0"/>
    <w:rsid w:val="00854CB5"/>
    <w:rsid w:val="0085732A"/>
    <w:rsid w:val="00857E62"/>
    <w:rsid w:val="00864A4C"/>
    <w:rsid w:val="0086702C"/>
    <w:rsid w:val="0087609D"/>
    <w:rsid w:val="00885B5A"/>
    <w:rsid w:val="008A5A64"/>
    <w:rsid w:val="008A6ECD"/>
    <w:rsid w:val="008C3B41"/>
    <w:rsid w:val="008E6B30"/>
    <w:rsid w:val="0090265A"/>
    <w:rsid w:val="009035D9"/>
    <w:rsid w:val="009152DE"/>
    <w:rsid w:val="00941B83"/>
    <w:rsid w:val="00945174"/>
    <w:rsid w:val="009460E1"/>
    <w:rsid w:val="009461D1"/>
    <w:rsid w:val="00954CBF"/>
    <w:rsid w:val="0095724C"/>
    <w:rsid w:val="00972B79"/>
    <w:rsid w:val="009910A3"/>
    <w:rsid w:val="00A0142B"/>
    <w:rsid w:val="00A634BE"/>
    <w:rsid w:val="00A711AF"/>
    <w:rsid w:val="00A858AE"/>
    <w:rsid w:val="00AC47F5"/>
    <w:rsid w:val="00AF40C4"/>
    <w:rsid w:val="00AF6F41"/>
    <w:rsid w:val="00B05F4F"/>
    <w:rsid w:val="00B112EC"/>
    <w:rsid w:val="00B22440"/>
    <w:rsid w:val="00B262FD"/>
    <w:rsid w:val="00B63DC2"/>
    <w:rsid w:val="00B6480E"/>
    <w:rsid w:val="00BA536C"/>
    <w:rsid w:val="00BB2329"/>
    <w:rsid w:val="00BB5BDB"/>
    <w:rsid w:val="00C559D4"/>
    <w:rsid w:val="00C60B87"/>
    <w:rsid w:val="00C941BA"/>
    <w:rsid w:val="00CA5756"/>
    <w:rsid w:val="00CD0023"/>
    <w:rsid w:val="00CD6DB9"/>
    <w:rsid w:val="00CE65DC"/>
    <w:rsid w:val="00CF6257"/>
    <w:rsid w:val="00D15062"/>
    <w:rsid w:val="00D16535"/>
    <w:rsid w:val="00D16AFE"/>
    <w:rsid w:val="00DB3196"/>
    <w:rsid w:val="00E04094"/>
    <w:rsid w:val="00E20062"/>
    <w:rsid w:val="00E37745"/>
    <w:rsid w:val="00E44182"/>
    <w:rsid w:val="00E704D7"/>
    <w:rsid w:val="00E7133F"/>
    <w:rsid w:val="00E775EA"/>
    <w:rsid w:val="00E87CE9"/>
    <w:rsid w:val="00EB243E"/>
    <w:rsid w:val="00EB6741"/>
    <w:rsid w:val="00EB7BCA"/>
    <w:rsid w:val="00EC2422"/>
    <w:rsid w:val="00ED46BF"/>
    <w:rsid w:val="00F02F4A"/>
    <w:rsid w:val="00F03380"/>
    <w:rsid w:val="00F042C5"/>
    <w:rsid w:val="00F04DBD"/>
    <w:rsid w:val="00F05DCA"/>
    <w:rsid w:val="00F27AEA"/>
    <w:rsid w:val="00F44D14"/>
    <w:rsid w:val="00F7431D"/>
    <w:rsid w:val="00F856F0"/>
    <w:rsid w:val="00FA71B7"/>
    <w:rsid w:val="00FB1792"/>
    <w:rsid w:val="00FB56D3"/>
    <w:rsid w:val="00FB7A50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Bezproreda" w:type="paragraph">
    <w:name w:val="No Spacing"/>
    <w:uiPriority w:val="1"/>
    <w:qFormat/>
    <w:rsid w:val="00972B79"/>
  </w:style>
  <w:style w:styleId="Tekstrezerviranogmjesta" w:type="character">
    <w:name w:val="Placeholder Text"/>
    <w:basedOn w:val="Zadanifontodlomka"/>
    <w:uiPriority w:val="99"/>
    <w:semiHidden/>
    <w:rsid w:val="00702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Bezproreda" w:type="paragraph">
    <w:name w:val="No Spacing"/>
    <w:uiPriority w:val="1"/>
    <w:qFormat/>
    <w:rsid w:val="00972B79"/>
  </w:style>
  <w:style w:styleId="Tekstrezerviranogmjesta" w:type="character">
    <w:name w:val="Placeholder Text"/>
    <w:basedOn w:val="Zadanifontodlomka"/>
    <w:uiPriority w:val="99"/>
    <w:semiHidden/>
    <w:rsid w:val="00702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St-5551/2016-55</izvorni_sadrzaj>
    <derivirana_varijabla naziv="DomainObject.Oznaka_1">St-5551/2016-55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</izvorni_sadrzaj>
    <derivirana_varijabla naziv="DomainObject.Predmet.StrankaWithAdress_1">FINA Regionalni centar Zagreb Trg svibanjskih žrtava 1995. 1,10000 Zagreb,HETA Asset Resolution Hrvatska, društvo za financiranje d.o.o. Slavonska avenija 6/a,10000 Zagreb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St-5551/2016-55</izvorni_sadrzaj>
    <derivirana_varijabla naziv="DomainObject.PoslovniBrojDokumenta_1">St-5551/2016-55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St-5551/2016-55</izvorni_sadrzaj>
    <derivirana_varijabla naziv="DomainObject.PredzadnjaOdlukaIzPredmeta.Oznaka_1">St-5551/2016-55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1965</properties:Characters>
  <properties:Lines>76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2019-04-09T11:21:00Z</dcterms:created>
  <dc:creator>Vlasta Bogović Milisavljević</dc:creator>
  <cp:lastModifiedBy>Natalija Perković</cp:lastModifiedBy>
  <cp:lastPrinted>2019-04-10T09:18:00Z</cp:lastPrinted>
  <dcterms:modified xmlns:xsi="http://www.w3.org/2001/XMLSchema-instance" xsi:type="dcterms:W3CDTF">2019-04-10T09:26:00Z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St-5551/2016-55 / Odluka - Rješenje - dosuda (St-5551-16_rješenje_o_dosudi.docx)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