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94bb" w14:paraId="a7994bb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833F7F">
        <w:rPr>
          <w:rFonts w:cs="Times New Roman" w:hAnsi="Times New Roman" w:ascii="Times New Roman"/>
        </w:rPr>
        <w:t>5031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833F7F">
        <w:rPr>
          <w:rFonts w:cs="Times New Roman" w:hAnsi="Times New Roman" w:ascii="Times New Roman"/>
        </w:rPr>
        <w:t xml:space="preserve"> POLIS d</w:t>
      </w:r>
      <w:r w:rsidR="00C0724F">
        <w:rPr>
          <w:rFonts w:cs="Times New Roman" w:hAnsi="Times New Roman" w:ascii="Times New Roman"/>
        </w:rPr>
        <w:t xml:space="preserve">.o.o. Hrašće Turopoljsko, </w:t>
      </w:r>
      <w:proofErr w:type="spellStart"/>
      <w:r w:rsidR="00C0724F">
        <w:rPr>
          <w:rFonts w:cs="Times New Roman" w:hAnsi="Times New Roman" w:ascii="Times New Roman"/>
        </w:rPr>
        <w:t>Pintu</w:t>
      </w:r>
      <w:r w:rsidR="00833F7F">
        <w:rPr>
          <w:rFonts w:cs="Times New Roman" w:hAnsi="Times New Roman" w:ascii="Times New Roman"/>
        </w:rPr>
        <w:t>rska</w:t>
      </w:r>
      <w:proofErr w:type="spellEnd"/>
      <w:r w:rsidR="00833F7F">
        <w:rPr>
          <w:rFonts w:cs="Times New Roman" w:hAnsi="Times New Roman" w:ascii="Times New Roman"/>
        </w:rPr>
        <w:t xml:space="preserve"> 17, Zagreb, OIB: </w:t>
      </w:r>
      <w:r w:rsidR="005026C8" w:rsidRPr="005026C8">
        <w:rPr>
          <w:rFonts w:cs="Times New Roman" w:hAnsi="Times New Roman" w:ascii="Times New Roman"/>
        </w:rPr>
        <w:t>87142260560</w:t>
      </w:r>
      <w:r w:rsidR="005026C8">
        <w:rPr>
          <w:rFonts w:cs="Times New Roman" w:hAnsi="Times New Roman" w:ascii="Times New Roman"/>
        </w:rPr>
        <w:t xml:space="preserve">, </w:t>
      </w:r>
      <w:r w:rsidR="00833F7F">
        <w:rPr>
          <w:rFonts w:cs="Times New Roman" w:hAnsi="Times New Roman" w:ascii="Times New Roman"/>
        </w:rPr>
        <w:t xml:space="preserve">MBS: </w:t>
      </w:r>
      <w:r w:rsidR="00C0724F" w:rsidRPr="00C0724F">
        <w:rPr>
          <w:rFonts w:cs="Times New Roman" w:hAnsi="Times New Roman" w:ascii="Times New Roman"/>
        </w:rPr>
        <w:t>080463599</w:t>
      </w:r>
      <w:r w:rsidR="00C0724F">
        <w:rPr>
          <w:rFonts w:cs="Times New Roman" w:hAnsi="Times New Roman" w:ascii="Times New Roman"/>
        </w:rPr>
        <w:t>,</w:t>
      </w:r>
      <w:r w:rsidR="00833F7F">
        <w:rPr>
          <w:rFonts w:cs="Times New Roman" w:hAnsi="Times New Roman" w:ascii="Times New Roman"/>
        </w:rPr>
        <w:t xml:space="preserve"> </w:t>
      </w:r>
      <w:r w:rsidR="00486ADA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2B5AFF">
        <w:rPr>
          <w:rFonts w:cs="Times New Roman" w:hAnsi="Times New Roman" w:ascii="Times New Roman"/>
        </w:rPr>
        <w:t>20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2B5AF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33F7F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C0724F">
        <w:rPr>
          <w:rFonts w:cs="Times New Roman" w:hAnsi="Times New Roman" w:ascii="Times New Roman"/>
        </w:rPr>
        <w:t xml:space="preserve"> POLIS d.o.o. Hrašće Turopoljsko, </w:t>
      </w:r>
      <w:proofErr w:type="spellStart"/>
      <w:r w:rsidR="00C0724F">
        <w:rPr>
          <w:rFonts w:cs="Times New Roman" w:hAnsi="Times New Roman" w:ascii="Times New Roman"/>
        </w:rPr>
        <w:t>Pinturska</w:t>
      </w:r>
      <w:proofErr w:type="spellEnd"/>
      <w:r w:rsidR="00C0724F">
        <w:rPr>
          <w:rFonts w:cs="Times New Roman" w:hAnsi="Times New Roman" w:ascii="Times New Roman"/>
        </w:rPr>
        <w:t xml:space="preserve"> 17, Zagreb, OIB: </w:t>
      </w:r>
      <w:r w:rsidR="00C0724F" w:rsidRPr="005026C8">
        <w:rPr>
          <w:rFonts w:cs="Times New Roman" w:hAnsi="Times New Roman" w:ascii="Times New Roman"/>
        </w:rPr>
        <w:t>87142260560</w:t>
      </w:r>
      <w:r w:rsidR="00C0724F">
        <w:rPr>
          <w:rFonts w:cs="Times New Roman" w:hAnsi="Times New Roman" w:ascii="Times New Roman"/>
        </w:rPr>
        <w:t xml:space="preserve">, MBS: </w:t>
      </w:r>
      <w:r w:rsidR="00C0724F" w:rsidRPr="00C0724F">
        <w:rPr>
          <w:rFonts w:cs="Times New Roman" w:hAnsi="Times New Roman" w:ascii="Times New Roman"/>
        </w:rPr>
        <w:t>080463599</w:t>
      </w:r>
      <w:r w:rsidR="00C0724F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833F7F">
        <w:rPr>
          <w:rFonts w:cs="Times New Roman" w:hAnsi="Times New Roman" w:ascii="Times New Roman"/>
        </w:rPr>
        <w:t xml:space="preserve"> Ivanu Karin, iz Velike Gorice, Šibenska 15, OIB:</w:t>
      </w:r>
      <w:r w:rsidR="00C0724F" w:rsidRPr="00C0724F">
        <w:t xml:space="preserve"> </w:t>
      </w:r>
      <w:r w:rsidR="00C0724F" w:rsidRPr="00C0724F">
        <w:rPr>
          <w:rFonts w:cs="Times New Roman" w:hAnsi="Times New Roman" w:ascii="Times New Roman"/>
        </w:rPr>
        <w:t>30291336524</w:t>
      </w:r>
      <w:r w:rsidR="00C0724F">
        <w:rPr>
          <w:rFonts w:cs="Times New Roman" w:hAnsi="Times New Roman" w:ascii="Times New Roman"/>
        </w:rPr>
        <w:t xml:space="preserve"> 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B5AFF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09. svibnja </w:t>
      </w:r>
      <w:r w:rsidR="003C3CBD">
        <w:rPr>
          <w:rFonts w:cs="Times New Roman" w:hAnsi="Times New Roman" w:ascii="Times New Roman"/>
          <w:b/>
        </w:rPr>
        <w:t>2017. g.</w:t>
      </w:r>
      <w:r w:rsidR="00833F7F">
        <w:rPr>
          <w:rFonts w:cs="Times New Roman" w:hAnsi="Times New Roman" w:ascii="Times New Roman"/>
          <w:b/>
        </w:rPr>
        <w:t xml:space="preserve"> u 10:30</w:t>
      </w:r>
      <w:r w:rsidR="00486ADA">
        <w:rPr>
          <w:rFonts w:cs="Times New Roman" w:hAnsi="Times New Roman" w:ascii="Times New Roman"/>
          <w:b/>
        </w:rPr>
        <w:t xml:space="preserve">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C0724F">
        <w:rPr>
          <w:rFonts w:cs="Times New Roman" w:hAnsi="Times New Roman" w:ascii="Times New Roman"/>
        </w:rPr>
        <w:t xml:space="preserve"> POLIS d.o.o. Hrašće Turopoljsko, </w:t>
      </w:r>
      <w:proofErr w:type="spellStart"/>
      <w:r w:rsidR="00C0724F">
        <w:rPr>
          <w:rFonts w:cs="Times New Roman" w:hAnsi="Times New Roman" w:ascii="Times New Roman"/>
        </w:rPr>
        <w:t>Pinturska</w:t>
      </w:r>
      <w:proofErr w:type="spellEnd"/>
      <w:r w:rsidR="00C0724F">
        <w:rPr>
          <w:rFonts w:cs="Times New Roman" w:hAnsi="Times New Roman" w:ascii="Times New Roman"/>
        </w:rPr>
        <w:t xml:space="preserve"> 17, Zagreb, OIB: </w:t>
      </w:r>
      <w:r w:rsidR="00C0724F" w:rsidRPr="005026C8">
        <w:rPr>
          <w:rFonts w:cs="Times New Roman" w:hAnsi="Times New Roman" w:ascii="Times New Roman"/>
        </w:rPr>
        <w:t>87142260560</w:t>
      </w:r>
      <w:r w:rsidR="00C0724F">
        <w:rPr>
          <w:rFonts w:cs="Times New Roman" w:hAnsi="Times New Roman" w:ascii="Times New Roman"/>
        </w:rPr>
        <w:t xml:space="preserve">, MBS: </w:t>
      </w:r>
      <w:r w:rsidR="00C0724F" w:rsidRPr="00C0724F">
        <w:rPr>
          <w:rFonts w:cs="Times New Roman" w:hAnsi="Times New Roman" w:ascii="Times New Roman"/>
        </w:rPr>
        <w:t>080463599</w:t>
      </w:r>
      <w:r w:rsidR="00C0724F">
        <w:rPr>
          <w:rFonts w:cs="Times New Roman" w:hAnsi="Times New Roman" w:ascii="Times New Roman"/>
        </w:rPr>
        <w:t>,</w:t>
      </w:r>
      <w:r w:rsidR="00A057AA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833F7F">
        <w:rPr>
          <w:rFonts w:cs="Times New Roman" w:hAnsi="Times New Roman" w:ascii="Times New Roman"/>
        </w:rPr>
        <w:t>d 800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833F7F">
        <w:rPr>
          <w:rFonts w:cs="Times New Roman" w:hAnsi="Times New Roman" w:ascii="Times New Roman"/>
        </w:rPr>
        <w:t>troje</w:t>
      </w:r>
      <w:r w:rsidR="0092636E">
        <w:rPr>
          <w:rFonts w:cs="Times New Roman" w:hAnsi="Times New Roman" w:ascii="Times New Roman"/>
        </w:rPr>
        <w:t xml:space="preserve"> </w:t>
      </w:r>
      <w:r w:rsidR="00EC7BD6">
        <w:rPr>
          <w:rFonts w:cs="Times New Roman" w:hAnsi="Times New Roman" w:ascii="Times New Roman"/>
        </w:rPr>
        <w:t xml:space="preserve">zaposlenih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B5AFF">
        <w:rPr>
          <w:rFonts w:cs="Times New Roman" w:hAnsi="Times New Roman" w:ascii="Times New Roman"/>
        </w:rPr>
        <w:t>20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1A02FA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AA2A83" w:rsidP="00DE6A9F" w:rsidR="00AA2A83">
      <w:pPr>
        <w:rPr>
          <w:rFonts w:cs="Times New Roman" w:hAnsi="Times New Roman" w:ascii="Times New Roman"/>
        </w:rPr>
      </w:pPr>
    </w:p>
    <w:p w:rsidRDefault="001A02FA" w:rsidP="001A02FA" w:rsidR="00DE6A9F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1A02FA" w:rsidP="001A02FA" w:rsidR="001A02FA" w:rsidRPr="00947923">
      <w:pPr>
        <w:jc w:val="right"/>
        <w:rPr>
          <w:rFonts w:cs="Times New Roman" w:hAnsi="Times New Roman" w:ascii="Times New Roman"/>
        </w:rPr>
      </w:pPr>
      <w:r w:rsidRPr="001A02FA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1A02FA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1A02FA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2E26C3">
      <w:rPr>
        <w:rFonts w:cs="Times New Roman" w:hAnsi="Times New Roman" w:ascii="Times New Roman"/>
      </w:rPr>
      <w:t>5</w:t>
    </w:r>
    <w:r w:rsidR="0092636E">
      <w:rPr>
        <w:rFonts w:cs="Times New Roman" w:hAnsi="Times New Roman" w:ascii="Times New Roman"/>
      </w:rPr>
      <w:t>0</w:t>
    </w:r>
    <w:r w:rsidR="00833F7F">
      <w:rPr>
        <w:rFonts w:cs="Times New Roman" w:hAnsi="Times New Roman" w:ascii="Times New Roman"/>
      </w:rPr>
      <w:t>31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305C9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A02FA"/>
    <w:rsid w:val="001C4C45"/>
    <w:rsid w:val="001D2C73"/>
    <w:rsid w:val="001E0D47"/>
    <w:rsid w:val="0020729A"/>
    <w:rsid w:val="0021305C"/>
    <w:rsid w:val="00245FC5"/>
    <w:rsid w:val="00260847"/>
    <w:rsid w:val="002B5AFF"/>
    <w:rsid w:val="002D4EF9"/>
    <w:rsid w:val="002E26C3"/>
    <w:rsid w:val="002E3B85"/>
    <w:rsid w:val="00310E11"/>
    <w:rsid w:val="003262E9"/>
    <w:rsid w:val="0036711B"/>
    <w:rsid w:val="003827FA"/>
    <w:rsid w:val="003C3CBD"/>
    <w:rsid w:val="003E40A4"/>
    <w:rsid w:val="004259A7"/>
    <w:rsid w:val="00474F1E"/>
    <w:rsid w:val="004839FC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26C8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9713A"/>
    <w:rsid w:val="005B05B5"/>
    <w:rsid w:val="005E5B68"/>
    <w:rsid w:val="005F1595"/>
    <w:rsid w:val="005F7C4D"/>
    <w:rsid w:val="00602367"/>
    <w:rsid w:val="00604219"/>
    <w:rsid w:val="0062397E"/>
    <w:rsid w:val="00631D91"/>
    <w:rsid w:val="0064234C"/>
    <w:rsid w:val="00653B08"/>
    <w:rsid w:val="0066188B"/>
    <w:rsid w:val="006762C6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C42F9"/>
    <w:rsid w:val="007E2EB3"/>
    <w:rsid w:val="007F7106"/>
    <w:rsid w:val="00833F7F"/>
    <w:rsid w:val="00835F80"/>
    <w:rsid w:val="008823BE"/>
    <w:rsid w:val="00893DBB"/>
    <w:rsid w:val="008D4645"/>
    <w:rsid w:val="008E3153"/>
    <w:rsid w:val="00900D13"/>
    <w:rsid w:val="0092636E"/>
    <w:rsid w:val="00947923"/>
    <w:rsid w:val="00956880"/>
    <w:rsid w:val="00961707"/>
    <w:rsid w:val="00981297"/>
    <w:rsid w:val="00992385"/>
    <w:rsid w:val="009B38CA"/>
    <w:rsid w:val="009D5937"/>
    <w:rsid w:val="009F06AA"/>
    <w:rsid w:val="009F313C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F11F7"/>
    <w:rsid w:val="00B560C9"/>
    <w:rsid w:val="00B7667E"/>
    <w:rsid w:val="00BA4F62"/>
    <w:rsid w:val="00BE46B9"/>
    <w:rsid w:val="00BE71E0"/>
    <w:rsid w:val="00C0724F"/>
    <w:rsid w:val="00C569DF"/>
    <w:rsid w:val="00C67885"/>
    <w:rsid w:val="00C87BC8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DE6A9F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5031</izvorni_sadrzaj>
    <derivirana_varijabla naziv="DomainObject.Predmet.Broj_1">5031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St-5031/2016</izvorni_sadrzaj>
    <derivirana_varijabla naziv="DomainObject.Predmet.OznakaBroj_1">St-5031/2016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POLIS, d.o.o.</izvorni_sadrzaj>
    <derivirana_varijabla naziv="DomainObject.Predmet.ProtustrankaFormated_1">  POLIS, d.o.o.</derivirana_varijabla>
  </DomainObject.Predmet.ProtustrankaFormated>
  <DomainObject.Predmet.ProtustrankaFormatedOIB>
    <izvorni_sadrzaj>  POLIS, d.o.o., OIB 87142260560</izvorni_sadrzaj>
    <derivirana_varijabla naziv="DomainObject.Predmet.ProtustrankaFormatedOIB_1">  POLIS, d.o.o., OIB 87142260560</derivirana_varijabla>
  </DomainObject.Predmet.ProtustrankaFormatedOIB>
  <DomainObject.Predmet.ProtustrankaFormatedWithAdress>
    <izvorni_sadrzaj> POLIS, d.o.o., Hrašće Turopoljsko, Pinturska 17, 10000 Zagreb</izvorni_sadrzaj>
    <derivirana_varijabla naziv="DomainObject.Predmet.ProtustrankaFormatedWithAdress_1"> POLIS, d.o.o., Hrašće Turopoljsko, Pinturska 17, 10000 Zagreb</derivirana_varijabla>
  </DomainObject.Predmet.ProtustrankaFormatedWithAdress>
  <DomainObject.Predmet.ProtustrankaFormatedWithAdressOIB>
    <izvorni_sadrzaj> POLIS, d.o.o., OIB 87142260560, Hrašće Turopoljsko, Pinturska 17, 10000 Zagreb</izvorni_sadrzaj>
    <derivirana_varijabla naziv="DomainObject.Predmet.ProtustrankaFormatedWithAdressOIB_1"> POLIS, d.o.o., OIB 87142260560, Hrašće Turopoljsko, Pinturska 17, 10000 Zagreb</derivirana_varijabla>
  </DomainObject.Predmet.ProtustrankaFormatedWithAdressOIB>
  <DomainObject.Predmet.ProtustrankaWithAdress>
    <izvorni_sadrzaj>POLIS, d.o.o. Hrašće Turopoljsko, Pinturska 17, 10000 Zagreb</izvorni_sadrzaj>
    <derivirana_varijabla naziv="DomainObject.Predmet.ProtustrankaWithAdress_1">POLIS, d.o.o. Hrašće Turopoljsko, Pinturska 17, 10000 Zagreb</derivirana_varijabla>
  </DomainObject.Predmet.ProtustrankaWithAdress>
  <DomainObject.Predmet.ProtustrankaWithAdressOIB>
    <izvorni_sadrzaj>POLIS, d.o.o., OIB 87142260560, Hrašće Turopoljsko, Pinturska 17, 10000 Zagreb</izvorni_sadrzaj>
    <derivirana_varijabla naziv="DomainObject.Predmet.ProtustrankaWithAdressOIB_1">POLIS, d.o.o., OIB 87142260560, Hrašće Turopoljsko, Pinturska 17, 10000 Zagreb</derivirana_varijabla>
  </DomainObject.Predmet.ProtustrankaWithAdressOIB>
  <DomainObject.Predmet.ProtustrankaNazivFormated>
    <izvorni_sadrzaj>POLIS, d.o.o.</izvorni_sadrzaj>
    <derivirana_varijabla naziv="DomainObject.Predmet.ProtustrankaNazivFormated_1">POLIS, d.o.o.</derivirana_varijabla>
  </DomainObject.Predmet.ProtustrankaNazivFormated>
  <DomainObject.Predmet.ProtustrankaNazivFormatedOIB>
    <izvorni_sadrzaj>POLIS, d.o.o., OIB 87142260560</izvorni_sadrzaj>
    <derivirana_varijabla naziv="DomainObject.Predmet.ProtustrankaNazivFormatedOIB_1">POLIS, d.o.o., OIB 87142260560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POLIS, d.o.o.</item>
    </izvorni_sadrzaj>
    <derivirana_varijabla naziv="DomainObject.Predmet.ProtuStrankaListFormated_1">
      <item>POLIS, d.o.o.</item>
    </derivirana_varijabla>
  </DomainObject.Predmet.ProtuStrankaListFormated>
  <DomainObject.Predmet.ProtuStrankaListFormatedOIB>
    <izvorni_sadrzaj>
      <item>POLIS, d.o.o., OIB 87142260560</item>
    </izvorni_sadrzaj>
    <derivirana_varijabla naziv="DomainObject.Predmet.ProtuStrankaListFormatedOIB_1">
      <item>POLIS, d.o.o., OIB 87142260560</item>
    </derivirana_varijabla>
  </DomainObject.Predmet.ProtuStrankaListFormatedOIB>
  <DomainObject.Predmet.ProtuStrankaListFormatedWithAdress>
    <izvorni_sadrzaj>
      <item>POLIS, d.o.o., Hrašće Turopoljsko, Pinturska 17, 10000 Zagreb</item>
    </izvorni_sadrzaj>
    <derivirana_varijabla naziv="DomainObject.Predmet.ProtuStrankaListFormatedWithAdress_1">
      <item>POLIS, d.o.o., Hrašće Turopoljsko, Pinturska 17, 10000 Zagreb</item>
    </derivirana_varijabla>
  </DomainObject.Predmet.ProtuStrankaListFormatedWithAdress>
  <DomainObject.Predmet.ProtuStrankaListFormatedWithAdressOIB>
    <izvorni_sadrzaj>
      <item>POLIS, d.o.o., OIB 87142260560, Hrašće Turopoljsko, Pinturska 17, 10000 Zagreb</item>
    </izvorni_sadrzaj>
    <derivirana_varijabla naziv="DomainObject.Predmet.ProtuStrankaListFormatedWithAdressOIB_1">
      <item>POLIS, d.o.o., OIB 87142260560, Hrašće Turopoljsko, Pinturska 17, 10000 Zagreb</item>
    </derivirana_varijabla>
  </DomainObject.Predmet.ProtuStrankaListFormatedWithAdressOIB>
  <DomainObject.Predmet.ProtuStrankaListNazivFormated>
    <izvorni_sadrzaj>
      <item>POLIS, d.o.o.</item>
    </izvorni_sadrzaj>
    <derivirana_varijabla naziv="DomainObject.Predmet.ProtuStrankaListNazivFormated_1">
      <item>POLIS, d.o.o.</item>
    </derivirana_varijabla>
  </DomainObject.Predmet.ProtuStrankaListNazivFormated>
  <DomainObject.Predmet.ProtuStrankaListNazivFormatedOIB>
    <izvorni_sadrzaj>
      <item>POLIS, d.o.o., OIB 87142260560</item>
    </izvorni_sadrzaj>
    <derivirana_varijabla naziv="DomainObject.Predmet.ProtuStrankaListNazivFormatedOIB_1">
      <item>POLIS, d.o.o., OIB 87142260560</item>
    </derivirana_varijabla>
  </DomainObject.Predmet.ProtuStrankaListNazivFormatedOIB>
  <DomainObject.Predmet.OstaliListFormated>
    <izvorni_sadrzaj>
      <item>IVAN KARIN</item>
    </izvorni_sadrzaj>
    <derivirana_varijabla naziv="DomainObject.Predmet.OstaliListFormated_1">
      <item>IVAN KARIN</item>
    </derivirana_varijabla>
  </DomainObject.Predmet.OstaliListFormated>
  <DomainObject.Predmet.OstaliListFormatedOIB>
    <izvorni_sadrzaj>
      <item>IVAN KARIN, OIB 30291336524</item>
    </izvorni_sadrzaj>
    <derivirana_varijabla naziv="DomainObject.Predmet.OstaliListFormatedOIB_1">
      <item>IVAN KARIN, OIB 30291336524</item>
    </derivirana_varijabla>
  </DomainObject.Predmet.OstaliListFormatedOIB>
  <DomainObject.Predmet.OstaliListFormatedWithAdress>
    <izvorni_sadrzaj>
      <item>IVAN KARIN, Šibenska 15, 10410 Velika Gorica</item>
    </izvorni_sadrzaj>
    <derivirana_varijabla naziv="DomainObject.Predmet.OstaliListFormatedWithAdress_1">
      <item>IVAN KARIN, Šibenska 15, 10410 Velika Gorica</item>
    </derivirana_varijabla>
  </DomainObject.Predmet.OstaliListFormatedWithAdress>
  <DomainObject.Predmet.OstaliListFormatedWithAdressOIB>
    <izvorni_sadrzaj>
      <item>IVAN KARIN, OIB 30291336524, Šibenska 15, 10410 Velika Gorica</item>
    </izvorni_sadrzaj>
    <derivirana_varijabla naziv="DomainObject.Predmet.OstaliListFormatedWithAdressOIB_1">
      <item>IVAN KARIN, OIB 30291336524, Šibenska 15, 10410 Velika Gorica</item>
    </derivirana_varijabla>
  </DomainObject.Predmet.OstaliListFormatedWithAdressOIB>
  <DomainObject.Predmet.OstaliListNazivFormated>
    <izvorni_sadrzaj>
      <item>IVAN KARIN</item>
    </izvorni_sadrzaj>
    <derivirana_varijabla naziv="DomainObject.Predmet.OstaliListNazivFormated_1">
      <item>IVAN KARIN</item>
    </derivirana_varijabla>
  </DomainObject.Predmet.OstaliListNazivFormated>
  <DomainObject.Predmet.OstaliListNazivFormatedOIB>
    <izvorni_sadrzaj>
      <item>IVAN KARIN, OIB 30291336524</item>
    </izvorni_sadrzaj>
    <derivirana_varijabla naziv="DomainObject.Predmet.OstaliListNazivFormatedOIB_1">
      <item>IVAN KARIN, OIB 30291336524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POLIS, d.o.o.</izvorni_sadrzaj>
    <derivirana_varijabla naziv="DomainObject.Predmet.ProtustrankaIDrugi_1">POLIS,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POLIS, d.o.o., OIB 87142260560, Hrašće Turopoljsko, Pinturska 17, 10000 Zagreb</izvorni_sadrzaj>
    <derivirana_varijabla naziv="DomainObject.Predmet.ProtustrankaIDrugiAdressOIB_1">POLIS, d.o.o., OIB 87142260560, Hrašće Turopoljsko, Pinturska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POLIS, d.o.o.</item>
      <item>IVAN KARIN</item>
    </izvorni_sadrzaj>
    <derivirana_varijabla naziv="DomainObject.Predmet.SudioniciListNaziv_1">
      <item>FINA Regionalni centar Zagreb</item>
      <item>POLIS, d.o.o.</item>
      <item>IVAN KARIN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POLIS, d.o.o., OIB 87142260560, Hrašće Turopoljsko, Pinturska 17,10000 Zagreb</item>
      <item>IVAN KARIN, OIB 30291336524, Šibenska 15,10410 Velika Gorica</item>
    </izvorni_sadrzaj>
    <derivirana_varijabla naziv="DomainObject.Predmet.SudioniciListAdressOIB_1">
      <item>FINA Regionalni centar Zagreb, OIB 85821130368, Trg svibanjskih žrtava 1995. br. 1,10000 Zagreb</item>
      <item>POLIS, d.o.o., OIB 87142260560, Hrašće Turopoljsko, Pinturska 17,10000 Zagreb</item>
      <item>IVAN KARIN, OIB 30291336524, Šibenska 15,10410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87142260560</item>
      <item>, OIB 30291336524</item>
    </izvorni_sadrzaj>
    <derivirana_varijabla naziv="DomainObject.Predmet.SudioniciListNazivOIB_1">
      <item>, OIB 85821130368</item>
      <item>, OIB 87142260560</item>
      <item>, OIB 30291336524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C9A62-2C57-44DE-A743-884498533F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3370</properties:Characters>
  <properties:Lines>85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2017-04-20T08:30:00Z</dcterms:created>
  <dc:creator>vmihalincic</dc:creator>
  <cp:lastModifiedBy>Zlatka Plivelić</cp:lastModifiedBy>
  <cp:lastPrinted>2017-04-20T09:00:00Z</cp:lastPrinted>
  <dcterms:modified xmlns:xsi="http://www.w3.org/2001/XMLSchema-instance" xsi:type="dcterms:W3CDTF">2017-04-20T11:01:00Z</dcterms:modified>
  <cp:revision>14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