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7edf3" w14:paraId="287edf3" w:rsidRDefault="00322A3C"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1303020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322A3C" w:rsidP="00322A3C" w:rsidR="00322A3C">
      <w:pPr>
        <w:pStyle w:val="Bezproreda"/>
      </w:pPr>
    </w:p>
    <w:p w:rsidRDefault="00322A3C" w:rsidP="00322A3C" w:rsidR="00322A3C">
      <w:pPr>
        <w:pStyle w:val="Bezproreda"/>
      </w:pPr>
    </w:p>
    <w:p w:rsidRDefault="00322A3C" w:rsidP="00322A3C" w:rsidR="00AE649C">
      <w:pPr>
        <w:pStyle w:val="Bezproreda"/>
      </w:pPr>
      <w:r>
        <w:t xml:space="preserve">    Republika Hrvatska</w:t>
      </w:r>
    </w:p>
    <w:p w:rsidRDefault="00B1087D" w:rsidP="00322A3C" w:rsidR="00322A3C">
      <w:pPr>
        <w:pStyle w:val="Bezproreda"/>
      </w:pPr>
      <w:r>
        <w:t>Trgo</w:t>
      </w:r>
      <w:r w:rsidR="00322A3C">
        <w:t>vački sud u Bjelovaru</w:t>
      </w:r>
    </w:p>
    <w:p w:rsidRDefault="00322A3C" w:rsidP="00322A3C" w:rsidR="00322A3C">
      <w:pPr>
        <w:pStyle w:val="Bezproreda"/>
      </w:pPr>
      <w:r>
        <w:t>Bjelovar, Dr. I. Lebovića 42.</w:t>
      </w:r>
    </w:p>
    <w:p w:rsidRDefault="00322A3C" w:rsidP="00322A3C" w:rsidR="00322A3C">
      <w:pPr>
        <w:pStyle w:val="Bezproreda"/>
      </w:pPr>
    </w:p>
    <w:p w:rsidRDefault="00322A3C" w:rsidP="00322A3C" w:rsidR="00322A3C">
      <w:pPr>
        <w:pStyle w:val="Bezproreda"/>
        <w:ind w:left="5664"/>
      </w:pPr>
      <w:r>
        <w:t>Poslovni broj: 1 St-127/2018-50</w:t>
      </w:r>
    </w:p>
    <w:p w:rsidRDefault="00322A3C" w:rsidP="00322A3C" w:rsidR="00322A3C">
      <w:pPr>
        <w:pStyle w:val="Bezproreda"/>
      </w:pPr>
    </w:p>
    <w:p w:rsidRDefault="00322A3C" w:rsidP="00322A3C" w:rsidR="00322A3C">
      <w:pPr>
        <w:pStyle w:val="Bezproreda"/>
        <w:jc w:val="center"/>
      </w:pPr>
      <w:r>
        <w:t>R E P U B L I K A       H R V A T S K A</w:t>
      </w:r>
    </w:p>
    <w:p w:rsidRDefault="00322A3C" w:rsidP="00322A3C" w:rsidR="00322A3C">
      <w:pPr>
        <w:pStyle w:val="Bezproreda"/>
      </w:pPr>
    </w:p>
    <w:p w:rsidRDefault="00322A3C" w:rsidP="00322A3C" w:rsidR="00322A3C">
      <w:pPr>
        <w:pStyle w:val="Bezproreda"/>
        <w:jc w:val="center"/>
      </w:pPr>
      <w:r>
        <w:t>R J E Š E N J E</w:t>
      </w:r>
    </w:p>
    <w:p w:rsidRDefault="00322A3C" w:rsidP="00322A3C" w:rsidR="00322A3C">
      <w:pPr>
        <w:pStyle w:val="Bezproreda"/>
      </w:pPr>
    </w:p>
    <w:p w:rsidRDefault="00322A3C" w:rsidP="00322A3C" w:rsidR="00322A3C">
      <w:pPr>
        <w:pStyle w:val="Bezproreda"/>
        <w:ind w:firstLine="708"/>
      </w:pPr>
      <w:r>
        <w:t xml:space="preserve">Trgovački sud u Bjelovaru, po sucu  Branki Pleskalt, u  stečajnom predmetu nad dužnikom Stečajna masa iza dužnika MB GRADNJA d.o.o. za građenje, trgovinu i usluge, u stečaju, Lukač kbr. 24, Lukač, OIB. 77034590080, zastupan po stečajnom upravitelju Franji Otročak iz Lukača,   5. travnja  2019. </w:t>
      </w:r>
    </w:p>
    <w:p w:rsidRDefault="00322A3C" w:rsidP="00322A3C" w:rsidR="00322A3C">
      <w:pPr>
        <w:pStyle w:val="Bezproreda"/>
      </w:pPr>
    </w:p>
    <w:p w:rsidRDefault="00322A3C" w:rsidP="00322A3C" w:rsidR="00322A3C">
      <w:pPr>
        <w:pStyle w:val="Bezproreda"/>
        <w:jc w:val="center"/>
      </w:pPr>
      <w:r>
        <w:t>r i j e š i o      j e</w:t>
      </w:r>
    </w:p>
    <w:p w:rsidRDefault="00322A3C" w:rsidP="00322A3C" w:rsidR="00322A3C">
      <w:pPr>
        <w:pStyle w:val="Bezproreda"/>
      </w:pPr>
    </w:p>
    <w:p w:rsidRDefault="00322A3C" w:rsidP="00322A3C" w:rsidR="00322A3C">
      <w:pPr>
        <w:pStyle w:val="Bezproreda"/>
        <w:ind w:firstLine="708"/>
      </w:pPr>
      <w:r>
        <w:t>1.Nagrada stečajnom upravitelju Franji Otročak iz Lukača kbr. 24, OIB: 42279189814, za obavljene poslove u stečajnom postupku nad dužnikom Stečajnom masom iza dužnika MB GRADNJA d.o.o. za građenje, trgovinu i usluge, u stečaju, Lukač kbr. 24, Lukač, OIB. 77034590080, obređuje se u  iznosu od 38.800,00 kuna bruto i materijalni trošak u iznosu od 8.133,00 kuna.</w:t>
      </w:r>
    </w:p>
    <w:p w:rsidRDefault="00322A3C" w:rsidP="00322A3C" w:rsidR="00322A3C">
      <w:pPr>
        <w:pStyle w:val="Bezproreda"/>
        <w:ind w:firstLine="708"/>
      </w:pPr>
    </w:p>
    <w:p w:rsidRDefault="00322A3C" w:rsidP="00322A3C" w:rsidR="00322A3C">
      <w:pPr>
        <w:pStyle w:val="Bezproreda"/>
        <w:ind w:firstLine="708"/>
      </w:pPr>
      <w:r>
        <w:t>2.Nalaže se računovodstvu ovog suda da  iz sredstava predujmova uplaćenih u stečajnom predmetu poslovni broj: 1 St-127/2018. dužnika Stečajna masa iza dužnika MB GRADNJA d.o.o. za građenje, trgovinu i usluge, u stečaju, Lukač kbr. 24, Lukač, OIB. 77034590080 prebaci iznos od 46.933,00 kuna  na račun stečajnog upravitelja br. IBAN: HR1923600001101679856 kod Zagrebačke banke d.d. Zagreb.</w:t>
      </w:r>
    </w:p>
    <w:p w:rsidRDefault="00322A3C" w:rsidP="00322A3C" w:rsidR="00322A3C">
      <w:pPr>
        <w:pStyle w:val="Bezproreda"/>
      </w:pPr>
    </w:p>
    <w:p w:rsidRDefault="00322A3C" w:rsidP="00322A3C" w:rsidR="00322A3C">
      <w:pPr>
        <w:pStyle w:val="Bezproreda"/>
      </w:pPr>
    </w:p>
    <w:p w:rsidRDefault="00322A3C" w:rsidP="00322A3C" w:rsidR="00322A3C">
      <w:pPr>
        <w:pStyle w:val="Bezproreda"/>
        <w:jc w:val="center"/>
      </w:pPr>
      <w:r>
        <w:t>Obrazloženje</w:t>
      </w:r>
    </w:p>
    <w:p w:rsidRDefault="00322A3C" w:rsidP="00322A3C" w:rsidR="00322A3C">
      <w:pPr>
        <w:pStyle w:val="Bezproreda"/>
      </w:pPr>
    </w:p>
    <w:p w:rsidRDefault="00322A3C" w:rsidP="00322A3C" w:rsidR="00322A3C">
      <w:pPr>
        <w:pStyle w:val="Bezproreda"/>
        <w:ind w:firstLine="708"/>
      </w:pPr>
      <w:r>
        <w:t>Stečajni upravitelj je dana 28. veljače 2019. godine dostavio na spis podnesak u kojem navodi da je imovina stečajnog dužnika u cijelosti unovčena. Jedina nekretnina koja je ušla u stečajnu masu je prodana za iznos od 290.000,00 kuna kupcu FRIŠ d.o.o. Križevci, koji je dana 20. veljače 2019. godine uplatio kupoprodajnu cijenu. Nadalje je naveo da se u raspodjelu sredstava za diobu pribroji i iznos od 27.648,00 kuna, koji iznos je zadržan na ime jamčevine, budući kupac MAKI d.o.o. Virovitica nije temeljem rješenja o dosudi kao najpovoljnijem kupcu  u određenom roku uplatio kupoprodajnu cijenu.  Predložio je prijedlog diobe, na način da se od ukupno ostvarenog iznosa od 317.648,00 kuna izdvoji iznos od 46.933,00 kuna koji iznos se odnosi na bruto nagradu stečajnog upravitelja u iznosu od 38.800,00 kuna te materijalni trošak (trošak sudskog vještaka u iznosu od 2.500,00 kuna, trošak FINE 73,00 kune, te putni trošak stečajnog upravitelja u iznosu od 5.560,00 kuna) u iznosu od 8.133,00 kuna.</w:t>
      </w:r>
    </w:p>
    <w:p w:rsidRDefault="00322A3C" w:rsidP="00322A3C" w:rsidR="00322A3C">
      <w:pPr>
        <w:pStyle w:val="Bezproreda"/>
        <w:ind w:firstLine="708"/>
      </w:pPr>
    </w:p>
    <w:p w:rsidRDefault="00322A3C" w:rsidP="00322A3C" w:rsidR="00322A3C">
      <w:pPr>
        <w:pStyle w:val="Bezproreda"/>
        <w:ind w:firstLine="708"/>
      </w:pPr>
      <w:r>
        <w:lastRenderedPageBreak/>
        <w:t xml:space="preserve"> Na ročištu za diobu održanom dana 3. travnja 2019. godine  vjerovnik Republika Hrvatska izjavio je da je suglasan s prijedlogom diobe kako je sačinjen po stečajnom upravitelju.</w:t>
      </w:r>
    </w:p>
    <w:p w:rsidRDefault="00322A3C" w:rsidP="00322A3C" w:rsidR="00322A3C">
      <w:pPr>
        <w:pStyle w:val="Bezproreda"/>
        <w:ind w:firstLine="708"/>
      </w:pPr>
    </w:p>
    <w:p w:rsidRDefault="00322A3C" w:rsidP="00322A3C" w:rsidR="00322A3C">
      <w:pPr>
        <w:pStyle w:val="Bezproreda"/>
        <w:ind w:firstLine="708"/>
      </w:pPr>
      <w:r>
        <w:t xml:space="preserve">Temeljem članka 94. st. 1.  Stečajnog zakona (NN br. 71/15, 104/17, dalje: SZ) koja odredba se u konkretnom slučaju primjenjuje  temeljem čl. 437.  st. 4. tog zakona, stečajni upravitelj ima pravo na nagradu za svoj rad te naknadu materijalnih troškova.  Nagradu stečajnom upravitelju  rješenjem obređuje sud prema uredbi kojom Vlada Republike Hrvatske uređuje kriterije i način obračuna i plaćanja nagrade stečajnim upraviteljima ( stavak 2. NN br. 105/15), a naknadu troškova sud određuje na temelju pisanoga, obrazloženoga i dokumentiranog izvješća stečajnog upravitelja.  </w:t>
      </w:r>
    </w:p>
    <w:p w:rsidRDefault="00322A3C" w:rsidP="00322A3C" w:rsidR="00322A3C">
      <w:pPr>
        <w:pStyle w:val="Bezproreda"/>
      </w:pPr>
    </w:p>
    <w:p w:rsidRDefault="00322A3C" w:rsidP="00322A3C" w:rsidR="00322A3C">
      <w:pPr>
        <w:pStyle w:val="Bezproreda"/>
        <w:ind w:firstLine="708"/>
      </w:pPr>
      <w:r>
        <w:t>Nadalje prema čl. 7. Uredbe o kriterijima i načinu obračuna i plaćanja nagrada stečajnim upraviteljima, nagrada stečajnom upravitelju s osnove vrijednosti unovčene stečajne mase obračunava se primjenom tablice vrijednosti unovčene stečajne mase a primjenom iste sud je utvrdio da stečajnom upravitelju u ovom postupku pripada pravo na nagradu u  bruto iznosu od 38.800,00  kuna te na ime materijalnog troška iznos od 8.133,00 kune,  koji se odnosi na troškove procjene po sudskom vještaku u iznosu od 2.500,00 kuna, trošak FINE 73,00 kune, te putni trošak stečajnog upravitelja u iznosu od 5.560,00 kuna.</w:t>
      </w:r>
    </w:p>
    <w:p w:rsidRDefault="00322A3C" w:rsidP="00322A3C" w:rsidR="00322A3C">
      <w:pPr>
        <w:pStyle w:val="Bezproreda"/>
      </w:pPr>
    </w:p>
    <w:p w:rsidRDefault="00322A3C" w:rsidP="00322A3C" w:rsidR="00322A3C">
      <w:pPr>
        <w:pStyle w:val="Bezproreda"/>
        <w:ind w:firstLine="708"/>
      </w:pPr>
      <w:r>
        <w:t>Zbog navedenog odlučeno je kao u izreci.</w:t>
      </w:r>
    </w:p>
    <w:p w:rsidRDefault="00322A3C" w:rsidP="00322A3C" w:rsidR="00322A3C">
      <w:pPr>
        <w:pStyle w:val="Bezproreda"/>
        <w:ind w:firstLine="708"/>
      </w:pPr>
    </w:p>
    <w:p w:rsidRDefault="00322A3C" w:rsidP="00322A3C" w:rsidR="00322A3C">
      <w:pPr>
        <w:pStyle w:val="Bezproreda"/>
        <w:ind w:firstLine="708"/>
      </w:pPr>
      <w:r>
        <w:t>U Bjelovaru  5. travnja  2019.</w:t>
      </w:r>
    </w:p>
    <w:p w:rsidRDefault="00322A3C" w:rsidP="00322A3C" w:rsidR="00322A3C">
      <w:pPr>
        <w:pStyle w:val="Bezproreda"/>
        <w:ind w:firstLine="708" w:left="3540"/>
      </w:pPr>
      <w:r>
        <w:t xml:space="preserve">                  S u d a c</w:t>
      </w:r>
    </w:p>
    <w:p w:rsidRDefault="00322A3C" w:rsidP="00322A3C" w:rsidR="00322A3C">
      <w:pPr>
        <w:pStyle w:val="Bezproreda"/>
      </w:pPr>
      <w:r>
        <w:t xml:space="preserve">                                                                                   Branka Pleskalt v.r.</w:t>
      </w:r>
    </w:p>
    <w:p w:rsidRDefault="00322A3C" w:rsidP="00322A3C" w:rsidR="00322A3C">
      <w:pPr>
        <w:pStyle w:val="Bezproreda"/>
      </w:pPr>
    </w:p>
    <w:p w:rsidRDefault="00322A3C" w:rsidP="00322A3C" w:rsidR="00322A3C">
      <w:pPr>
        <w:pStyle w:val="Bezproreda"/>
      </w:pPr>
      <w:r>
        <w:tab/>
      </w:r>
      <w:r>
        <w:tab/>
      </w:r>
      <w:r>
        <w:tab/>
      </w:r>
      <w:r>
        <w:tab/>
      </w:r>
      <w:r>
        <w:tab/>
      </w:r>
      <w:r>
        <w:tab/>
        <w:t>Za točnost otpravka-ovlašteni službenik</w:t>
      </w:r>
    </w:p>
    <w:p w:rsidRDefault="00322A3C" w:rsidP="00322A3C" w:rsidR="00322A3C">
      <w:pPr>
        <w:pStyle w:val="Bezproreda"/>
      </w:pPr>
      <w:r>
        <w:tab/>
      </w:r>
      <w:r>
        <w:tab/>
      </w:r>
      <w:r>
        <w:tab/>
      </w:r>
      <w:r>
        <w:tab/>
      </w:r>
      <w:r>
        <w:tab/>
      </w:r>
      <w:r>
        <w:tab/>
      </w:r>
      <w:r>
        <w:tab/>
        <w:t xml:space="preserve">    Vesna Dragišić</w:t>
      </w:r>
    </w:p>
    <w:p w:rsidRDefault="00322A3C" w:rsidP="00322A3C" w:rsidR="00322A3C">
      <w:pPr>
        <w:pStyle w:val="Bezproreda"/>
      </w:pPr>
    </w:p>
    <w:p w:rsidRDefault="00322A3C" w:rsidP="00322A3C" w:rsidR="00322A3C">
      <w:pPr>
        <w:pStyle w:val="Bezproreda"/>
      </w:pPr>
    </w:p>
    <w:p w:rsidRDefault="00322A3C" w:rsidP="00322A3C" w:rsidR="00322A3C">
      <w:pPr>
        <w:pStyle w:val="Bezproreda"/>
        <w:ind w:firstLine="708"/>
      </w:pPr>
      <w:r>
        <w:t>Pouka o pravnom lijeku: protiv ovog rješenja može se uložiti žalba Visokom trgovačkom sudu Republike Hrvatske u roku od 8 dana a dostava se  smatra istekom osmog dana od objave na e-oglasnoj ploči ovog suda, a ulaže se putem ovog suda u 2 primjerka.</w:t>
      </w:r>
    </w:p>
    <w:p w:rsidRDefault="00322A3C" w:rsidP="00322A3C" w:rsidR="00322A3C" w:rsidRPr="00B76F3C">
      <w:pPr>
        <w:pStyle w:val="Bezproreda"/>
      </w:pPr>
    </w:p>
    <w:p w:rsidRDefault="00AE649C" w:rsidP="004F27AE" w:rsidR="00AE649C" w:rsidRPr="00B76F3C">
      <w:pPr>
        <w:pStyle w:val="NormaleSPIS"/>
      </w:pPr>
    </w:p>
    <w:sectPr w:rsidSect="00322A3C"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94797229"/>
      <w:docPartObj>
        <w:docPartGallery w:val="Page Numbers (Top of Page)"/>
        <w:docPartUnique/>
      </w:docPartObj>
    </w:sdtPr>
    <w:sdtEndPr/>
    <w:sdtContent>
      <w:p w:rsidRDefault="00322A3C" w:rsidR="00322A3C">
        <w:pPr>
          <w:pStyle w:val="Zaglavlje"/>
          <w:jc w:val="center"/>
        </w:pPr>
        <w:r>
          <w:fldChar w:fldCharType="begin"/>
        </w:r>
        <w:r>
          <w:instrText>PAGE   \* MERGEFORMAT</w:instrText>
        </w:r>
        <w:r>
          <w:fldChar w:fldCharType="separate"/>
        </w:r>
        <w:r w:rsidR="00B1087D">
          <w:t>2</w:t>
        </w:r>
        <w:r>
          <w:fldChar w:fldCharType="end"/>
        </w:r>
      </w:p>
    </w:sdtContent>
  </w:sdt>
  <w:p w:rsidRDefault="00322A3C" w:rsidR="008333A9">
    <w:pPr>
      <w:pStyle w:val="Zaglavlje"/>
    </w:pPr>
    <w:r>
      <w:t>Poslovni broj: 1 St-127/2018-50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2A3C"/>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087D"/>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7682158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2019.</izvorni_sadrzaj>
    <derivirana_varijabla naziv="DomainObject.DatumDonosenjaOdluke_1">5.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St-127/2018-50</izvorni_sadrzaj>
    <derivirana_varijabla naziv="DomainObject.Oznaka_1">St-127/2018-50</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izvorni_sadrzaj>
    <derivirana_varijabla naziv="DomainObject.Predmet.Broj_1">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2018.</izvorni_sadrzaj>
    <derivirana_varijabla naziv="DomainObject.Predmet.DatumOsnivanja_1">7.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St-127/2018</izvorni_sadrzaj>
    <derivirana_varijabla naziv="DomainObject.Predmet.OznakaBroj_1">St-127/2018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MB GRADNJA društvo s ograničenom odgovornošću za građenje, trgovinu i usluge u stečaju</izvorni_sadrzaj>
    <derivirana_varijabla naziv="DomainObject.Predmet.ProtustrankaFormated_1">  Stečajna masa iza MB GRADNJA društvo s ograničenom odgovornošću za građenje, trgovinu i usluge u stečaju</derivirana_varijabla>
  </DomainObject.Predmet.ProtustrankaFormated>
  <DomainObject.Predmet.ProtustrankaFormatedOIB>
    <izvorni_sadrzaj>  Stečajna masa iza MB GRADNJA društvo s ograničenom odgovornošću za građenje, trgovinu i usluge u stečaju, OIB 77034590080</izvorni_sadrzaj>
    <derivirana_varijabla naziv="DomainObject.Predmet.ProtustrankaFormatedOIB_1">  Stečajna masa iza MB GRADNJA društvo s ograničenom odgovornošću za građenje, trgovinu i usluge u stečaju, OIB 77034590080</derivirana_varijabla>
  </DomainObject.Predmet.ProtustrankaFormatedOIB>
  <DomainObject.Predmet.ProtustrankaFormatedWithAdress>
    <izvorni_sadrzaj> Stečajna masa iza MB GRADNJA društvo s ograničenom odgovornošću za građenje, trgovinu i usluge u stečaju, Lukač 24, 33406 Lukač</izvorni_sadrzaj>
    <derivirana_varijabla naziv="DomainObject.Predmet.ProtustrankaFormatedWithAdress_1"> Stečajna masa iza MB GRADNJA društvo s ograničenom odgovornošću za građenje, trgovinu i usluge u stečaju, Lukač 24, 33406 Lukač</derivirana_varijabla>
  </DomainObject.Predmet.ProtustrankaFormatedWithAdress>
  <DomainObject.Predmet.ProtustrankaFormatedWithAdressOIB>
    <izvorni_sadrzaj> Stečajna masa iza MB GRADNJA društvo s ograničenom odgovornošću za građenje, trgovinu i usluge u stečaju, OIB 77034590080, Lukač 24, 33406 Lukač</izvorni_sadrzaj>
    <derivirana_varijabla naziv="DomainObject.Predmet.ProtustrankaFormatedWithAdressOIB_1"> Stečajna masa iza MB GRADNJA društvo s ograničenom odgovornošću za građenje, trgovinu i usluge u stečaju, OIB 77034590080, Lukač 24, 33406 Lukač</derivirana_varijabla>
  </DomainObject.Predmet.ProtustrankaFormatedWithAdressOIB>
  <DomainObject.Predmet.ProtustrankaWithAdress>
    <izvorni_sadrzaj>Stečajna masa iza MB GRADNJA društvo s ograničenom odgovornošću za građenje, trgovinu i usluge u stečaju Lukač 24, 33406 Lukač</izvorni_sadrzaj>
    <derivirana_varijabla naziv="DomainObject.Predmet.ProtustrankaWithAdress_1">Stečajna masa iza MB GRADNJA društvo s ograničenom odgovornošću za građenje, trgovinu i usluge u stečaju Lukač 24, 33406 Lukač</derivirana_varijabla>
  </DomainObject.Predmet.ProtustrankaWithAdress>
  <DomainObject.Predmet.ProtustrankaWithAdressOIB>
    <izvorni_sadrzaj>Stečajna masa iza MB GRADNJA društvo s ograničenom odgovornošću za građenje, trgovinu i usluge u stečaju, OIB 77034590080, Lukač 24, 33406 Lukač</izvorni_sadrzaj>
    <derivirana_varijabla naziv="DomainObject.Predmet.ProtustrankaWithAdressOIB_1">Stečajna masa iza MB GRADNJA društvo s ograničenom odgovornošću za građenje, trgovinu i usluge u stečaju, OIB 77034590080, Lukač 24, 33406 Lukač</derivirana_varijabla>
  </DomainObject.Predmet.ProtustrankaWithAdressOIB>
  <DomainObject.Predmet.ProtustrankaNazivFormated>
    <izvorni_sadrzaj>Stečajna masa iza MB GRADNJA društvo s ograničenom odgovornošću za građenje, trgovinu i usluge u stečaju</izvorni_sadrzaj>
    <derivirana_varijabla naziv="DomainObject.Predmet.ProtustrankaNazivFormated_1">Stečajna masa iza MB GRADNJA društvo s ograničenom odgovornošću za građenje, trgovinu i usluge u stečaju</derivirana_varijabla>
  </DomainObject.Predmet.ProtustrankaNazivFormated>
  <DomainObject.Predmet.ProtustrankaNazivFormatedOIB>
    <izvorni_sadrzaj>Stečajna masa iza MB GRADNJA društvo s ograničenom odgovornošću za građenje, trgovinu i usluge u stečaju, OIB 77034590080</izvorni_sadrzaj>
    <derivirana_varijabla naziv="DomainObject.Predmet.ProtustrankaNazivFormatedOIB_1">Stečajna masa iza MB GRADNJA društvo s ograničenom odgovornošću za građenje, trgovinu i usluge u stečaju, OIB 77034590080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izvorni_sadrzaj>
    <derivirana_varijabla naziv="DomainObject.Predmet.StrankaFormated_1">  REPUBLIKA HRVATSKA</derivirana_varijabla>
  </DomainObject.Predmet.StrankaFormated>
  <DomainObject.Predmet.StrankaFormatedOIB>
    <izvorni_sadrzaj>  REPUBLIKA HRVATSKA, OIB 52634238587</izvorni_sadrzaj>
    <derivirana_varijabla naziv="DomainObject.Predmet.StrankaFormatedOIB_1">  REPUBLIKA HRVATSKA, OIB 52634238587</derivirana_varijabla>
  </DomainObject.Predmet.StrankaFormatedOIB>
  <DomainObject.Predmet.StrankaFormatedWithAdress>
    <izvorni_sadrzaj> REPUBLIKA HRVATSKA</izvorni_sadrzaj>
    <derivirana_varijabla naziv="DomainObject.Predmet.StrankaFormatedWithAdress_1"> REPUBLIKA HRVATSKA</derivirana_varijabla>
  </DomainObject.Predmet.StrankaFormatedWithAdress>
  <DomainObject.Predmet.StrankaFormatedWithAdressOIB>
    <izvorni_sadrzaj> REPUBLIKA HRVATSKA, OIB 52634238587</izvorni_sadrzaj>
    <derivirana_varijabla naziv="DomainObject.Predmet.StrankaFormatedWithAdressOIB_1"> REPUBLIKA HRVATSKA, OIB 52634238587</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REPUBLIKA HRVATSKA</item>
    </izvorni_sadrzaj>
    <derivirana_varijabla naziv="DomainObject.Predmet.StrankaListFormated_1">
      <item>REPUBLIKA HRVATSKA</item>
    </derivirana_varijabla>
  </DomainObject.Predmet.StrankaListFormated>
  <DomainObject.Predmet.StrankaListFormatedOIB>
    <izvorni_sadrzaj>
      <item>REPUBLIKA HRVATSKA, OIB 52634238587</item>
    </izvorni_sadrzaj>
    <derivirana_varijabla naziv="DomainObject.Predmet.StrankaListFormatedOIB_1">
      <item>REPUBLIKA HRVATSKA, OIB 52634238587</item>
    </derivirana_varijabla>
  </DomainObject.Predmet.StrankaListFormatedOIB>
  <DomainObject.Predmet.StrankaListFormatedWithAdress>
    <izvorni_sadrzaj>
      <item>REPUBLIKA HRVATSKA</item>
    </izvorni_sadrzaj>
    <derivirana_varijabla naziv="DomainObject.Predmet.StrankaListFormatedWithAdress_1">
      <item>REPUBLIKA HRVATSKA</item>
    </derivirana_varijabla>
  </DomainObject.Predmet.StrankaListFormatedWithAdress>
  <DomainObject.Predmet.StrankaListFormatedWithAdressOIB>
    <izvorni_sadrzaj>
      <item>REPUBLIKA HRVATSKA, OIB 52634238587</item>
    </izvorni_sadrzaj>
    <derivirana_varijabla naziv="DomainObject.Predmet.StrankaListFormatedWithAdressOIB_1">
      <item>REPUBLIKA HRVATSKA, OIB 52634238587</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Stečajna masa iza MB GRADNJA društvo s ograničenom odgovornošću za građenje, trgovinu i usluge u stečaju</item>
    </izvorni_sadrzaj>
    <derivirana_varijabla naziv="DomainObject.Predmet.ProtuStrankaListFormated_1">
      <item>Stečajna masa iza MB GRADNJA društvo s ograničenom odgovornošću za građenje, trgovinu i usluge u stečaju</item>
    </derivirana_varijabla>
  </DomainObject.Predmet.ProtuStrankaListFormated>
  <DomainObject.Predmet.ProtuStrankaListFormatedOIB>
    <izvorni_sadrzaj>
      <item>Stečajna masa iza MB GRADNJA društvo s ograničenom odgovornošću za građenje, trgovinu i usluge u stečaju, OIB 77034590080</item>
    </izvorni_sadrzaj>
    <derivirana_varijabla naziv="DomainObject.Predmet.ProtuStrankaListFormatedOIB_1">
      <item>Stečajna masa iza MB GRADNJA društvo s ograničenom odgovornošću za građenje, trgovinu i usluge u stečaju, OIB 77034590080</item>
    </derivirana_varijabla>
  </DomainObject.Predmet.ProtuStrankaListFormatedOIB>
  <DomainObject.Predmet.ProtuStrankaListFormatedWithAdress>
    <izvorni_sadrzaj>
      <item>Stečajna masa iza MB GRADNJA društvo s ograničenom odgovornošću za građenje, trgovinu i usluge u stečaju, Lukač 24, 33406 Lukač</item>
    </izvorni_sadrzaj>
    <derivirana_varijabla naziv="DomainObject.Predmet.ProtuStrankaListFormatedWithAdress_1">
      <item>Stečajna masa iza MB GRADNJA društvo s ograničenom odgovornošću za građenje, trgovinu i usluge u stečaju, Lukač 24, 33406 Lukač</item>
    </derivirana_varijabla>
  </DomainObject.Predmet.ProtuStrankaListFormatedWithAdress>
  <DomainObject.Predmet.ProtuStrankaListFormatedWithAdressOIB>
    <izvorni_sadrzaj>
      <item>Stečajna masa iza MB GRADNJA društvo s ograničenom odgovornošću za građenje, trgovinu i usluge u stečaju, OIB 77034590080, Lukač 24, 33406 Lukač</item>
    </izvorni_sadrzaj>
    <derivirana_varijabla naziv="DomainObject.Predmet.ProtuStrankaListFormatedWithAdressOIB_1">
      <item>Stečajna masa iza MB GRADNJA društvo s ograničenom odgovornošću za građenje, trgovinu i usluge u stečaju, OIB 77034590080, Lukač 24, 33406 Lukač</item>
    </derivirana_varijabla>
  </DomainObject.Predmet.ProtuStrankaListFormatedWithAdressOIB>
  <DomainObject.Predmet.ProtuStrankaListNazivFormated>
    <izvorni_sadrzaj>
      <item>Stečajna masa iza MB GRADNJA društvo s ograničenom odgovornošću za građenje, trgovinu i usluge u stečaju</item>
    </izvorni_sadrzaj>
    <derivirana_varijabla naziv="DomainObject.Predmet.ProtuStrankaListNazivFormated_1">
      <item>Stečajna masa iza MB GRADNJA društvo s ograničenom odgovornošću za građenje, trgovinu i usluge u stečaju</item>
    </derivirana_varijabla>
  </DomainObject.Predmet.ProtuStrankaListNazivFormated>
  <DomainObject.Predmet.ProtuStrankaListNazivFormatedOIB>
    <izvorni_sadrzaj>
      <item>Stečajna masa iza MB GRADNJA društvo s ograničenom odgovornošću za građenje, trgovinu i usluge u stečaju, OIB 77034590080</item>
    </izvorni_sadrzaj>
    <derivirana_varijabla naziv="DomainObject.Predmet.ProtuStrankaListNazivFormatedOIB_1">
      <item>Stečajna masa iza MB GRADNJA društvo s ograničenom odgovornošću za građenje, trgovinu i usluge u stečaju, OIB 77034590080</item>
    </derivirana_varijabla>
  </DomainObject.Predmet.ProtuStrankaListNazivFormatedOIB>
  <DomainObject.Predmet.OstaliListFormated>
    <izvorni_sadrzaj>
      <item>Mile Bašić</item>
      <item>Vesna Jakovljević</item>
      <item>Općinski sud u Zadru, Zemljišnoknjižni odjel</item>
      <item>MAKI d.o.o</item>
      <item>FRIŠ d.o.o.</item>
    </izvorni_sadrzaj>
    <derivirana_varijabla naziv="DomainObject.Predmet.OstaliListFormated_1">
      <item>Mile Bašić</item>
      <item>Vesna Jakovljević</item>
      <item>Općinski sud u Zadru, Zemljišnoknjižni odjel</item>
      <item>MAKI d.o.o</item>
      <item>FRIŠ d.o.o.</item>
    </derivirana_varijabla>
  </DomainObject.Predmet.OstaliListFormated>
  <DomainObject.Predmet.OstaliListFormatedOIB>
    <izvorni_sadrzaj>
      <item>Mile Bašić, OIB 64103616732</item>
      <item>Vesna Jakovljević, OIB 23726603384</item>
      <item>Općinski sud u Zadru, Zemljišnoknjižni odjel</item>
      <item>MAKI d.o.o, OIB 38541508228</item>
      <item>FRIŠ d.o.o., OIB 50932457055</item>
    </izvorni_sadrzaj>
    <derivirana_varijabla naziv="DomainObject.Predmet.OstaliListFormatedOIB_1">
      <item>Mile Bašić, OIB 64103616732</item>
      <item>Vesna Jakovljević, OIB 23726603384</item>
      <item>Općinski sud u Zadru, Zemljišnoknjižni odjel</item>
      <item>MAKI d.o.o, OIB 38541508228</item>
      <item>FRIŠ d.o.o., OIB 50932457055</item>
    </derivirana_varijabla>
  </DomainObject.Predmet.OstaliListFormatedOIB>
  <DomainObject.Predmet.OstaliListFormatedWithAdress>
    <izvorni_sadrzaj>
      <item>Mile Bašić, M. Trnine 16., 43000 Bjelovar</item>
      <item>Vesna Jakovljević, Brune Bušića 2a, 43000 Bjelovar</item>
      <item>Općinski sud u Zadru, Zemljišnoknjižni odjel, ., 23000 Zadar</item>
      <item>MAKI d.o.o, Pavla Radića 110., 33000 Virovitica</item>
      <item>FRIŠ d.o.o., Koprivnička 43., 48260 Križevci</item>
    </izvorni_sadrzaj>
    <derivirana_varijabla naziv="DomainObject.Predmet.OstaliListFormatedWithAdress_1">
      <item>Mile Bašić, M. Trnine 16., 43000 Bjelovar</item>
      <item>Vesna Jakovljević, Brune Bušića 2a, 43000 Bjelovar</item>
      <item>Općinski sud u Zadru, Zemljišnoknjižni odjel, ., 23000 Zadar</item>
      <item>MAKI d.o.o, Pavla Radića 110., 33000 Virovitica</item>
      <item>FRIŠ d.o.o., Koprivnička 43., 48260 Križevci</item>
    </derivirana_varijabla>
  </DomainObject.Predmet.OstaliListFormatedWithAdress>
  <DomainObject.Predmet.OstaliListFormatedWithAdressOIB>
    <izvorni_sadrzaj>
      <item>Mile Bašić, OIB 64103616732, M. Trnine 16., 43000 Bjelovar</item>
      <item>Vesna Jakovljević, OIB 23726603384, Brune Bušića 2a, 43000 Bjelovar</item>
      <item>Općinski sud u Zadru, Zemljišnoknjižni odjel, ., 23000 Zadar</item>
      <item>MAKI d.o.o, OIB 38541508228, Pavla Radića 110., 33000 Virovitica</item>
      <item>FRIŠ d.o.o., OIB 50932457055, Koprivnička 43., 48260 Križevci</item>
    </izvorni_sadrzaj>
    <derivirana_varijabla naziv="DomainObject.Predmet.OstaliListFormatedWithAdressOIB_1">
      <item>Mile Bašić, OIB 64103616732, M. Trnine 16., 43000 Bjelovar</item>
      <item>Vesna Jakovljević, OIB 23726603384, Brune Bušića 2a, 43000 Bjelovar</item>
      <item>Općinski sud u Zadru, Zemljišnoknjižni odjel, ., 23000 Zadar</item>
      <item>MAKI d.o.o, OIB 38541508228, Pavla Radića 110., 33000 Virovitica</item>
      <item>FRIŠ d.o.o., OIB 50932457055, Koprivnička 43., 48260 Križevci</item>
    </derivirana_varijabla>
  </DomainObject.Predmet.OstaliListFormatedWithAdressOIB>
  <DomainObject.Predmet.OstaliListNazivFormated>
    <izvorni_sadrzaj>
      <item>Mile Bašić</item>
      <item>Vesna Jakovljević</item>
      <item>Općinski sud u Zadru, Zemljišnoknjižni odjel</item>
      <item>MAKI d.o.o</item>
      <item>FRIŠ d.o.o.</item>
    </izvorni_sadrzaj>
    <derivirana_varijabla naziv="DomainObject.Predmet.OstaliListNazivFormated_1">
      <item>Mile Bašić</item>
      <item>Vesna Jakovljević</item>
      <item>Općinski sud u Zadru, Zemljišnoknjižni odjel</item>
      <item>MAKI d.o.o</item>
      <item>FRIŠ d.o.o.</item>
    </derivirana_varijabla>
  </DomainObject.Predmet.OstaliListNazivFormated>
  <DomainObject.Predmet.OstaliListNazivFormatedOIB>
    <izvorni_sadrzaj>
      <item>Mile Bašić, OIB 64103616732</item>
      <item>Vesna Jakovljević, OIB 23726603384</item>
      <item>Općinski sud u Zadru, Zemljišnoknjižni odjel</item>
      <item>MAKI d.o.o, OIB 38541508228</item>
      <item>FRIŠ d.o.o., OIB 50932457055</item>
    </izvorni_sadrzaj>
    <derivirana_varijabla naziv="DomainObject.Predmet.OstaliListNazivFormatedOIB_1">
      <item>Mile Bašić, OIB 64103616732</item>
      <item>Vesna Jakovljević, OIB 23726603384</item>
      <item>Općinski sud u Zadru, Zemljišnoknjižni odjel</item>
      <item>MAKI d.o.o, OIB 38541508228</item>
      <item>FRIŠ d.o.o., OIB 50932457055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travnja 2019.</izvorni_sadrzaj>
    <derivirana_varijabla naziv="DomainObject.Datum_1">8. travnja 2019.</derivirana_varijabla>
  </DomainObject.Datum>
  <DomainObject.PoslovniBrojDokumenta>
    <izvorni_sadrzaj>St-127/2018-50</izvorni_sadrzaj>
    <derivirana_varijabla naziv="DomainObject.PoslovniBrojDokumenta_1">St-127/2018-50</derivirana_varijabla>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Stečajna masa iza MB GRADNJA društvo s ograničenom odgovornošću za građenje, trgovinu i usluge u stečaju</izvorni_sadrzaj>
    <derivirana_varijabla naziv="DomainObject.Predmet.ProtustrankaIDrugi_1">Stečajna masa iza MB GRADNJA društvo s ograničenom odgovornošću za građenje, trgovinu i usluge u stečaju</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Stečajna masa iza MB GRADNJA društvo s ograničenom odgovornošću za građenje, trgovinu i usluge u stečaju, OIB 77034590080, Lukač 24, 33406 Lukač</izvorni_sadrzaj>
    <derivirana_varijabla naziv="DomainObject.Predmet.ProtustrankaIDrugiAdressOIB_1">Stečajna masa iza MB GRADNJA društvo s ograničenom odgovornošću za građenje, trgovinu i usluge u stečaju, OIB 77034590080, Lukač 24, 33406 Lukač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Mile Bašić</item>
      <item>Vesna Jakovljević</item>
      <item>REPUBLIKA HRVATSKA</item>
      <item>Stečajna masa iza MB GRADNJA društvo s ograničenom odgovornošću za građenje, trgovinu i usluge u stečaju</item>
      <item>Općinski sud u Zadru, Zemljišnoknjižni odjel</item>
      <item>MAKI d.o.o</item>
      <item>FRIŠ d.o.o.</item>
    </izvorni_sadrzaj>
    <derivirana_varijabla naziv="DomainObject.Predmet.SudioniciListNaziv_1">
      <item>Mile Bašić</item>
      <item>Vesna Jakovljević</item>
      <item>REPUBLIKA HRVATSKA</item>
      <item>Stečajna masa iza MB GRADNJA društvo s ograničenom odgovornošću za građenje, trgovinu i usluge u stečaju</item>
      <item>Općinski sud u Zadru, Zemljišnoknjižni odjel</item>
      <item>MAKI d.o.o</item>
      <item>FRIŠ d.o.o.</item>
    </derivirana_varijabla>
  </DomainObject.Predmet.SudioniciListNaziv>
  <DomainObject.Predmet.SudioniciListAdressOIB>
    <izvorni_sadrzaj>
      <item>Mile Bašić, OIB 64103616732, M. Trnine 16.,43000 Bjelovar</item>
      <item>Vesna Jakovljević, OIB 23726603384, Brune Bušića 2a,43000 Bjelovar</item>
      <item>REPUBLIKA HRVATSKA, OIB 52634238587</item>
      <item>Stečajna masa iza MB GRADNJA društvo s ograničenom odgovornošću za građenje, trgovinu i usluge u stečaju, OIB 77034590080, Lukač 24,33406 Lukač</item>
      <item>Općinski sud u Zadru, Zemljišnoknjižni odjel, .,23000 Zadar</item>
      <item>MAKI d.o.o, OIB 38541508228, Pavla Radića 110.,33000 Virovitica</item>
      <item>FRIŠ d.o.o., OIB 50932457055, Koprivnička 43.,48260 Križevci</item>
    </izvorni_sadrzaj>
    <derivirana_varijabla naziv="DomainObject.Predmet.SudioniciListAdressOIB_1">
      <item>Mile Bašić, OIB 64103616732, M. Trnine 16.,43000 Bjelovar</item>
      <item>Vesna Jakovljević, OIB 23726603384, Brune Bušića 2a,43000 Bjelovar</item>
      <item>REPUBLIKA HRVATSKA, OIB 52634238587</item>
      <item>Stečajna masa iza MB GRADNJA društvo s ograničenom odgovornošću za građenje, trgovinu i usluge u stečaju, OIB 77034590080, Lukač 24,33406 Lukač</item>
      <item>Općinski sud u Zadru, Zemljišnoknjižni odjel, .,23000 Zadar</item>
      <item>MAKI d.o.o, OIB 38541508228, Pavla Radića 110.,33000 Virovitica</item>
      <item>FRIŠ d.o.o., OIB 50932457055, Koprivnička 43.,48260 Križevci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445E80-6A5B-4FC0-AFF9-9153DDFEDF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632</properties:Words>
  <properties:Characters>3347</properties:Characters>
  <properties:Lines>82</properties:Lines>
  <properties:Paragraphs>22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4116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2019-04-08T06:27:00Z</cp:lastPrinted>
  <dcterms:modified xmlns:xsi="http://www.w3.org/2001/XMLSchema-instance" xsi:type="dcterms:W3CDTF">2019-04-08T06:27:00Z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St-127/2018-50 / Odluka - Rješenje - određivanje nagrade stečajnom upravitelju (odluka_St-127_2018-50.docx)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