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605d" w14:paraId="0a5605d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6F034B">
        <w:t>401</w:t>
      </w:r>
      <w:r w:rsidR="0070050D">
        <w:t>/201</w:t>
      </w:r>
      <w:r w:rsidR="005C0589">
        <w:t>6</w:t>
      </w:r>
      <w:r w:rsidR="00385531">
        <w:t>-</w:t>
      </w:r>
      <w:r w:rsidR="006F034B">
        <w:t>71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6F034B" w:rsidRPr="00E72BAF">
        <w:t>ADMIRAL TURIZAM d.o</w:t>
      </w:r>
      <w:r w:rsidR="006F034B">
        <w:t>.o. u stečaju Zadar, Ulica Antu</w:t>
      </w:r>
      <w:r w:rsidR="006F034B" w:rsidRPr="00E72BAF">
        <w:t>n</w:t>
      </w:r>
      <w:r w:rsidR="006F034B">
        <w:t>a</w:t>
      </w:r>
      <w:r w:rsidR="006F034B" w:rsidRPr="00E72BAF">
        <w:t xml:space="preserve"> Barca 3 d, OIB: 12520025456</w:t>
      </w:r>
      <w:r w:rsidR="00B363D3">
        <w:t>, koga zastupa stečajni</w:t>
      </w:r>
      <w:r w:rsidR="00E06C95" w:rsidRPr="002C2297">
        <w:t xml:space="preserve"> upravitelj </w:t>
      </w:r>
      <w:r w:rsidR="006F034B">
        <w:t>Ante Poljak</w:t>
      </w:r>
      <w:r w:rsidR="000809A8">
        <w:t xml:space="preserve">, dana </w:t>
      </w:r>
      <w:r w:rsidR="005C2A11">
        <w:t>2</w:t>
      </w:r>
      <w:r w:rsidR="003C4FE0">
        <w:t xml:space="preserve">. </w:t>
      </w:r>
      <w:r w:rsidR="006F034B">
        <w:t>studenog</w:t>
      </w:r>
      <w:r w:rsidR="00815E6C">
        <w:t xml:space="preserve"> </w:t>
      </w:r>
      <w:r w:rsidR="00640587">
        <w:t>2018</w:t>
      </w:r>
      <w:r w:rsidRPr="002F799A">
        <w:t>.,</w:t>
      </w:r>
      <w:r w:rsidR="004078A6">
        <w:t xml:space="preserve"> 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424C0C">
        <w:t>nekretnine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731, površine 1590 m2, upisane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732, površine 1180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743, površine 11358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741, površine 5524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737/5, u naravi Oranica potkućnica, površine 3942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742, površine 7118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zk.č.br.745, površine 14588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746, površine 2795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747, površine 8193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737/6, u naravi Oranica potkućnica, površine 3946 m2, upisane u ZP-404/10</w:t>
      </w:r>
      <w:r>
        <w:t>, k.o. Korenica</w:t>
      </w:r>
    </w:p>
    <w:p w:rsidRDefault="006F034B" w:rsidP="006F034B" w:rsidR="006F034B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739, u naravi Oranica, površine 2212 m2, upisane u ZP-404/10</w:t>
      </w:r>
      <w:r>
        <w:t>, k.o. Korenica</w:t>
      </w:r>
    </w:p>
    <w:p w:rsidRDefault="006F034B" w:rsidP="006F034B" w:rsidR="00D61D5D">
      <w:pPr>
        <w:pStyle w:val="Odlomakpopisa"/>
        <w:numPr>
          <w:ilvl w:val="0"/>
          <w:numId w:val="7"/>
        </w:numPr>
        <w:jc w:val="both"/>
      </w:pPr>
      <w:r w:rsidRPr="00743DD3">
        <w:t>½ suvlasničkih dijelova nekretnine označene kao zk.č.br. 740, površine 10599 m2, upisane u ZP-453/07, ZP-214/88, ZP-90/08, ZP-592/08, ZP-586/08, ZP-424/10</w:t>
      </w: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5C2A11" w:rsidP="00B35AD9" w:rsidR="00ED1E23" w:rsidRPr="002F799A">
      <w:pPr>
        <w:ind w:firstLine="705"/>
        <w:jc w:val="center"/>
      </w:pPr>
      <w:r>
        <w:t>17</w:t>
      </w:r>
      <w:r w:rsidR="003C4FE0">
        <w:t>.</w:t>
      </w:r>
      <w:r w:rsidR="00E06C95">
        <w:t xml:space="preserve"> </w:t>
      </w:r>
      <w:r w:rsidR="006F034B">
        <w:t>siječnja</w:t>
      </w:r>
      <w:r w:rsidR="005D4E17">
        <w:t xml:space="preserve"> 2019</w:t>
      </w:r>
      <w:r w:rsidR="004D05CD" w:rsidRPr="002F799A">
        <w:t xml:space="preserve">. godine u </w:t>
      </w:r>
      <w:r>
        <w:t>10</w:t>
      </w:r>
      <w:r w:rsidR="003C4FE0">
        <w:t>,</w:t>
      </w:r>
      <w:r>
        <w:t>30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597CFE" w:rsidP="004D0391" w:rsidR="00ED1E23" w:rsidRPr="002F799A">
      <w:pPr>
        <w:ind w:left="705"/>
        <w:jc w:val="center"/>
      </w:pPr>
      <w:r>
        <w:t xml:space="preserve">U Zadru, </w:t>
      </w:r>
      <w:r w:rsidR="005C2A11">
        <w:t>2</w:t>
      </w:r>
      <w:r w:rsidR="00BD6152">
        <w:t xml:space="preserve">. </w:t>
      </w:r>
      <w:r w:rsidR="006F034B">
        <w:t>studenog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014D3C" w:rsidP="00CC1902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826238">
        <w:t>Sutkinja:</w:t>
      </w:r>
    </w:p>
    <w:p w:rsidRDefault="00014D3C" w:rsidP="00CC1902" w:rsidR="00403E10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24C0C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403E10" w:rsidP="00403E10" w:rsidR="00403E10"/>
    <w:p w:rsidRDefault="00ED1E23" w:rsidP="00F81397" w:rsidR="00ED1E23" w:rsidRPr="002F799A"/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proofErr w:type="spellStart"/>
      <w:r>
        <w:t>razlučnim</w:t>
      </w:r>
      <w:proofErr w:type="spellEnd"/>
      <w:r>
        <w:t xml:space="preserve">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14D3C"/>
    <w:rsid w:val="000809A8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D112E"/>
    <w:rsid w:val="002F2478"/>
    <w:rsid w:val="002F4222"/>
    <w:rsid w:val="002F799A"/>
    <w:rsid w:val="00302C16"/>
    <w:rsid w:val="00385531"/>
    <w:rsid w:val="003A08B9"/>
    <w:rsid w:val="003C4FE0"/>
    <w:rsid w:val="003D0AD2"/>
    <w:rsid w:val="003F745A"/>
    <w:rsid w:val="00403E10"/>
    <w:rsid w:val="004078A6"/>
    <w:rsid w:val="00407BDA"/>
    <w:rsid w:val="00424C0C"/>
    <w:rsid w:val="00432EB5"/>
    <w:rsid w:val="00455BCE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97CFE"/>
    <w:rsid w:val="005B3E0C"/>
    <w:rsid w:val="005C0589"/>
    <w:rsid w:val="005C2A11"/>
    <w:rsid w:val="005D4E17"/>
    <w:rsid w:val="005D5FFD"/>
    <w:rsid w:val="005E09A7"/>
    <w:rsid w:val="00603883"/>
    <w:rsid w:val="0062759B"/>
    <w:rsid w:val="00640587"/>
    <w:rsid w:val="006C2F82"/>
    <w:rsid w:val="006F034B"/>
    <w:rsid w:val="0070050D"/>
    <w:rsid w:val="00713CF8"/>
    <w:rsid w:val="00725D77"/>
    <w:rsid w:val="0073755C"/>
    <w:rsid w:val="007764EE"/>
    <w:rsid w:val="007B455E"/>
    <w:rsid w:val="007F51A4"/>
    <w:rsid w:val="00815E6C"/>
    <w:rsid w:val="00826238"/>
    <w:rsid w:val="00870477"/>
    <w:rsid w:val="00894041"/>
    <w:rsid w:val="008A5603"/>
    <w:rsid w:val="008C2601"/>
    <w:rsid w:val="008C522C"/>
    <w:rsid w:val="009026AF"/>
    <w:rsid w:val="00930CEE"/>
    <w:rsid w:val="00984806"/>
    <w:rsid w:val="009F189A"/>
    <w:rsid w:val="00A25457"/>
    <w:rsid w:val="00A65C4E"/>
    <w:rsid w:val="00AB6B83"/>
    <w:rsid w:val="00AC1A48"/>
    <w:rsid w:val="00B35AD9"/>
    <w:rsid w:val="00B363D3"/>
    <w:rsid w:val="00B66981"/>
    <w:rsid w:val="00B72BD8"/>
    <w:rsid w:val="00B8647E"/>
    <w:rsid w:val="00B922AF"/>
    <w:rsid w:val="00BC61E1"/>
    <w:rsid w:val="00BC7BAE"/>
    <w:rsid w:val="00BD6152"/>
    <w:rsid w:val="00BF64D1"/>
    <w:rsid w:val="00C65399"/>
    <w:rsid w:val="00CB21D2"/>
    <w:rsid w:val="00CC1902"/>
    <w:rsid w:val="00CC6B15"/>
    <w:rsid w:val="00CF2E4D"/>
    <w:rsid w:val="00D338EE"/>
    <w:rsid w:val="00D50C9B"/>
    <w:rsid w:val="00D61D5D"/>
    <w:rsid w:val="00D61FAB"/>
    <w:rsid w:val="00DB0971"/>
    <w:rsid w:val="00DD4FDC"/>
    <w:rsid w:val="00DD5088"/>
    <w:rsid w:val="00E0101B"/>
    <w:rsid w:val="00E06C95"/>
    <w:rsid w:val="00E15A29"/>
    <w:rsid w:val="00E94D30"/>
    <w:rsid w:val="00EA46B8"/>
    <w:rsid w:val="00ED1E23"/>
    <w:rsid w:val="00F1661E"/>
    <w:rsid w:val="00F54B47"/>
    <w:rsid w:val="00F8139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ADMIRAL TURIZAM društvo s ograničenom odgovornošću za usluge</item>
      <item>FINA</item>
    </izvorni_sadrzaj>
    <derivirana_varijabla naziv="DomainObject.Predmet.SudioniciListNaziv_1">
      <item>ADMIRAL TURIZAM društvo s ograničenom odgovornošću za usluge</item>
      <item>FINA</item>
    </derivirana_varijabla>
  </DomainObject.Predmet.SudioniciListNaziv>
  <DomainObject.Predmet.SudioniciListAdressOIB>
    <izvorni_sadrzaj>
      <item>ADMIRAL TURIZAM društvo s ograničenom odgovornošću za usluge, OIB 12520025456, Ulica Antuna Barca 3d,23000 Zadar</item>
      <item>FINA, OIB 85821130368</item>
    </izvorni_sadrzaj>
    <derivirana_varijabla naziv="DomainObject.Predmet.SudioniciListAdressOIB_1">
      <item>ADMIRAL TURIZAM društvo s ograničenom odgovornošću za usluge, OIB 12520025456, Ulica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12520025456</item>
      <item>, OIB 85821130368</item>
    </izvorni_sadrzaj>
    <derivirana_varijabla naziv="DomainObject.Predmet.SudioniciListNazivOIB_1">
      <item>, OIB 12520025456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2017.</izvorni_sadrzaj>
    <derivirana_varijabla naziv="DomainObject.Predmet.DatumZadnjeOdrzaneSudskeRadnje_1">8. lipnja 2017.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St-401/2016-59</izvorni_sadrzaj>
    <derivirana_varijabla naziv="DomainObject.PredzadnjaOdlukaIzPredmeta.Oznaka_1">St-401/2016-59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1722</properties:Characters>
  <properties:Lines>61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2018-11-02T07:24:00Z</dcterms:created>
  <dc:creator>Ardena Bajlo</dc:creator>
  <cp:lastModifiedBy>Ante Rubelj</cp:lastModifiedBy>
  <cp:lastPrinted>2018-11-08T08:18:00Z</cp:lastPrinted>
  <dcterms:modified xmlns:xsi="http://www.w3.org/2001/XMLSchema-instance" xsi:type="dcterms:W3CDTF">2018-11-08T08:18:00Z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(1St-401-16-71 ročište za diobu kupovnine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