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0fd0" w14:paraId="76e0fd0" w:rsidRDefault="0022299E" w:rsidP="0022299E" w:rsidR="0022299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22299E" w:rsidP="0022299E" w:rsidR="0022299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22299E" w:rsidP="0022299E" w:rsidR="0022299E" w:rsidRPr="00F649FC">
      <w:r w:rsidRPr="00F649FC">
        <w:t xml:space="preserve"> TRGOVAČKI SUD U PAZINU</w:t>
      </w:r>
    </w:p>
    <w:p w:rsidRDefault="0022299E" w:rsidP="0022299E" w:rsidR="0022299E" w:rsidRPr="0056147D">
      <w:r w:rsidRPr="0056147D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  Posl.br.: 2 St-66</w:t>
      </w:r>
      <w:r w:rsidRPr="0056147D">
        <w:t>/</w:t>
      </w:r>
      <w:r w:rsidRPr="008E65EE">
        <w:t>17-3</w:t>
      </w:r>
    </w:p>
    <w:p w:rsidRDefault="0022299E" w:rsidP="0022299E" w:rsidR="0022299E" w:rsidRPr="0056147D">
      <w:pPr>
        <w:jc w:val="both"/>
      </w:pPr>
      <w:r w:rsidRPr="0056147D">
        <w:tab/>
      </w:r>
    </w:p>
    <w:p w:rsidRDefault="0022299E" w:rsidP="0022299E" w:rsidR="0022299E" w:rsidRPr="0056147D">
      <w:pPr>
        <w:jc w:val="center"/>
      </w:pPr>
      <w:r w:rsidRPr="0056147D">
        <w:t>R E P U B L I K A  H R V A T S K A</w:t>
      </w:r>
    </w:p>
    <w:p w:rsidRDefault="0022299E" w:rsidP="0022299E" w:rsidR="0022299E" w:rsidRPr="0056147D"/>
    <w:p w:rsidRDefault="0022299E" w:rsidP="0022299E" w:rsidR="0022299E" w:rsidRPr="0056147D">
      <w:pPr>
        <w:jc w:val="center"/>
      </w:pPr>
      <w:r w:rsidRPr="0056147D">
        <w:t>R J E Š E NJ E</w:t>
      </w:r>
    </w:p>
    <w:p w:rsidRDefault="0022299E" w:rsidP="0022299E" w:rsidR="0022299E" w:rsidRPr="0056147D"/>
    <w:p w:rsidRDefault="0022299E" w:rsidP="0022299E" w:rsidR="0022299E" w:rsidRPr="0056147D">
      <w:pPr>
        <w:jc w:val="both"/>
      </w:pPr>
      <w:r w:rsidRPr="0056147D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T.B. COMMODO j.d.o.o., Funtana, Dalmatinska 15, OIB: 48847304118</w:t>
      </w:r>
      <w:r w:rsidRPr="0056147D">
        <w:t>, dana</w:t>
      </w:r>
      <w:r w:rsidRPr="008E65EE">
        <w:t xml:space="preserve"> 6. veljače 2</w:t>
      </w:r>
      <w:r w:rsidRPr="0056147D">
        <w:t xml:space="preserve">017. </w:t>
      </w:r>
    </w:p>
    <w:p w:rsidRDefault="0022299E" w:rsidP="0022299E" w:rsidR="0022299E" w:rsidRPr="0056147D">
      <w:pPr>
        <w:jc w:val="both"/>
      </w:pPr>
    </w:p>
    <w:p w:rsidRDefault="0022299E" w:rsidP="0022299E" w:rsidR="0022299E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22299E" w:rsidP="0022299E" w:rsidR="0022299E" w:rsidRPr="0056147D">
      <w:pPr>
        <w:jc w:val="both"/>
      </w:pPr>
    </w:p>
    <w:p w:rsidRDefault="0022299E" w:rsidP="0022299E" w:rsidR="0022299E" w:rsidRPr="008E65E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T.B. COMMODO j.d.o.o., Funtana, Dalmatinska 15, OIB: </w:t>
      </w:r>
      <w:r w:rsidRPr="008E65EE">
        <w:t>48847304118</w:t>
      </w:r>
      <w:r w:rsidRPr="008E65EE">
        <w:rPr>
          <w:lang w:val="pl-PL"/>
        </w:rPr>
        <w:t xml:space="preserve">, te se odlučuje održati ročište, pa se </w:t>
      </w:r>
      <w:r w:rsidRPr="008E65EE">
        <w:rPr>
          <w:b/>
          <w:lang w:val="pl-PL"/>
        </w:rPr>
        <w:t xml:space="preserve">ročište zakazuje za dan </w:t>
      </w:r>
      <w:r w:rsidR="008E65EE" w:rsidRPr="008E65EE">
        <w:rPr>
          <w:b/>
          <w:lang w:val="pl-PL"/>
        </w:rPr>
        <w:t>8. ožujka</w:t>
      </w:r>
      <w:r w:rsidRPr="008E65EE">
        <w:rPr>
          <w:b/>
          <w:lang w:val="pl-PL"/>
        </w:rPr>
        <w:t xml:space="preserve"> 2017. u </w:t>
      </w:r>
      <w:r w:rsidR="008E65EE" w:rsidRPr="008E65EE">
        <w:rPr>
          <w:b/>
          <w:lang w:val="pl-PL"/>
        </w:rPr>
        <w:t>9:3</w:t>
      </w:r>
      <w:r w:rsidRPr="008E65EE">
        <w:rPr>
          <w:b/>
          <w:lang w:val="pl-PL"/>
        </w:rPr>
        <w:t>0 sati, u</w:t>
      </w:r>
      <w:r w:rsidRPr="008E65EE">
        <w:rPr>
          <w:b/>
        </w:rPr>
        <w:t xml:space="preserve"> Trgovačkom sudu u Pazinu, Dršćevka 1, sudnica 5</w:t>
      </w:r>
      <w:r w:rsidRPr="008E65EE">
        <w:t>,</w:t>
      </w:r>
      <w:r w:rsidRPr="008E65EE">
        <w:rPr>
          <w:lang w:val="pl-PL"/>
        </w:rPr>
        <w:t xml:space="preserve"> na koje se pozivaju: </w:t>
      </w:r>
    </w:p>
    <w:p w:rsidRDefault="0022299E" w:rsidP="0022299E" w:rsidR="0022299E" w:rsidRPr="0056147D">
      <w:pPr>
        <w:jc w:val="both"/>
      </w:pPr>
      <w:r w:rsidRPr="0056147D">
        <w:rPr>
          <w:lang w:val="pl-PL"/>
        </w:rPr>
        <w:tab/>
      </w:r>
      <w:r w:rsidRPr="0056147D">
        <w:rPr>
          <w:lang w:val="pl-PL"/>
        </w:rPr>
        <w:tab/>
      </w:r>
      <w:r w:rsidRPr="0056147D">
        <w:rPr>
          <w:lang w:val="sv-SE"/>
        </w:rPr>
        <w:t xml:space="preserve">- predlagatelj FINA, </w:t>
      </w:r>
      <w:r w:rsidRPr="0056147D">
        <w:t>Podružnica Pula, Giardini 5,</w:t>
      </w:r>
    </w:p>
    <w:p w:rsidRDefault="0022299E" w:rsidP="0022299E" w:rsidR="0022299E" w:rsidRPr="0056147D">
      <w:pPr>
        <w:jc w:val="both"/>
      </w:pPr>
      <w:r w:rsidRPr="0056147D">
        <w:tab/>
      </w:r>
      <w:r w:rsidRPr="0056147D">
        <w:tab/>
        <w:t xml:space="preserve">- dužnik </w:t>
      </w:r>
      <w:r>
        <w:t>T.B. COMMODO j.d.o.o., Funtana, Dalmatinska 15, OIB: 48847304118</w:t>
      </w:r>
      <w:r w:rsidRPr="0056147D">
        <w:t xml:space="preserve">, </w:t>
      </w:r>
    </w:p>
    <w:p w:rsidRDefault="0022299E" w:rsidP="0022299E" w:rsidR="0022299E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>Lorena Bertagia, Funtana, Dalmatinska 15</w:t>
      </w:r>
      <w:r w:rsidRPr="0056147D">
        <w:rPr>
          <w:lang w:val="sv-SE"/>
        </w:rPr>
        <w:t>,</w:t>
      </w:r>
    </w:p>
    <w:p w:rsidRDefault="0022299E" w:rsidP="0022299E" w:rsidR="0022299E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22299E" w:rsidP="0022299E" w:rsidR="0022299E" w:rsidRPr="0056147D">
      <w:pPr>
        <w:jc w:val="both"/>
        <w:rPr>
          <w:lang w:val="sv-SE"/>
        </w:rPr>
      </w:pPr>
    </w:p>
    <w:p w:rsidRDefault="0022299E" w:rsidP="0022299E" w:rsidR="0022299E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r>
        <w:t>T.B. COMMODO j.d.o.o., Funtana, Dalmatinska 15, OIB: 48847304118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22299E" w:rsidP="0022299E" w:rsidR="0022299E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2299E" w:rsidP="0022299E" w:rsidR="0022299E" w:rsidRPr="0056147D">
      <w:pPr>
        <w:jc w:val="both"/>
      </w:pPr>
    </w:p>
    <w:p w:rsidRDefault="0022299E" w:rsidP="0022299E" w:rsidR="0022299E" w:rsidRPr="0056147D">
      <w:pPr>
        <w:jc w:val="center"/>
      </w:pPr>
      <w:r w:rsidRPr="0056147D">
        <w:t>U Pazin</w:t>
      </w:r>
      <w:r w:rsidRPr="008E65EE">
        <w:t>u 6. veljače 20</w:t>
      </w:r>
      <w:r w:rsidRPr="0056147D">
        <w:t>17.</w:t>
      </w:r>
    </w:p>
    <w:p w:rsidRDefault="0022299E" w:rsidP="0022299E" w:rsidR="0022299E" w:rsidRPr="0056147D">
      <w:pPr>
        <w:jc w:val="center"/>
      </w:pPr>
    </w:p>
    <w:p w:rsidRDefault="0022299E" w:rsidP="0022299E" w:rsidR="0022299E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22299E" w:rsidP="0022299E" w:rsidR="0022299E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22299E" w:rsidP="0022299E" w:rsidR="0022299E" w:rsidRPr="0056147D">
      <w:pPr>
        <w:jc w:val="both"/>
      </w:pPr>
    </w:p>
    <w:p w:rsidRDefault="0022299E" w:rsidP="0022299E" w:rsidR="0022299E" w:rsidRPr="0056147D">
      <w:pPr>
        <w:jc w:val="both"/>
      </w:pPr>
      <w:r w:rsidRPr="0056147D">
        <w:t>UPUTA O PRAVNOM LIJEKU:</w:t>
      </w:r>
    </w:p>
    <w:p w:rsidRDefault="0022299E" w:rsidP="0022299E" w:rsidR="0022299E" w:rsidRPr="0056147D">
      <w:pPr>
        <w:jc w:val="both"/>
      </w:pPr>
      <w:r w:rsidRPr="0056147D">
        <w:t>Protiv ovog rješenja nije dopuštena posebna žalba (čl. 115. st. 1. SZ-a).</w:t>
      </w:r>
    </w:p>
    <w:p w:rsidRDefault="0022299E" w:rsidP="0022299E" w:rsidR="0022299E" w:rsidRPr="00F649FC">
      <w:pPr>
        <w:jc w:val="both"/>
      </w:pPr>
    </w:p>
    <w:p w:rsidRDefault="0022299E" w:rsidP="0022299E" w:rsidR="0022299E" w:rsidRPr="00F649FC">
      <w:pPr>
        <w:jc w:val="both"/>
      </w:pPr>
      <w:r w:rsidRPr="00F649FC">
        <w:t>DNA:</w:t>
      </w:r>
    </w:p>
    <w:p w:rsidRDefault="0048351C" w:rsidP="0048351C" w:rsidR="0048351C" w:rsidRPr="00A01367">
      <w:pPr>
        <w:jc w:val="both"/>
      </w:pPr>
      <w:r>
        <w:rPr>
          <w:lang w:val="sv-SE"/>
        </w:rPr>
        <w:t>- predlagatelj</w:t>
      </w:r>
      <w:r w:rsidRPr="00A01367">
        <w:t xml:space="preserve">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22299E" w:rsidP="0022299E" w:rsidR="0022299E" w:rsidRPr="00F649FC">
      <w:pPr>
        <w:jc w:val="both"/>
        <w:rPr>
          <w:lang w:val="sv-SE"/>
        </w:rPr>
      </w:pPr>
      <w:r w:rsidRPr="00F649FC">
        <w:t xml:space="preserve">- dužnik </w:t>
      </w:r>
      <w:r>
        <w:t>T.B. COMMODO j.d.o.o., Funtana, Dalmatinska 15</w:t>
      </w:r>
    </w:p>
    <w:p w:rsidRDefault="0022299E" w:rsidP="0022299E" w:rsidR="0022299E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Lorena Bertagia, Funtana, Dalmatinska 15</w:t>
      </w:r>
    </w:p>
    <w:p w:rsidRDefault="0022299E" w:rsidP="0022299E" w:rsidR="0022299E">
      <w:pPr>
        <w:jc w:val="both"/>
      </w:pPr>
      <w:r w:rsidRPr="00F649FC">
        <w:t>- e-Oglasna ploča sudova 8 dana</w:t>
      </w:r>
    </w:p>
    <w:p w:rsidRDefault="00D921EC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EE" w:rsidR="00E00D67">
      <w:r>
        <w:separator/>
      </w:r>
    </w:p>
  </w:endnote>
  <w:endnote w:id="0" w:type="continuationSeparator">
    <w:p w:rsidRDefault="008E65EE" w:rsidR="00E0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EE" w:rsidR="00E00D67">
      <w:r>
        <w:separator/>
      </w:r>
    </w:p>
  </w:footnote>
  <w:footnote w:id="0" w:type="continuationSeparator">
    <w:p w:rsidRDefault="008E65EE" w:rsidR="00E00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3212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8351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921E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99E"/>
    <w:rsid w:val="0022299E"/>
    <w:rsid w:val="0048351C"/>
    <w:rsid w:val="00554328"/>
    <w:rsid w:val="008E65EE"/>
    <w:rsid w:val="00985388"/>
    <w:rsid w:val="00B32123"/>
    <w:rsid w:val="00D921EC"/>
    <w:rsid w:val="00E0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9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9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9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9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299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9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9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9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29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299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St-66/2017-3</izvorni_sadrzaj>
    <derivirana_varijabla naziv="DomainObject.Oznaka_1">St-66/2017-3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 COMMODO j.d.o.o. FUNTANA</izvorni_sadrzaj>
    <derivirana_varijabla naziv="DomainObject.Predmet.ProtustrankaFormated_1">  T.B. COMMODO j.d.o.o. FUNTANA</derivirana_varijabla>
  </DomainObject.Predmet.ProtustrankaFormated>
  <DomainObject.Predmet.ProtustrankaFormatedOIB>
    <izvorni_sadrzaj>  T.B. COMMODO j.d.o.o. FUNTANA, OIB 48847304118</izvorni_sadrzaj>
    <derivirana_varijabla naziv="DomainObject.Predmet.ProtustrankaFormatedOIB_1">  T.B. COMMODO j.d.o.o. FUNTANA, OIB 48847304118</derivirana_varijabla>
  </DomainObject.Predmet.ProtustrankaFormatedOIB>
  <DomainObject.Predmet.ProtustrankaFormatedWithAdress>
    <izvorni_sadrzaj> T.B. COMMODO j.d.o.o. FUNTANA, Dalmatinska 15, 52450 Funtana</izvorni_sadrzaj>
    <derivirana_varijabla naziv="DomainObject.Predmet.ProtustrankaFormatedWithAdress_1"> T.B. COMMODO j.d.o.o. FUNTANA, Dalmatinska 15, 52450 Funtana</derivirana_varijabla>
  </DomainObject.Predmet.ProtustrankaFormatedWithAdress>
  <DomainObject.Predmet.ProtustrankaFormatedWithAdressOIB>
    <izvorni_sadrzaj> T.B. COMMODO j.d.o.o. FUNTANA, OIB 48847304118, Dalmatinska 15, 52450 Funtana</izvorni_sadrzaj>
    <derivirana_varijabla naziv="DomainObject.Predmet.ProtustrankaFormatedWithAdressOIB_1"> T.B. COMMODO j.d.o.o. FUNTANA, OIB 48847304118, Dalmatinska 15, 52450 Funtana</derivirana_varijabla>
  </DomainObject.Predmet.ProtustrankaFormatedWithAdressOIB>
  <DomainObject.Predmet.ProtustrankaWithAdress>
    <izvorni_sadrzaj>T.B. COMMODO j.d.o.o. FUNTANA Dalmatinska 15, 52450 Funtana</izvorni_sadrzaj>
    <derivirana_varijabla naziv="DomainObject.Predmet.ProtustrankaWithAdress_1">T.B. COMMODO j.d.o.o. FUNTANA Dalmatinska 15, 52450 Funtana</derivirana_varijabla>
  </DomainObject.Predmet.ProtustrankaWithAdress>
  <DomainObject.Predmet.ProtustrankaWithAdressOIB>
    <izvorni_sadrzaj>T.B. COMMODO j.d.o.o. FUNTANA, OIB 48847304118, Dalmatinska 15, 52450 Funtana</izvorni_sadrzaj>
    <derivirana_varijabla naziv="DomainObject.Predmet.ProtustrankaWithAdressOIB_1">T.B. COMMODO j.d.o.o. FUNTANA, OIB 48847304118, Dalmatinska 15, 52450 Funtana</derivirana_varijabla>
  </DomainObject.Predmet.ProtustrankaWithAdressOIB>
  <DomainObject.Predmet.ProtustrankaNazivFormated>
    <izvorni_sadrzaj>T.B. COMMODO j.d.o.o. FUNTANA</izvorni_sadrzaj>
    <derivirana_varijabla naziv="DomainObject.Predmet.ProtustrankaNazivFormated_1">T.B. COMMODO j.d.o.o. FUNTANA</derivirana_varijabla>
  </DomainObject.Predmet.ProtustrankaNazivFormated>
  <DomainObject.Predmet.ProtustrankaNazivFormatedOIB>
    <izvorni_sadrzaj>T.B. COMMODO j.d.o.o. FUNTANA, OIB 48847304118</izvorni_sadrzaj>
    <derivirana_varijabla naziv="DomainObject.Predmet.ProtustrankaNazivFormatedOIB_1">T.B. COMMODO j.d.o.o. FUNTANA, OIB 48847304118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126527.65</izvorni_sadrzaj>
    <derivirana_varijabla naziv="DomainObject.Predmet.TrenutnaVrijednost_1">126527.65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T.B. COMMODO j.d.o.o. FUNTANA</item>
    </izvorni_sadrzaj>
    <derivirana_varijabla naziv="DomainObject.Predmet.ProtuStrankaListFormated_1">
      <item>T.B. COMMODO j.d.o.o. FUNTANA</item>
    </derivirana_varijabla>
  </DomainObject.Predmet.ProtuStrankaListFormated>
  <DomainObject.Predmet.ProtuStrankaListFormatedOIB>
    <izvorni_sadrzaj>
      <item>T.B. COMMODO j.d.o.o. FUNTANA, OIB 48847304118</item>
    </izvorni_sadrzaj>
    <derivirana_varijabla naziv="DomainObject.Predmet.ProtuStrankaListFormatedOIB_1">
      <item>T.B. COMMODO j.d.o.o. FUNTANA, OIB 48847304118</item>
    </derivirana_varijabla>
  </DomainObject.Predmet.ProtuStrankaListFormatedOIB>
  <DomainObject.Predmet.ProtuStrankaListFormatedWithAdress>
    <izvorni_sadrzaj>
      <item>T.B. COMMODO j.d.o.o. FUNTANA, Dalmatinska 15, 52450 Funtana</item>
    </izvorni_sadrzaj>
    <derivirana_varijabla naziv="DomainObject.Predmet.ProtuStrankaListFormatedWithAdress_1">
      <item>T.B. COMMODO j.d.o.o. FUNTANA, Dalmatinska 15, 52450 Funtana</item>
    </derivirana_varijabla>
  </DomainObject.Predmet.ProtuStrankaListFormatedWithAdress>
  <DomainObject.Predmet.ProtuStrankaListFormatedWithAdressOIB>
    <izvorni_sadrzaj>
      <item>T.B. COMMODO j.d.o.o. FUNTANA, OIB 48847304118, Dalmatinska 15, 52450 Funtana</item>
    </izvorni_sadrzaj>
    <derivirana_varijabla naziv="DomainObject.Predmet.ProtuStrankaListFormatedWithAdressOIB_1">
      <item>T.B. COMMODO j.d.o.o. FUNTANA, OIB 48847304118, Dalmatinska 15, 52450 Funtana</item>
    </derivirana_varijabla>
  </DomainObject.Predmet.ProtuStrankaListFormatedWithAdressOIB>
  <DomainObject.Predmet.ProtuStrankaListNazivFormated>
    <izvorni_sadrzaj>
      <item>T.B. COMMODO j.d.o.o. FUNTANA</item>
    </izvorni_sadrzaj>
    <derivirana_varijabla naziv="DomainObject.Predmet.ProtuStrankaListNazivFormated_1">
      <item>T.B. COMMODO j.d.o.o. FUNTANA</item>
    </derivirana_varijabla>
  </DomainObject.Predmet.ProtuStrankaListNazivFormated>
  <DomainObject.Predmet.ProtuStrankaListNazivFormatedOIB>
    <izvorni_sadrzaj>
      <item>T.B. COMMODO j.d.o.o. FUNTANA, OIB 48847304118</item>
    </izvorni_sadrzaj>
    <derivirana_varijabla naziv="DomainObject.Predmet.ProtuStrankaListNazivFormatedOIB_1">
      <item>T.B. COMMODO j.d.o.o. FUNTANA, OIB 48847304118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St-66/2017-3</izvorni_sadrzaj>
    <derivirana_varijabla naziv="DomainObject.PoslovniBrojDokumenta_1">St-66/2017-3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T.B. COMMODO j.d.o.o. FUNTANA</izvorni_sadrzaj>
    <derivirana_varijabla naziv="DomainObject.Predmet.ProtustrankaIDrugi_1">T.B. COMMODO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T.B. COMMODO j.d.o.o. FUNTANA, OIB 48847304118, Dalmatinska 15, 52450 Funtana</izvorni_sadrzaj>
    <derivirana_varijabla naziv="DomainObject.Predmet.ProtustrankaIDrugiAdressOIB_1">T.B. COMMODO j.d.o.o. FUNTANA, OIB 48847304118, Dalmatinska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T.B. COMMODO j.d.o.o. FUNTANA</item>
    </izvorni_sadrzaj>
    <derivirana_varijabla naziv="DomainObject.Predmet.SudioniciListNaziv_1">
      <item>FINANCIJSKA AGENCIJA, RC RIJEKA, PODRUŽNICA PULA, PULA</item>
      <item>T.B. COMMODO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T.B. COMMODO j.d.o.o. FUNTANA, OIB 48847304118, Dalmatinska 15,52450 Funtana</item>
    </izvorni_sadrzaj>
    <derivirana_varijabla naziv="DomainObject.Predmet.SudioniciListAdressOIB_1">
      <item>FINANCIJSKA AGENCIJA, RC RIJEKA, PODRUŽNICA PULA, PULA, OIB 85821130368, Giardini 5,52100 Pula</item>
      <item>T.B. COMMODO j.d.o.o. FUNTANA, OIB 48847304118, Dalmatinska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48847304118</item>
    </izvorni_sadrzaj>
    <derivirana_varijabla naziv="DomainObject.Predmet.SudioniciListNazivOIB_1">
      <item>, OIB 85821130368</item>
      <item>, OIB 48847304118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1626</properties:Characters>
  <properties:Lines>47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2017-02-03T12:59:00Z</dcterms:created>
  <dc:creator>Jasmina Matika</dc:creator>
  <cp:lastModifiedBy>Jasmina Matika</cp:lastModifiedBy>
  <dcterms:modified xmlns:xsi="http://www.w3.org/2001/XMLSchema-instance" xsi:type="dcterms:W3CDTF">2017-02-06T08:34:00Z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