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7cb7" w14:paraId="2d77cb7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995FE6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95FE6">
        <w:rPr>
          <w:sz w:val="24"/>
        </w:rPr>
        <w:t>3455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995FE6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995FE6">
        <w:rPr>
          <w:sz w:val="24"/>
          <w:szCs w:val="24"/>
        </w:rPr>
        <w:t xml:space="preserve">TiM, poljoprivredna zadruga u likvidaciji, Zdenci Brdovečki, Prigorje Brdovečko, Praha 6a, OIB: 45249762077, </w:t>
      </w:r>
      <w:r w:rsidR="00A93C48" w:rsidRPr="00D0256A">
        <w:rPr>
          <w:sz w:val="24"/>
          <w:szCs w:val="24"/>
        </w:rPr>
        <w:t xml:space="preserve">dana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995FE6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995FE6">
        <w:rPr>
          <w:sz w:val="24"/>
          <w:szCs w:val="24"/>
        </w:rPr>
        <w:t>TiM, poljoprivredna zadruga u likvidaciji, Zdenci Brdovečki, Prigorje Brdovečko, Praha 6a, MBS: 080502111, OIB: 45249762077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995FE6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995FE6">
        <w:rPr>
          <w:sz w:val="24"/>
          <w:szCs w:val="24"/>
        </w:rPr>
        <w:t>TiM, poljoprivredna zadruga u likvidaciji, Zdenci Brdovečki, Prigorje Brdovečko, Praha 6a, OIB: 45249762077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6F5F88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2E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2E1D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2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E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E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E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E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2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E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E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E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E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3455</izvorni_sadrzaj>
    <derivirana_varijabla naziv="DomainObject.Predmet.Broj_1">3455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St-3455/2015</izvorni_sadrzaj>
    <derivirana_varijabla naziv="DomainObject.Predmet.OznakaBroj_1">St-3455/2015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poljoprivredna zadruga u likvidaciji</izvorni_sadrzaj>
    <derivirana_varijabla naziv="DomainObject.Predmet.ProtustrankaFormated_1">  TiM poljoprivredna zadruga u likvidaciji</derivirana_varijabla>
  </DomainObject.Predmet.ProtustrankaFormated>
  <DomainObject.Predmet.ProtustrankaFormatedOIB>
    <izvorni_sadrzaj>  TiM poljoprivredna zadruga u likvidaciji, OIB 45249762077</izvorni_sadrzaj>
    <derivirana_varijabla naziv="DomainObject.Predmet.ProtustrankaFormatedOIB_1">  TiM poljoprivredna zadruga u likvidaciji, OIB 45249762077</derivirana_varijabla>
  </DomainObject.Predmet.ProtustrankaFormatedOIB>
  <DomainObject.Predmet.ProtustrankaFormatedWithAdress>
    <izvorni_sadrzaj> TiM poljoprivredna zadruga u likvidaciji, Praha 6a, 10291 Prigorje Brdovečko, 10291 Zdenci Brdovečki</izvorni_sadrzaj>
    <derivirana_varijabla naziv="DomainObject.Predmet.ProtustrankaFormatedWithAdress_1"> TiM poljoprivredna zadruga u likvidaciji, Praha 6a, 10291 Prigorje Brdovečko, 10291 Zdenci Brdovečki</derivirana_varijabla>
  </DomainObject.Predmet.ProtustrankaFormatedWithAdress>
  <DomainObject.Predmet.ProtustrankaFormatedWithAdressOIB>
    <izvorni_sadrzaj> TiM poljoprivredna zadruga u likvidaciji, OIB 45249762077, Praha 6a, 10291 Prigorje Brdovečko, 10291 Zdenci Brdovečki</izvorni_sadrzaj>
    <derivirana_varijabla naziv="DomainObject.Predmet.ProtustrankaFormatedWithAdressOIB_1"> TiM poljoprivredna zadruga u likvidaciji, OIB 45249762077, Praha 6a, 10291 Prigorje Brdovečko, 10291 Zdenci Brdovečki</derivirana_varijabla>
  </DomainObject.Predmet.ProtustrankaFormatedWithAdressOIB>
  <DomainObject.Predmet.ProtustrankaWithAdress>
    <izvorni_sadrzaj>TiM poljoprivredna zadruga u likvidaciji Praha 6a, 10291 Prigorje Brdovečko, 10291 Zdenci Brdovečki</izvorni_sadrzaj>
    <derivirana_varijabla naziv="DomainObject.Predmet.ProtustrankaWithAdress_1">TiM poljoprivredna zadruga u likvidaciji Praha 6a, 10291 Prigorje Brdovečko, 10291 Zdenci Brdovečki</derivirana_varijabla>
  </DomainObject.Predmet.ProtustrankaWithAdress>
  <DomainObject.Predmet.ProtustrankaWithAdressOIB>
    <izvorni_sadrzaj>TiM poljoprivredna zadruga u likvidaciji, OIB 45249762077, Praha 6a, 10291 Prigorje Brdovečko, 10291 Zdenci Brdovečki</izvorni_sadrzaj>
    <derivirana_varijabla naziv="DomainObject.Predmet.ProtustrankaWithAdressOIB_1">TiM poljoprivredna zadruga u likvidaciji, OIB 45249762077, Praha 6a, 10291 Prigorje Brdovečko, 10291 Zdenci Brdovečki</derivirana_varijabla>
  </DomainObject.Predmet.ProtustrankaWithAdressOIB>
  <DomainObject.Predmet.ProtustrankaNazivFormated>
    <izvorni_sadrzaj>TiM poljoprivredna zadruga u likvidaciji</izvorni_sadrzaj>
    <derivirana_varijabla naziv="DomainObject.Predmet.ProtustrankaNazivFormated_1">TiM poljoprivredna zadruga u likvidaciji</derivirana_varijabla>
  </DomainObject.Predmet.ProtustrankaNazivFormated>
  <DomainObject.Predmet.ProtustrankaNazivFormatedOIB>
    <izvorni_sadrzaj>TiM poljoprivredna zadruga u likvidaciji, OIB 45249762077</izvorni_sadrzaj>
    <derivirana_varijabla naziv="DomainObject.Predmet.ProtustrankaNazivFormatedOIB_1">TiM poljoprivredna zadruga u likvidaciji, OIB 45249762077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poljoprivredna zadruga u likvidaciji</item>
    </izvorni_sadrzaj>
    <derivirana_varijabla naziv="DomainObject.Predmet.ProtuStrankaListFormated_1">
      <item>TiM poljoprivredna zadruga u likvidaciji</item>
    </derivirana_varijabla>
  </DomainObject.Predmet.ProtuStrankaListFormated>
  <DomainObject.Predmet.ProtuStrankaListFormatedOIB>
    <izvorni_sadrzaj>
      <item>TiM poljoprivredna zadruga u likvidaciji, OIB 45249762077</item>
    </izvorni_sadrzaj>
    <derivirana_varijabla naziv="DomainObject.Predmet.ProtuStrankaListFormatedOIB_1">
      <item>TiM poljoprivredna zadruga u likvidaciji, OIB 45249762077</item>
    </derivirana_varijabla>
  </DomainObject.Predmet.ProtuStrankaListFormatedOIB>
  <DomainObject.Predmet.ProtuStrankaListFormatedWithAdress>
    <izvorni_sadrzaj>
      <item>TiM poljoprivredna zadruga u likvidaciji, Praha 6a, 10291 Prigorje Brdovečko, 10291 Zdenci Brdovečki</item>
    </izvorni_sadrzaj>
    <derivirana_varijabla naziv="DomainObject.Predmet.ProtuStrankaListFormatedWithAdress_1">
      <item>TiM poljoprivredna zadruga u likvidaciji, Praha 6a, 10291 Prigorje Brdovečko, 10291 Zdenci Brdovečki</item>
    </derivirana_varijabla>
  </DomainObject.Predmet.ProtuStrankaListFormatedWithAdress>
  <DomainObject.Predmet.ProtuStrankaListFormatedWithAdressOIB>
    <izvorni_sadrzaj>
      <item>TiM poljoprivredna zadruga u likvidaciji, OIB 45249762077, Praha 6a, 10291 Prigorje Brdovečko, 10291 Zdenci Brdovečki</item>
    </izvorni_sadrzaj>
    <derivirana_varijabla naziv="DomainObject.Predmet.ProtuStrankaListFormatedWithAdressOIB_1">
      <item>TiM poljoprivredna zadruga u likvidaciji, OIB 45249762077, Praha 6a, 10291 Prigorje Brdovečko, 10291 Zdenci Brdovečki</item>
    </derivirana_varijabla>
  </DomainObject.Predmet.ProtuStrankaListFormatedWithAdressOIB>
  <DomainObject.Predmet.ProtuStrankaListNazivFormated>
    <izvorni_sadrzaj>
      <item>TiM poljoprivredna zadruga u likvidaciji</item>
    </izvorni_sadrzaj>
    <derivirana_varijabla naziv="DomainObject.Predmet.ProtuStrankaListNazivFormated_1">
      <item>TiM poljoprivredna zadruga u likvidaciji</item>
    </derivirana_varijabla>
  </DomainObject.Predmet.ProtuStrankaListNazivFormated>
  <DomainObject.Predmet.ProtuStrankaListNazivFormatedOIB>
    <izvorni_sadrzaj>
      <item>TiM poljoprivredna zadruga u likvidaciji, OIB 45249762077</item>
    </izvorni_sadrzaj>
    <derivirana_varijabla naziv="DomainObject.Predmet.ProtuStrankaListNazivFormatedOIB_1">
      <item>TiM poljoprivredna zadruga u likvidaciji, OIB 45249762077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poljoprivredna zadruga u likvidaciji</izvorni_sadrzaj>
    <derivirana_varijabla naziv="DomainObject.Predmet.ProtustrankaIDrugi_1">TiM poljoprivredna zadruga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poljoprivredna zadruga u likvidaciji, OIB 45249762077, Praha 6a, 10291 Prigorje Brdovečko, 10291 Zdenci Brdovečki</izvorni_sadrzaj>
    <derivirana_varijabla naziv="DomainObject.Predmet.ProtustrankaIDrugiAdressOIB_1">TiM poljoprivredna zadruga u likvidaciji, OIB 45249762077, Praha 6a, 10291 Prigorje Brdovečko, 10291 Zdenci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poljoprivredna zadruga u likvidaciji</item>
    </izvorni_sadrzaj>
    <derivirana_varijabla naziv="DomainObject.Predmet.SudioniciListNaziv_1">
      <item>FINA Regionalni centar Zagreb</item>
      <item>TiM poljoprivredna zadruga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TiM poljoprivredna zadruga u likvidaciji, OIB 45249762077, Praha 6a, 10291 Prigorje Brdovečko,10291 Zdenci Brdovečki</item>
    </izvorni_sadrzaj>
    <derivirana_varijabla naziv="DomainObject.Predmet.SudioniciListAdressOIB_1">
      <item>FINA Regionalni centar Zagreb, OIB 85821130368, Trg svibanjskih žrtava 1995. 1,10000 Zagreb</item>
      <item>TiM poljoprivredna zadruga u likvidaciji, OIB 45249762077, Praha 6a, 10291 Prigorje Brdovečko,10291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45249762077</item>
    </izvorni_sadrzaj>
    <derivirana_varijabla naziv="DomainObject.Predmet.SudioniciListNazivOIB_1">
      <item>, OIB 85821130368</item>
      <item>, OIB 45249762077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1833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2015-11-12T13:35:00Z</dcterms:created>
  <dc:creator>Korisnik</dc:creator>
  <cp:lastModifiedBy>Maja Hilje</cp:lastModifiedBy>
  <cp:lastPrinted>2015-11-12T13:34:00Z</cp:lastPrinted>
  <dcterms:modified xmlns:xsi="http://www.w3.org/2001/XMLSchema-instance" xsi:type="dcterms:W3CDTF">2015-11-12T13:40:00Z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