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9def" w14:paraId="9379def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D70CF1" w:rsidR="00D70CF1">
      <w:r>
        <w:rPr>
          <w:rStyle w:val="Naglaeno"/>
        </w:rPr>
        <w:t xml:space="preserve">             </w:t>
      </w:r>
      <w:r w:rsidR="00561026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0CF1" w:rsidP="00D70CF1" w:rsidR="00D70CF1"/>
    <w:p w:rsidRDefault="00D70CF1" w:rsidP="00D70CF1" w:rsidR="00D70CF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D70CF1" w:rsidP="00D70CF1" w:rsidR="00125ED5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</w:t>
      </w:r>
      <w:r>
        <w:rPr>
          <w:sz w:val="22"/>
          <w:szCs w:val="22"/>
        </w:rPr>
        <w:tab/>
      </w:r>
    </w:p>
    <w:p w:rsidRDefault="007E195C" w:rsidP="00125ED5" w:rsidR="00B75497" w:rsidRPr="007E195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 w:rsidR="00F94690">
        <w:rPr>
          <w:sz w:val="22"/>
          <w:szCs w:val="22"/>
        </w:rPr>
        <w:t>3</w:t>
      </w:r>
      <w:r>
        <w:rPr>
          <w:sz w:val="22"/>
          <w:szCs w:val="22"/>
        </w:rPr>
        <w:t xml:space="preserve">  </w:t>
      </w:r>
      <w:r w:rsidRPr="00536C32">
        <w:rPr>
          <w:sz w:val="22"/>
          <w:szCs w:val="22"/>
        </w:rPr>
        <w:t>St-</w:t>
      </w:r>
      <w:r w:rsidR="0042535D">
        <w:rPr>
          <w:sz w:val="22"/>
          <w:szCs w:val="22"/>
        </w:rPr>
        <w:t xml:space="preserve">190/17-6                </w:t>
      </w:r>
    </w:p>
    <w:p w:rsidRDefault="00B75497" w:rsidP="00B75497" w:rsidR="00B75497">
      <w:pPr>
        <w:pStyle w:val="Naslov1"/>
        <w:rPr>
          <w:lang w:val="hr-HR"/>
        </w:rPr>
      </w:pPr>
    </w:p>
    <w:p w:rsidRDefault="00B75497" w:rsidP="00D70CF1" w:rsidR="00B75497" w:rsidRPr="00757EF7">
      <w:pPr>
        <w:pStyle w:val="Naslov1"/>
        <w:jc w:val="left"/>
        <w:rPr>
          <w:b w:val="false"/>
          <w:lang w:val="hr-HR"/>
        </w:rPr>
      </w:pPr>
    </w:p>
    <w:p w:rsidRDefault="00BE6F62" w:rsidP="00BE6F62" w:rsidR="00B75497" w:rsidRPr="00757EF7">
      <w:pPr>
        <w:pStyle w:val="Naslov1"/>
        <w:rPr>
          <w:b w:val="false"/>
          <w:lang w:val="hr-HR"/>
        </w:rPr>
      </w:pPr>
      <w:r w:rsidRPr="00757EF7">
        <w:rPr>
          <w:b w:val="false"/>
          <w:lang w:val="hr-HR"/>
        </w:rPr>
        <w:t xml:space="preserve">U  I M E  R E P U B L I K E  H R V A T S K E </w:t>
      </w:r>
    </w:p>
    <w:p w:rsidRDefault="00B75497" w:rsidP="00B75497" w:rsidR="00B75497" w:rsidRPr="00757EF7">
      <w:pPr>
        <w:pStyle w:val="Naslov1"/>
        <w:rPr>
          <w:b w:val="false"/>
          <w:lang w:val="es-ES"/>
        </w:rPr>
      </w:pPr>
      <w:r w:rsidRPr="00757EF7">
        <w:rPr>
          <w:b w:val="false"/>
          <w:lang w:val="hr-HR"/>
        </w:rPr>
        <w:t>R J E Š E N J E</w:t>
      </w:r>
    </w:p>
    <w:p w:rsidRDefault="00B75497" w:rsidP="00B75497" w:rsidR="00B75497" w:rsidRPr="00757EF7">
      <w:pPr>
        <w:jc w:val="center"/>
        <w:rPr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701F08" w:rsidP="001060CE" w:rsidR="00663161">
      <w:pPr>
        <w:ind w:firstLine="708"/>
        <w:jc w:val="both"/>
      </w:pPr>
      <w:r>
        <w:rPr>
          <w:color w:val="000000"/>
        </w:rPr>
        <w:t xml:space="preserve">TRGOVAČKI SUD U OSIJEKU, po sucu pojedincu Gordani Njari, </w:t>
      </w:r>
      <w:r w:rsidR="00663161">
        <w:rPr>
          <w:color w:val="000000"/>
        </w:rPr>
        <w:t xml:space="preserve">u stečajnom predmetu u povodu zahtjeva </w:t>
      </w:r>
      <w:r w:rsidR="00663161">
        <w:t xml:space="preserve">Financijske agencije OIB 85821130368, Regionalni centar Zagreb, Podružnica Zagreb, Trg svibanjskih žrtava 1995. 1, </w:t>
      </w:r>
      <w:r w:rsidR="00663161">
        <w:rPr>
          <w:color w:val="000000"/>
        </w:rPr>
        <w:t xml:space="preserve">za pokretanje skraćenog stečajnog postupka nad dužnikom </w:t>
      </w:r>
      <w:r w:rsidR="00663161">
        <w:t xml:space="preserve">ELIGO PLAN d.o.o. Krapina, Frana Galovća 7/A, OIB 33389390261, MBS 080759693, dana 28. lipnja 2017.   </w:t>
      </w:r>
    </w:p>
    <w:p w:rsidRDefault="00663161" w:rsidP="001060CE" w:rsidR="00663161">
      <w:pPr>
        <w:ind w:firstLine="708"/>
        <w:jc w:val="both"/>
      </w:pPr>
    </w:p>
    <w:p w:rsidRDefault="001060CE" w:rsidP="001060CE" w:rsidR="001060CE">
      <w:pPr>
        <w:ind w:firstLine="708"/>
        <w:jc w:val="both"/>
      </w:pPr>
      <w:r>
        <w:t xml:space="preserve">                                                                 </w:t>
      </w:r>
    </w:p>
    <w:p w:rsidRDefault="00B75497" w:rsidP="00B75497" w:rsidR="00B75497" w:rsidRPr="002321C7">
      <w:pPr>
        <w:jc w:val="center"/>
        <w:rPr>
          <w:bCs/>
        </w:rPr>
      </w:pPr>
      <w:r w:rsidRPr="002321C7">
        <w:t xml:space="preserve">    r i j e š i o   j e</w:t>
      </w:r>
    </w:p>
    <w:p w:rsidRDefault="00B75497" w:rsidP="00B75497" w:rsidR="00B75497" w:rsidRPr="001F303F">
      <w:pPr>
        <w:jc w:val="both"/>
      </w:pPr>
    </w:p>
    <w:p w:rsidRDefault="009927A0" w:rsidP="00B15931" w:rsidR="00705D6A">
      <w:pPr>
        <w:ind w:firstLine="720"/>
        <w:jc w:val="both"/>
        <w:rPr>
          <w:bCs/>
        </w:rPr>
      </w:pPr>
      <w:r w:rsidRPr="001F303F">
        <w:t xml:space="preserve">Obustavlja se skraćeni stečajni postupak nad dužnikom </w:t>
      </w:r>
      <w:r w:rsidR="00663161">
        <w:t xml:space="preserve">ELIGO PLAN d.o.o. Krapina, Frana Galovća 7/A, OIB 33389390261, MBS 080759693, </w:t>
      </w:r>
      <w:r w:rsidR="00B15931" w:rsidRPr="001F303F">
        <w:t xml:space="preserve">a zahtjev </w:t>
      </w:r>
      <w:r w:rsidRPr="001F303F">
        <w:t xml:space="preserve">FINE Regionalni centar </w:t>
      </w:r>
      <w:r w:rsidR="00064EF5" w:rsidRPr="001F303F">
        <w:t xml:space="preserve">Zagreb, Podružnica </w:t>
      </w:r>
      <w:r w:rsidR="0004150D">
        <w:t>Zagreb, od 13. listopada 2016.</w:t>
      </w:r>
      <w:r w:rsidR="008F57CA" w:rsidRPr="001F303F">
        <w:t xml:space="preserve"> </w:t>
      </w:r>
      <w:r w:rsidRPr="001F303F">
        <w:t>Klasa: 110-07/1</w:t>
      </w:r>
      <w:r w:rsidR="008F57CA" w:rsidRPr="001F303F">
        <w:t>6</w:t>
      </w:r>
      <w:r w:rsidRPr="001F303F">
        <w:t>-01/04, Urudžbeni</w:t>
      </w:r>
      <w:r>
        <w:t xml:space="preserve"> broj: 04-06-1</w:t>
      </w:r>
      <w:r w:rsidR="00547667">
        <w:t>6-</w:t>
      </w:r>
      <w:r w:rsidR="0004150D">
        <w:t>12235</w:t>
      </w:r>
      <w:r w:rsidR="00FB1D58">
        <w:t xml:space="preserve"> s</w:t>
      </w:r>
      <w:r w:rsidR="00064EF5">
        <w:t>e odbacuje</w:t>
      </w:r>
      <w:r w:rsidR="00FB1D58">
        <w:t xml:space="preserve">. </w:t>
      </w:r>
    </w:p>
    <w:p w:rsidRDefault="000F37AE" w:rsidP="000F37AE" w:rsidR="000F37AE">
      <w:pPr>
        <w:pStyle w:val="Naslov1"/>
        <w:jc w:val="left"/>
        <w:rPr>
          <w:lang w:val="hr-HR"/>
        </w:rPr>
      </w:pPr>
    </w:p>
    <w:p w:rsidRDefault="00B75497" w:rsidP="00B75497" w:rsidR="00B75497" w:rsidRPr="002321C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27709B" w:rsidP="00B75497" w:rsidR="0027709B">
      <w:pPr>
        <w:jc w:val="both"/>
        <w:rPr>
          <w:b/>
          <w:bCs/>
        </w:rPr>
      </w:pPr>
    </w:p>
    <w:p w:rsidRDefault="00FB1D58" w:rsidP="00FB1D58" w:rsidR="00DB5CA0">
      <w:pPr>
        <w:ind w:firstLine="720"/>
        <w:jc w:val="both"/>
      </w:pPr>
      <w:r>
        <w:t xml:space="preserve">FINA Regionalni centar Zagreb je </w:t>
      </w:r>
      <w:r w:rsidR="00DB5CA0">
        <w:t>13</w:t>
      </w:r>
      <w:r w:rsidR="00231EDF">
        <w:t xml:space="preserve">. listopada </w:t>
      </w:r>
      <w:r w:rsidR="008F57CA">
        <w:t>2016.</w:t>
      </w:r>
      <w:r>
        <w:t xml:space="preserve"> dostavila Trgovačkom sudu u Zagrebu</w:t>
      </w:r>
      <w:r w:rsidR="00231EDF">
        <w:t xml:space="preserve">, </w:t>
      </w:r>
      <w:r>
        <w:t>zahtjev za provedbu skraćenog stečajnog postupka nad dužnikom</w:t>
      </w:r>
      <w:r w:rsidR="00547667">
        <w:t xml:space="preserve"> </w:t>
      </w:r>
      <w:r w:rsidR="00231EDF">
        <w:t xml:space="preserve"> </w:t>
      </w:r>
      <w:r w:rsidR="00DB5CA0">
        <w:t>ELIGO PLAN d.o.o. Krapina, Frana Galovća 7/A, OIB 33389390261, MBS 080759693.</w:t>
      </w:r>
    </w:p>
    <w:p w:rsidRDefault="00DB5CA0" w:rsidP="00FB1D58" w:rsidR="00231EDF">
      <w:pPr>
        <w:ind w:firstLine="720"/>
        <w:jc w:val="both"/>
      </w:pPr>
      <w:r>
        <w:t xml:space="preserve"> </w:t>
      </w:r>
    </w:p>
    <w:p w:rsidRDefault="00FB1D58" w:rsidP="00FB1D58" w:rsidR="00FB1D58">
      <w:pPr>
        <w:ind w:firstLine="720"/>
        <w:jc w:val="both"/>
      </w:pPr>
      <w:r>
        <w:t>Temeljem rješenja Visokog trgovačkog suda RH u</w:t>
      </w:r>
      <w:r w:rsidR="008E1127">
        <w:t xml:space="preserve"> Zagrebu broj 31-Su-</w:t>
      </w:r>
      <w:r w:rsidR="003E7A1F">
        <w:t xml:space="preserve">58/17-2 od 11. siječnja 2017. </w:t>
      </w:r>
      <w:r>
        <w:t xml:space="preserve">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FB1D58" w:rsidP="001E5DAC" w:rsidR="00FB1D58">
      <w:pPr>
        <w:jc w:val="both"/>
      </w:pPr>
    </w:p>
    <w:p w:rsidRDefault="000B7056" w:rsidP="000B7056" w:rsidR="000B7056">
      <w:pPr>
        <w:ind w:firstLine="720"/>
        <w:jc w:val="both"/>
      </w:pPr>
      <w:r>
        <w:rPr>
          <w:bCs/>
        </w:rPr>
        <w:t xml:space="preserve">Trgovački sud u Osijeku je sukladno čl. 430. </w:t>
      </w:r>
      <w:r>
        <w:t>Stečajnog zakona („Narodne novine“ br.</w:t>
      </w:r>
      <w:r w:rsidR="008111F0">
        <w:t xml:space="preserve"> 71/15. u daljnjem tekstu SZ-a)</w:t>
      </w:r>
      <w:r>
        <w:rPr>
          <w:bCs/>
        </w:rPr>
        <w:t xml:space="preserve"> dana </w:t>
      </w:r>
      <w:r w:rsidR="007626FE">
        <w:rPr>
          <w:bCs/>
        </w:rPr>
        <w:t>07</w:t>
      </w:r>
      <w:r w:rsidR="003E7A1F">
        <w:rPr>
          <w:bCs/>
        </w:rPr>
        <w:t>. veljače 2017.</w:t>
      </w:r>
      <w:r>
        <w:rPr>
          <w:bCs/>
        </w:rPr>
        <w:t xml:space="preserve"> </w:t>
      </w:r>
      <w:r>
        <w:t>objavio oglas na mrežnoj stranici e-oglasna ploča sudova pod poslovnim brojem St-</w:t>
      </w:r>
      <w:r w:rsidR="007626FE">
        <w:t>190</w:t>
      </w:r>
      <w:r w:rsidR="008E02E2">
        <w:t>/17-3</w:t>
      </w:r>
      <w:r w:rsidR="00216DD2">
        <w:t xml:space="preserve"> </w:t>
      </w:r>
      <w:r>
        <w:t xml:space="preserve">kojim je pozvao osobu ovlaštenu za zastupanje dužnika da u roku od l5 dana od dana objave oglasa podnese sudu javnobilježnički ovjerovljeni popis imovine i obveza na propisanom obrascu te vjerovnike da najkasnije u roku od 45 dana od objave oglase predlože </w:t>
      </w:r>
      <w:r>
        <w:lastRenderedPageBreak/>
        <w:t xml:space="preserve">otvaranje stečajnog postupka, te da uplate predujam u iznosu od 10.000,00 kn za pokriće troškova tog postupka na žiro-račun ovoga suda. </w:t>
      </w:r>
    </w:p>
    <w:p w:rsidRDefault="000B7056" w:rsidP="001E5DAC" w:rsidR="000B7056">
      <w:pPr>
        <w:jc w:val="both"/>
      </w:pPr>
    </w:p>
    <w:p w:rsidRDefault="000C565D" w:rsidP="001F303F" w:rsidR="008C7DD1" w:rsidRPr="008C7DD1">
      <w:pPr>
        <w:jc w:val="both"/>
      </w:pPr>
      <w:r>
        <w:tab/>
      </w:r>
      <w:r w:rsidR="00286E9D" w:rsidRPr="008C7DD1">
        <w:t>Iz potvrde FINE</w:t>
      </w:r>
      <w:r w:rsidR="00747DC4" w:rsidRPr="008C7DD1">
        <w:t xml:space="preserve"> Sektor poslovne mreže</w:t>
      </w:r>
      <w:r w:rsidR="00286E9D" w:rsidRPr="008C7DD1">
        <w:t xml:space="preserve"> R</w:t>
      </w:r>
      <w:r w:rsidR="001F303F" w:rsidRPr="008C7DD1">
        <w:t>eg</w:t>
      </w:r>
      <w:r w:rsidR="00286E9D" w:rsidRPr="008C7DD1">
        <w:t>i</w:t>
      </w:r>
      <w:r w:rsidR="001F303F" w:rsidRPr="008C7DD1">
        <w:t>o</w:t>
      </w:r>
      <w:r w:rsidR="00D2376F" w:rsidRPr="008C7DD1">
        <w:t>nalni centar Zagreb</w:t>
      </w:r>
      <w:r w:rsidR="00980701" w:rsidRPr="008C7DD1">
        <w:t xml:space="preserve">, Podružnica </w:t>
      </w:r>
      <w:r w:rsidR="008C7DD1" w:rsidRPr="008C7DD1">
        <w:t>Karlovac</w:t>
      </w:r>
      <w:r w:rsidR="00980701" w:rsidRPr="008C7DD1">
        <w:t xml:space="preserve"> </w:t>
      </w:r>
      <w:r w:rsidR="008C7DD1" w:rsidRPr="008C7DD1">
        <w:t xml:space="preserve">o </w:t>
      </w:r>
      <w:r w:rsidR="00286E9D" w:rsidRPr="008C7DD1">
        <w:t xml:space="preserve">blokadi računa i </w:t>
      </w:r>
      <w:r w:rsidR="001F303F" w:rsidRPr="008C7DD1">
        <w:t>novčanih</w:t>
      </w:r>
      <w:r w:rsidR="00286E9D" w:rsidRPr="008C7DD1">
        <w:t xml:space="preserve"> sredstava ovršenika od </w:t>
      </w:r>
      <w:r w:rsidR="00D2376F" w:rsidRPr="008C7DD1">
        <w:t>9. svibnja 2</w:t>
      </w:r>
      <w:r w:rsidR="00286E9D" w:rsidRPr="008C7DD1">
        <w:t>017. je razvidno da</w:t>
      </w:r>
      <w:r w:rsidR="008C7DD1" w:rsidRPr="008C7DD1">
        <w:t xml:space="preserve"> su svi računi stečajnog dužnika deblokirani dana l5. prosinca 2016. i nakon tog datuma FINA nije zaprimila za navedenog dužnika niti jednu novu osnovu za plaćanje koju je trebalo izvršiti s računa dužnika. </w:t>
      </w:r>
    </w:p>
    <w:p w:rsidRDefault="008C7DD1" w:rsidP="00507D3C" w:rsidR="008C7DD1">
      <w:pPr>
        <w:ind w:firstLine="720"/>
        <w:jc w:val="both"/>
      </w:pPr>
    </w:p>
    <w:p w:rsidRDefault="00FB1D58" w:rsidP="00507D3C" w:rsidR="00205C4E">
      <w:pPr>
        <w:ind w:firstLine="720"/>
        <w:jc w:val="both"/>
      </w:pPr>
      <w:r>
        <w:t>Iz navedenog slijedi da je dužnik postao sposoban za plaćanje slijedom čega je valjalo obustaviti skraćeni stečajni postupak i riješiti kao u izrec</w:t>
      </w:r>
      <w:r w:rsidR="008E1127">
        <w:t xml:space="preserve">i sukladno čl. 128. st. 9. SZ-a.                                                      </w:t>
      </w:r>
    </w:p>
    <w:p w:rsidRDefault="00FB1D58" w:rsidP="00FB1D58" w:rsidR="00FB1D58">
      <w:pPr>
        <w:ind w:firstLine="720"/>
        <w:jc w:val="both"/>
      </w:pP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7626FE">
        <w:rPr>
          <w:bCs/>
        </w:rPr>
        <w:t>28. lipnja</w:t>
      </w:r>
      <w:r w:rsidR="00FD032F">
        <w:rPr>
          <w:bCs/>
        </w:rPr>
        <w:t xml:space="preserve"> 2017. </w:t>
      </w:r>
      <w:r w:rsidR="00D25E57">
        <w:rPr>
          <w:bCs/>
        </w:rPr>
        <w:t xml:space="preserve">              </w:t>
      </w:r>
      <w:r w:rsidR="00AE46B8">
        <w:rPr>
          <w:bCs/>
        </w:rPr>
        <w:t xml:space="preserve">               </w:t>
      </w:r>
    </w:p>
    <w:p w:rsidRDefault="005F22CA" w:rsidP="005F22CA" w:rsidR="005F22CA">
      <w:pPr>
        <w:ind w:left="360"/>
        <w:jc w:val="both"/>
      </w:pPr>
    </w:p>
    <w:p w:rsidRDefault="00E361A2" w:rsidP="00E361A2" w:rsidR="00E361A2">
      <w:pPr>
        <w:jc w:val="both"/>
      </w:pPr>
      <w:r>
        <w:t xml:space="preserve">ZAPISNIČAR                                                                                             S U D A C </w:t>
      </w:r>
    </w:p>
    <w:p w:rsidRDefault="00E361A2" w:rsidP="00E361A2" w:rsidR="00E361A2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E361A2" w:rsidP="00E361A2" w:rsidR="00E361A2">
      <w:pPr>
        <w:jc w:val="both"/>
      </w:pPr>
    </w:p>
    <w:p w:rsidRDefault="00E361A2" w:rsidP="00E361A2" w:rsidR="00E361A2">
      <w:pPr>
        <w:jc w:val="both"/>
        <w:rPr>
          <w:b/>
          <w:bCs/>
        </w:rPr>
      </w:pPr>
    </w:p>
    <w:p w:rsidRDefault="00E361A2" w:rsidP="00E361A2" w:rsidR="00E361A2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E361A2" w:rsidP="00E361A2" w:rsidR="00E361A2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E361A2" w:rsidP="00E361A2" w:rsidR="00E361A2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E361A2" w:rsidP="00E361A2" w:rsidR="00E361A2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E361A2" w:rsidP="00E361A2" w:rsidR="00E361A2">
      <w:pPr>
        <w:jc w:val="both"/>
        <w:rPr>
          <w:bCs/>
        </w:rPr>
      </w:pPr>
      <w:r>
        <w:rPr>
          <w:bCs/>
        </w:rPr>
        <w:t>D N A :</w:t>
      </w:r>
    </w:p>
    <w:p w:rsidRDefault="00E361A2" w:rsidP="00E361A2" w:rsidR="00E361A2">
      <w:pPr>
        <w:numPr>
          <w:ilvl w:val="0"/>
          <w:numId w:val="2"/>
        </w:numPr>
        <w:jc w:val="both"/>
      </w:pPr>
      <w:r>
        <w:t>Predlagatelju na  poslovni broj</w:t>
      </w:r>
    </w:p>
    <w:p w:rsidRDefault="00E361A2" w:rsidP="00E361A2" w:rsidR="00E361A2">
      <w:pPr>
        <w:numPr>
          <w:ilvl w:val="0"/>
          <w:numId w:val="2"/>
        </w:numPr>
        <w:jc w:val="both"/>
      </w:pPr>
      <w:r>
        <w:t xml:space="preserve">Dužniku  </w:t>
      </w:r>
    </w:p>
    <w:p w:rsidRDefault="00E361A2" w:rsidP="00E361A2" w:rsidR="00E361A2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E361A2" w:rsidP="00E361A2" w:rsidR="00E361A2">
      <w:pPr>
        <w:numPr>
          <w:ilvl w:val="0"/>
          <w:numId w:val="2"/>
        </w:numPr>
        <w:jc w:val="both"/>
      </w:pPr>
      <w:r>
        <w:t xml:space="preserve">Rj. obustavom </w:t>
      </w:r>
    </w:p>
    <w:p w:rsidRDefault="00E361A2" w:rsidP="00E361A2" w:rsidR="00E361A2">
      <w:pPr>
        <w:numPr>
          <w:ilvl w:val="0"/>
          <w:numId w:val="2"/>
        </w:numPr>
        <w:jc w:val="both"/>
      </w:pPr>
      <w:r>
        <w:t xml:space="preserve">K 28.7.                 </w:t>
      </w:r>
    </w:p>
    <w:p w:rsidRDefault="00E361A2" w:rsidP="00E361A2" w:rsidR="00E361A2">
      <w:pPr>
        <w:jc w:val="both"/>
        <w:rPr>
          <w:b/>
          <w:bCs/>
        </w:rPr>
      </w:pPr>
    </w:p>
    <w:p w:rsidRDefault="00E361A2" w:rsidP="00E361A2" w:rsidR="00E361A2">
      <w:pPr>
        <w:jc w:val="both"/>
        <w:rPr>
          <w:b/>
          <w:bCs/>
        </w:rPr>
      </w:pPr>
    </w:p>
    <w:p w:rsidRDefault="008A049F" w:rsidP="008A049F" w:rsidR="008A049F">
      <w:pPr>
        <w:jc w:val="both"/>
        <w:rPr>
          <w:b/>
          <w:bCs/>
        </w:rPr>
      </w:pPr>
    </w:p>
    <w:p w:rsidRDefault="00E361A2" w:rsidP="008A049F" w:rsidR="00E361A2">
      <w:pPr>
        <w:jc w:val="both"/>
        <w:rPr>
          <w:b/>
          <w:bCs/>
        </w:rPr>
      </w:pPr>
    </w:p>
    <w:p w:rsidRDefault="00E361A2" w:rsidP="008A049F" w:rsidR="00E361A2">
      <w:pPr>
        <w:jc w:val="both"/>
        <w:rPr>
          <w:b/>
          <w:bCs/>
        </w:rPr>
      </w:pPr>
    </w:p>
    <w:p w:rsidRDefault="00E361A2" w:rsidP="008A049F" w:rsidR="00E361A2">
      <w:pPr>
        <w:jc w:val="both"/>
        <w:rPr>
          <w:b/>
          <w:bCs/>
        </w:rPr>
      </w:pPr>
    </w:p>
    <w:p w:rsidRDefault="00E361A2" w:rsidP="008A049F" w:rsidR="00E361A2">
      <w:pPr>
        <w:jc w:val="both"/>
        <w:rPr>
          <w:b/>
          <w:bCs/>
        </w:rPr>
      </w:pPr>
    </w:p>
    <w:p w:rsidRDefault="00E361A2" w:rsidP="008A049F" w:rsidR="00E361A2">
      <w:pPr>
        <w:jc w:val="both"/>
        <w:rPr>
          <w:b/>
          <w:bCs/>
        </w:rPr>
      </w:pPr>
    </w:p>
    <w:p w:rsidRDefault="00E361A2" w:rsidP="008A049F" w:rsidR="00E361A2">
      <w:pPr>
        <w:jc w:val="both"/>
        <w:rPr>
          <w:b/>
          <w:bCs/>
        </w:rPr>
      </w:pPr>
    </w:p>
    <w:p w:rsidRDefault="00E361A2" w:rsidP="008A049F" w:rsidR="00E361A2">
      <w:pPr>
        <w:jc w:val="both"/>
        <w:rPr>
          <w:b/>
          <w:bCs/>
        </w:rPr>
      </w:pPr>
    </w:p>
    <w:p w:rsidRDefault="00E361A2" w:rsidP="008A049F" w:rsidR="00E361A2">
      <w:pPr>
        <w:jc w:val="both"/>
        <w:rPr>
          <w:b/>
          <w:bCs/>
        </w:rPr>
      </w:pPr>
    </w:p>
    <w:p w:rsidRDefault="00E361A2" w:rsidP="008A049F" w:rsidR="00E361A2">
      <w:pPr>
        <w:jc w:val="both"/>
        <w:rPr>
          <w:b/>
          <w:bCs/>
        </w:rPr>
      </w:pPr>
    </w:p>
    <w:p w:rsidRDefault="00E361A2" w:rsidP="008A049F" w:rsidR="00E361A2">
      <w:pPr>
        <w:jc w:val="both"/>
        <w:rPr>
          <w:b/>
          <w:bCs/>
        </w:rPr>
      </w:pPr>
    </w:p>
    <w:p w:rsidRDefault="00E361A2" w:rsidP="008A049F" w:rsidR="00E361A2">
      <w:pPr>
        <w:jc w:val="both"/>
        <w:rPr>
          <w:b/>
          <w:bCs/>
        </w:rPr>
      </w:pPr>
    </w:p>
    <w:sectPr w:rsidSect="00873F42" w:rsidR="00E361A2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576EDC" w:rsidR="00873F42" w:rsidRPr="00980701">
    <w:pPr>
      <w:pStyle w:val="Naslov1"/>
      <w:jc w:val="right"/>
      <w:rPr>
        <w:b w:val="false"/>
        <w:lang w:val="hr-HR"/>
      </w:rPr>
    </w:pPr>
    <w:r w:rsidRPr="00980701">
      <w:rPr>
        <w:b w:val="false"/>
      </w:rPr>
      <w:fldChar w:fldCharType="begin"/>
    </w:r>
    <w:r w:rsidRPr="00980701">
      <w:rPr>
        <w:b w:val="false"/>
      </w:rPr>
      <w:instrText>PAGE   \* MERGEFORMAT</w:instrText>
    </w:r>
    <w:r w:rsidRPr="00980701">
      <w:rPr>
        <w:b w:val="false"/>
      </w:rPr>
      <w:fldChar w:fldCharType="separate"/>
    </w:r>
    <w:r w:rsidR="00523803">
      <w:rPr>
        <w:b w:val="false"/>
        <w:noProof/>
      </w:rPr>
      <w:t>2</w:t>
    </w:r>
    <w:r w:rsidRPr="00980701">
      <w:rPr>
        <w:b w:val="false"/>
      </w:rPr>
      <w:fldChar w:fldCharType="end"/>
    </w:r>
    <w:r w:rsidRPr="00980701">
      <w:rPr>
        <w:b w:val="false"/>
      </w:rPr>
      <w:t xml:space="preserve">                                       </w:t>
    </w:r>
    <w:r w:rsidR="00980701" w:rsidRPr="00980701">
      <w:rPr>
        <w:b w:val="false"/>
        <w:sz w:val="22"/>
        <w:szCs w:val="22"/>
      </w:rPr>
      <w:t xml:space="preserve">3  St-190/17-6               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F0F"/>
    <w:rsid w:val="00027C6F"/>
    <w:rsid w:val="000357D1"/>
    <w:rsid w:val="0004150D"/>
    <w:rsid w:val="00064EF5"/>
    <w:rsid w:val="00070172"/>
    <w:rsid w:val="00072890"/>
    <w:rsid w:val="00096279"/>
    <w:rsid w:val="0009777D"/>
    <w:rsid w:val="000B7056"/>
    <w:rsid w:val="000C2C24"/>
    <w:rsid w:val="000C565D"/>
    <w:rsid w:val="000D5237"/>
    <w:rsid w:val="000F37AE"/>
    <w:rsid w:val="001060CE"/>
    <w:rsid w:val="0010734A"/>
    <w:rsid w:val="001131BD"/>
    <w:rsid w:val="00124418"/>
    <w:rsid w:val="00124F84"/>
    <w:rsid w:val="00125ED5"/>
    <w:rsid w:val="00154A6B"/>
    <w:rsid w:val="00173651"/>
    <w:rsid w:val="001A31D7"/>
    <w:rsid w:val="001A4FEB"/>
    <w:rsid w:val="001C2D4A"/>
    <w:rsid w:val="001D2166"/>
    <w:rsid w:val="001D68E7"/>
    <w:rsid w:val="001E5DAC"/>
    <w:rsid w:val="001F303F"/>
    <w:rsid w:val="00205C4E"/>
    <w:rsid w:val="00216DD2"/>
    <w:rsid w:val="00223CB6"/>
    <w:rsid w:val="0022534A"/>
    <w:rsid w:val="00231EDF"/>
    <w:rsid w:val="002321C7"/>
    <w:rsid w:val="002468B4"/>
    <w:rsid w:val="00263C0D"/>
    <w:rsid w:val="0027709B"/>
    <w:rsid w:val="002840C2"/>
    <w:rsid w:val="00286E9D"/>
    <w:rsid w:val="00287EC6"/>
    <w:rsid w:val="002B5B3A"/>
    <w:rsid w:val="002E7214"/>
    <w:rsid w:val="00325F32"/>
    <w:rsid w:val="00326E05"/>
    <w:rsid w:val="003331FB"/>
    <w:rsid w:val="00345563"/>
    <w:rsid w:val="00347E0A"/>
    <w:rsid w:val="00365512"/>
    <w:rsid w:val="00380787"/>
    <w:rsid w:val="00392B55"/>
    <w:rsid w:val="003A59D3"/>
    <w:rsid w:val="003A6382"/>
    <w:rsid w:val="003B06A8"/>
    <w:rsid w:val="003B5339"/>
    <w:rsid w:val="003B7AAC"/>
    <w:rsid w:val="003C59A3"/>
    <w:rsid w:val="003D159D"/>
    <w:rsid w:val="003E6B9E"/>
    <w:rsid w:val="003E7A1F"/>
    <w:rsid w:val="0041391E"/>
    <w:rsid w:val="00417E07"/>
    <w:rsid w:val="0042535D"/>
    <w:rsid w:val="00443403"/>
    <w:rsid w:val="00455C18"/>
    <w:rsid w:val="00456233"/>
    <w:rsid w:val="00466095"/>
    <w:rsid w:val="00481F25"/>
    <w:rsid w:val="004840DB"/>
    <w:rsid w:val="004A4257"/>
    <w:rsid w:val="004B4519"/>
    <w:rsid w:val="004F40E0"/>
    <w:rsid w:val="00507D3C"/>
    <w:rsid w:val="00515B25"/>
    <w:rsid w:val="00523803"/>
    <w:rsid w:val="00536C32"/>
    <w:rsid w:val="00547667"/>
    <w:rsid w:val="0055334F"/>
    <w:rsid w:val="00561026"/>
    <w:rsid w:val="00561FE0"/>
    <w:rsid w:val="00571630"/>
    <w:rsid w:val="00576EDC"/>
    <w:rsid w:val="00583AE6"/>
    <w:rsid w:val="005A3426"/>
    <w:rsid w:val="005B76FD"/>
    <w:rsid w:val="005C13FE"/>
    <w:rsid w:val="005C1580"/>
    <w:rsid w:val="005D1E44"/>
    <w:rsid w:val="005E2B09"/>
    <w:rsid w:val="005E739C"/>
    <w:rsid w:val="005F22CA"/>
    <w:rsid w:val="00607A96"/>
    <w:rsid w:val="0066240D"/>
    <w:rsid w:val="00663161"/>
    <w:rsid w:val="0067092E"/>
    <w:rsid w:val="006832C3"/>
    <w:rsid w:val="00693F76"/>
    <w:rsid w:val="006A5E89"/>
    <w:rsid w:val="006B2387"/>
    <w:rsid w:val="006B353B"/>
    <w:rsid w:val="006C1186"/>
    <w:rsid w:val="006D702A"/>
    <w:rsid w:val="006F0A36"/>
    <w:rsid w:val="00701F08"/>
    <w:rsid w:val="00705BDD"/>
    <w:rsid w:val="00705D6A"/>
    <w:rsid w:val="00707E18"/>
    <w:rsid w:val="00710662"/>
    <w:rsid w:val="0071726A"/>
    <w:rsid w:val="00720C3D"/>
    <w:rsid w:val="00740FAF"/>
    <w:rsid w:val="00746697"/>
    <w:rsid w:val="00747DC4"/>
    <w:rsid w:val="00757EF7"/>
    <w:rsid w:val="007619E5"/>
    <w:rsid w:val="007626FE"/>
    <w:rsid w:val="00765984"/>
    <w:rsid w:val="007678E9"/>
    <w:rsid w:val="007A16BF"/>
    <w:rsid w:val="007A3D74"/>
    <w:rsid w:val="007A769B"/>
    <w:rsid w:val="007B7297"/>
    <w:rsid w:val="007C1C95"/>
    <w:rsid w:val="007E00C0"/>
    <w:rsid w:val="007E195C"/>
    <w:rsid w:val="008111F0"/>
    <w:rsid w:val="00846D54"/>
    <w:rsid w:val="00873F42"/>
    <w:rsid w:val="008A049F"/>
    <w:rsid w:val="008A5DB2"/>
    <w:rsid w:val="008C7DD1"/>
    <w:rsid w:val="008E02E2"/>
    <w:rsid w:val="008E1127"/>
    <w:rsid w:val="008F57CA"/>
    <w:rsid w:val="00941CE7"/>
    <w:rsid w:val="009435C2"/>
    <w:rsid w:val="00960A56"/>
    <w:rsid w:val="00980701"/>
    <w:rsid w:val="009927A0"/>
    <w:rsid w:val="009B64F1"/>
    <w:rsid w:val="009D3A2B"/>
    <w:rsid w:val="009E2A56"/>
    <w:rsid w:val="00A04A3E"/>
    <w:rsid w:val="00A050BE"/>
    <w:rsid w:val="00A32472"/>
    <w:rsid w:val="00A45F7B"/>
    <w:rsid w:val="00A53563"/>
    <w:rsid w:val="00A567C2"/>
    <w:rsid w:val="00A72E0E"/>
    <w:rsid w:val="00A82C09"/>
    <w:rsid w:val="00A82CCA"/>
    <w:rsid w:val="00A84A1C"/>
    <w:rsid w:val="00AE35A7"/>
    <w:rsid w:val="00AE46B8"/>
    <w:rsid w:val="00AF446D"/>
    <w:rsid w:val="00AF73D4"/>
    <w:rsid w:val="00B15931"/>
    <w:rsid w:val="00B22DBA"/>
    <w:rsid w:val="00B22F31"/>
    <w:rsid w:val="00B6174E"/>
    <w:rsid w:val="00B75497"/>
    <w:rsid w:val="00B911FE"/>
    <w:rsid w:val="00B945F6"/>
    <w:rsid w:val="00B9730A"/>
    <w:rsid w:val="00BA00A7"/>
    <w:rsid w:val="00BE3A23"/>
    <w:rsid w:val="00BE6F62"/>
    <w:rsid w:val="00C16430"/>
    <w:rsid w:val="00C216C4"/>
    <w:rsid w:val="00C318C9"/>
    <w:rsid w:val="00C37A56"/>
    <w:rsid w:val="00C5339D"/>
    <w:rsid w:val="00C6631D"/>
    <w:rsid w:val="00CA1369"/>
    <w:rsid w:val="00CB5060"/>
    <w:rsid w:val="00CB7CF2"/>
    <w:rsid w:val="00CC5FC7"/>
    <w:rsid w:val="00CE2A4F"/>
    <w:rsid w:val="00D002BC"/>
    <w:rsid w:val="00D02CC0"/>
    <w:rsid w:val="00D2376F"/>
    <w:rsid w:val="00D25E57"/>
    <w:rsid w:val="00D346BA"/>
    <w:rsid w:val="00D51A7E"/>
    <w:rsid w:val="00D5339E"/>
    <w:rsid w:val="00D53A08"/>
    <w:rsid w:val="00D53B66"/>
    <w:rsid w:val="00D62A66"/>
    <w:rsid w:val="00D6710A"/>
    <w:rsid w:val="00D70CF1"/>
    <w:rsid w:val="00D82831"/>
    <w:rsid w:val="00DA57DC"/>
    <w:rsid w:val="00DA7551"/>
    <w:rsid w:val="00DB1856"/>
    <w:rsid w:val="00DB5CA0"/>
    <w:rsid w:val="00DE3347"/>
    <w:rsid w:val="00E22D53"/>
    <w:rsid w:val="00E361A2"/>
    <w:rsid w:val="00E63BC0"/>
    <w:rsid w:val="00E6544D"/>
    <w:rsid w:val="00E9112D"/>
    <w:rsid w:val="00EB0257"/>
    <w:rsid w:val="00ED07AA"/>
    <w:rsid w:val="00F03D23"/>
    <w:rsid w:val="00F04195"/>
    <w:rsid w:val="00F04E96"/>
    <w:rsid w:val="00F30BD9"/>
    <w:rsid w:val="00F324C7"/>
    <w:rsid w:val="00F40AC3"/>
    <w:rsid w:val="00F63B26"/>
    <w:rsid w:val="00F7072D"/>
    <w:rsid w:val="00F94690"/>
    <w:rsid w:val="00F971B3"/>
    <w:rsid w:val="00FA04B5"/>
    <w:rsid w:val="00FB1D58"/>
    <w:rsid w:val="00FB7F6B"/>
    <w:rsid w:val="00FC068C"/>
    <w:rsid w:val="00FC45CB"/>
    <w:rsid w:val="00FD032F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3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80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80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80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80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3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80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80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80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80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33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8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814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394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502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0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175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266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997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010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345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ELIGO PLAN d.o.o.</izvorni_sadrzaj>
    <derivirana_varijabla naziv="DomainObject.Predmet.ProtustrankaFormated_1">  ELIGO PLAN d.o.o.</derivirana_varijabla>
  </DomainObject.Predmet.ProtustrankaFormated>
  <DomainObject.Predmet.ProtustrankaFormatedOIB>
    <izvorni_sadrzaj>  ELIGO PLAN d.o.o., OIB 33389390261</izvorni_sadrzaj>
    <derivirana_varijabla naziv="DomainObject.Predmet.ProtustrankaFormatedOIB_1">  ELIGO PLAN d.o.o., OIB 33389390261</derivirana_varijabla>
  </DomainObject.Predmet.ProtustrankaFormatedOIB>
  <DomainObject.Predmet.ProtustrankaFormatedWithAdress>
    <izvorni_sadrzaj> ELIGO PLAN d.o.o., Frana Galovića 7/A, 49000 Krapina</izvorni_sadrzaj>
    <derivirana_varijabla naziv="DomainObject.Predmet.ProtustrankaFormatedWithAdress_1"> ELIGO PLAN d.o.o., Frana Galovića 7/A, 49000 Krapina</derivirana_varijabla>
  </DomainObject.Predmet.ProtustrankaFormatedWithAdress>
  <DomainObject.Predmet.ProtustrankaFormatedWithAdressOIB>
    <izvorni_sadrzaj> ELIGO PLAN d.o.o., OIB 33389390261, Frana Galovića 7/A, 49000 Krapina</izvorni_sadrzaj>
    <derivirana_varijabla naziv="DomainObject.Predmet.ProtustrankaFormatedWithAdressOIB_1"> ELIGO PLAN d.o.o., OIB 33389390261, Frana Galovića 7/A, 49000 Krapina</derivirana_varijabla>
  </DomainObject.Predmet.ProtustrankaFormatedWithAdressOIB>
  <DomainObject.Predmet.ProtustrankaWithAdress>
    <izvorni_sadrzaj>ELIGO PLAN d.o.o. Frana Galovića 7/A, 49000 Krapina</izvorni_sadrzaj>
    <derivirana_varijabla naziv="DomainObject.Predmet.ProtustrankaWithAdress_1">ELIGO PLAN d.o.o. Frana Galovića 7/A, 49000 Krapina</derivirana_varijabla>
  </DomainObject.Predmet.ProtustrankaWithAdress>
  <DomainObject.Predmet.ProtustrankaWithAdressOIB>
    <izvorni_sadrzaj>ELIGO PLAN d.o.o., OIB 33389390261, Frana Galovića 7/A, 49000 Krapina</izvorni_sadrzaj>
    <derivirana_varijabla naziv="DomainObject.Predmet.ProtustrankaWithAdressOIB_1">ELIGO PLAN d.o.o., OIB 33389390261, Frana Galovića 7/A, 49000 Krapina</derivirana_varijabla>
  </DomainObject.Predmet.ProtustrankaWithAdressOIB>
  <DomainObject.Predmet.ProtustrankaNazivFormated>
    <izvorni_sadrzaj>ELIGO PLAN d.o.o.</izvorni_sadrzaj>
    <derivirana_varijabla naziv="DomainObject.Predmet.ProtustrankaNazivFormated_1">ELIGO PLAN d.o.o.</derivirana_varijabla>
  </DomainObject.Predmet.ProtustrankaNazivFormated>
  <DomainObject.Predmet.ProtustrankaNazivFormatedOIB>
    <izvorni_sadrzaj>ELIGO PLAN d.o.o., OIB 33389390261</izvorni_sadrzaj>
    <derivirana_varijabla naziv="DomainObject.Predmet.ProtustrankaNazivFormatedOIB_1">ELIGO PLAN d.o.o., OIB 33389390261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ELIGO PLAN d.o.o.</item>
    </izvorni_sadrzaj>
    <derivirana_varijabla naziv="DomainObject.Predmet.ProtuStrankaListFormated_1">
      <item>ELIGO PLAN d.o.o.</item>
    </derivirana_varijabla>
  </DomainObject.Predmet.ProtuStrankaListFormated>
  <DomainObject.Predmet.ProtuStrankaListFormatedOIB>
    <izvorni_sadrzaj>
      <item>ELIGO PLAN d.o.o., OIB 33389390261</item>
    </izvorni_sadrzaj>
    <derivirana_varijabla naziv="DomainObject.Predmet.ProtuStrankaListFormatedOIB_1">
      <item>ELIGO PLAN d.o.o., OIB 33389390261</item>
    </derivirana_varijabla>
  </DomainObject.Predmet.ProtuStrankaListFormatedOIB>
  <DomainObject.Predmet.ProtuStrankaListFormatedWithAdress>
    <izvorni_sadrzaj>
      <item>ELIGO PLAN d.o.o., Frana Galovića 7/A, 49000 Krapina</item>
    </izvorni_sadrzaj>
    <derivirana_varijabla naziv="DomainObject.Predmet.ProtuStrankaListFormatedWithAdress_1">
      <item>ELIGO PLAN d.o.o., Frana Galovića 7/A, 49000 Krapina</item>
    </derivirana_varijabla>
  </DomainObject.Predmet.ProtuStrankaListFormatedWithAdress>
  <DomainObject.Predmet.ProtuStrankaListFormatedWithAdressOIB>
    <izvorni_sadrzaj>
      <item>ELIGO PLAN d.o.o., OIB 33389390261, Frana Galovića 7/A, 49000 Krapina</item>
    </izvorni_sadrzaj>
    <derivirana_varijabla naziv="DomainObject.Predmet.ProtuStrankaListFormatedWithAdressOIB_1">
      <item>ELIGO PLAN d.o.o., OIB 33389390261, Frana Galovića 7/A, 49000 Krapina</item>
    </derivirana_varijabla>
  </DomainObject.Predmet.ProtuStrankaListFormatedWithAdressOIB>
  <DomainObject.Predmet.ProtuStrankaListNazivFormated>
    <izvorni_sadrzaj>
      <item>ELIGO PLAN d.o.o.</item>
    </izvorni_sadrzaj>
    <derivirana_varijabla naziv="DomainObject.Predmet.ProtuStrankaListNazivFormated_1">
      <item>ELIGO PLAN d.o.o.</item>
    </derivirana_varijabla>
  </DomainObject.Predmet.ProtuStrankaListNazivFormated>
  <DomainObject.Predmet.ProtuStrankaListNazivFormatedOIB>
    <izvorni_sadrzaj>
      <item>ELIGO PLAN d.o.o., OIB 33389390261</item>
    </izvorni_sadrzaj>
    <derivirana_varijabla naziv="DomainObject.Predmet.ProtuStrankaListNazivFormatedOIB_1">
      <item>ELIGO PLAN d.o.o., OIB 33389390261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ELIGO PLAN d.o.o.</izvorni_sadrzaj>
    <derivirana_varijabla naziv="DomainObject.Predmet.ProtustrankaIDrugi_1">ELIGO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ELIGO PLAN d.o.o., OIB 33389390261, Frana Galovića 7/A, 49000 Krapina</izvorni_sadrzaj>
    <derivirana_varijabla naziv="DomainObject.Predmet.ProtustrankaIDrugiAdressOIB_1">ELIGO PLAN d.o.o., OIB 33389390261, Frana Galovića 7/A,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ELIGO PLAN d.o.o.</item>
      <item>FINA Regionalni centar Zagreb</item>
    </izvorni_sadrzaj>
    <derivirana_varijabla naziv="DomainObject.Predmet.SudioniciListNaziv_1">
      <item>ELIGO PLAN d.o.o.</item>
      <item>FINA Regionalni centar Zagreb</item>
    </derivirana_varijabla>
  </DomainObject.Predmet.SudioniciListNaziv>
  <DomainObject.Predmet.SudioniciListAdressOIB>
    <izvorni_sadrzaj>
      <item>ELIGO PLAN d.o.o., OIB 33389390261, Frana Galovića 7/A,49000 Krapina</item>
      <item>FINA Regionalni centar Zagreb, OIB 85821130368, Trg svibanjskih žrtava 1995. 1,10000 Zagreb</item>
    </izvorni_sadrzaj>
    <derivirana_varijabla naziv="DomainObject.Predmet.SudioniciListAdressOIB_1">
      <item>ELIGO PLAN d.o.o., OIB 33389390261, Frana Galovića 7/A,49000 Krapina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33389390261</item>
      <item>, OIB 85821130368</item>
    </izvorni_sadrzaj>
    <derivirana_varijabla naziv="DomainObject.Predmet.SudioniciListNazivOIB_1">
      <item>, OIB 33389390261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CD7E85-8EF8-42EE-B7C2-CE796C8521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2444</properties:Characters>
  <properties:Lines>88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2017-06-28T09:41:00Z</dcterms:created>
  <dc:creator>mkocijan</dc:creator>
  <cp:lastModifiedBy>Sanja Ban</cp:lastModifiedBy>
  <cp:lastPrinted>2017-06-28T08:54:00Z</cp:lastPrinted>
  <dcterms:modified xmlns:xsi="http://www.w3.org/2001/XMLSchema-instance" xsi:type="dcterms:W3CDTF">2017-06-28T09:42:00Z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