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0718" w14:paraId="90e0718" w:rsidRDefault="00EC3C4E" w:rsidP="00EC3C4E" w:rsidR="00EC3C4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3C4E" w:rsidP="00EC3C4E" w:rsidR="00EC3C4E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C3C4E" w:rsidP="00EC3C4E" w:rsidR="00EC3C4E">
      <w:r>
        <w:t>Trgovački</w:t>
      </w:r>
      <w:r w:rsidRPr="009077C2">
        <w:t xml:space="preserve"> sud u </w:t>
      </w:r>
      <w:r>
        <w:t>Osijeku</w:t>
      </w:r>
    </w:p>
    <w:p w:rsidRDefault="00EC3C4E" w:rsidP="00EC3C4E" w:rsidR="00EC3C4E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St-1805/16-92</w:t>
      </w:r>
    </w:p>
    <w:p w:rsidRDefault="00EC3C4E" w:rsidP="00EC3C4E" w:rsidR="00EC3C4E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C3C4E" w:rsidP="00EC3C4E" w:rsidR="00EC3C4E">
      <w:pPr>
        <w:ind w:hanging="720" w:left="360"/>
        <w:rPr>
          <w:sz w:val="22"/>
          <w:szCs w:val="22"/>
        </w:rPr>
      </w:pPr>
    </w:p>
    <w:p w:rsidRDefault="00EC3C4E" w:rsidP="00EC3C4E" w:rsidR="00EC3C4E">
      <w:pPr>
        <w:pStyle w:val="Naslov2"/>
        <w:rPr>
          <w:b w:val="false"/>
        </w:rPr>
      </w:pPr>
      <w:r w:rsidRPr="00EC3C4E">
        <w:rPr>
          <w:b w:val="false"/>
        </w:rPr>
        <w:t>R E P U B L I K A  H R V A T S K A</w:t>
      </w:r>
    </w:p>
    <w:p w:rsidRDefault="00EC3C4E" w:rsidP="00EC3C4E" w:rsidR="00EC3C4E" w:rsidRPr="00EC3C4E">
      <w:pPr>
        <w:pStyle w:val="Naslov2"/>
        <w:rPr>
          <w:b w:val="false"/>
        </w:rPr>
      </w:pPr>
      <w:r w:rsidRPr="00EC3C4E">
        <w:rPr>
          <w:b w:val="false"/>
        </w:rPr>
        <w:t xml:space="preserve"> </w:t>
      </w:r>
    </w:p>
    <w:p w:rsidRDefault="00141488" w:rsidP="00EC3C4E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426AD2" w:rsidR="00426AD2">
      <w:pPr>
        <w:jc w:val="both"/>
      </w:pPr>
      <w:r>
        <w:tab/>
      </w:r>
      <w:r w:rsidR="00426AD2" w:rsidRPr="00D444B9">
        <w:t xml:space="preserve">Trgovački sud u Osijeku, po sucu mr. sc. Tihomiru Kovačeviću, kao stečajnom sucu, u stečajnom postupku nad </w:t>
      </w:r>
      <w:r w:rsidR="00426AD2">
        <w:t xml:space="preserve">stečajnim </w:t>
      </w:r>
      <w:r w:rsidR="00426AD2" w:rsidRPr="00D444B9">
        <w:t xml:space="preserve">dužnikom: </w:t>
      </w:r>
      <w:r w:rsidR="002E54EF" w:rsidRPr="002E54EF">
        <w:rPr>
          <w:bCs/>
        </w:rPr>
        <w:t>AGRESTIS d.o.o. za poljoprivredu, trgovinu i usluge u stečaju, Stari Mikanovci, Rudina Glavnik 1, MBS: 030041666, OIB: 73683330472</w:t>
      </w:r>
      <w:r w:rsidR="00426AD2">
        <w:t xml:space="preserve">, dana </w:t>
      </w:r>
      <w:r w:rsidR="00B3169F" w:rsidRPr="00B3169F">
        <w:t xml:space="preserve">14. prosinca </w:t>
      </w:r>
      <w:r w:rsidR="00426AD2">
        <w:t>2018.</w:t>
      </w:r>
    </w:p>
    <w:p w:rsidRDefault="00DB3622" w:rsidR="00DB3622">
      <w:pPr>
        <w:jc w:val="both"/>
      </w:pPr>
    </w:p>
    <w:p w:rsidRDefault="00E13660" w:rsidR="00E13660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2E54EF" w:rsidR="00F938A4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E019BD">
        <w:t>stečajn</w:t>
      </w:r>
      <w:r w:rsidR="00426AD2">
        <w:t>im</w:t>
      </w:r>
      <w:r w:rsidR="00E019BD">
        <w:t xml:space="preserve"> dužnik</w:t>
      </w:r>
      <w:r w:rsidR="00426AD2">
        <w:t>om</w:t>
      </w:r>
      <w:r w:rsidR="00E019BD">
        <w:t xml:space="preserve"> </w:t>
      </w:r>
      <w:r w:rsidR="002E54EF" w:rsidRPr="002E54EF">
        <w:rPr>
          <w:bCs/>
        </w:rPr>
        <w:t>AGRESTIS d.o.o. za poljoprivredu, trgovinu i usluge u stečaju, Stari Mikanovci, Rudina Glavnik 1, MBS: 030041666, OIB: 73683330472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 xml:space="preserve">u </w:t>
      </w:r>
      <w:r w:rsidR="00BD7783" w:rsidRPr="00833E29">
        <w:t>zk.ul.</w:t>
      </w:r>
      <w:r w:rsidR="00BD7783">
        <w:t>br.</w:t>
      </w:r>
      <w:r w:rsidR="00BD7783" w:rsidRPr="00833E29">
        <w:t xml:space="preserve"> </w:t>
      </w:r>
      <w:r w:rsidR="008C5712" w:rsidRPr="00766C87">
        <w:t>1869, k.o. Stari Mikanovci i to kč.br. 1/1 upravna zgrada br. 1,9 gospodarskih zgrada, 1 ST. TS, 1 spremište goriva i gospodarsko dvorište Rudina Glavnik, površine 44355 m</w:t>
      </w:r>
      <w:r w:rsidR="008C5712" w:rsidRPr="00766C87">
        <w:rPr>
          <w:vertAlign w:val="superscript"/>
        </w:rPr>
        <w:t>2</w:t>
      </w:r>
    </w:p>
    <w:p w:rsidRDefault="00F938A4" w:rsidP="00F938A4" w:rsidR="00F938A4">
      <w:pPr>
        <w:ind w:left="1770"/>
        <w:jc w:val="both"/>
      </w:pPr>
    </w:p>
    <w:p w:rsidRDefault="003E6543" w:rsidP="00F938A4" w:rsidR="00E93865" w:rsidRPr="00F938A4">
      <w:pPr>
        <w:ind w:left="1770"/>
        <w:jc w:val="both"/>
      </w:pPr>
      <w:r>
        <w:t>za dan</w:t>
      </w:r>
    </w:p>
    <w:p w:rsidRDefault="005542EB" w:rsidP="00BD5B55" w:rsidR="00656B83" w:rsidRPr="00AE76C0">
      <w:pPr>
        <w:jc w:val="center"/>
      </w:pPr>
      <w:r>
        <w:t>2</w:t>
      </w:r>
      <w:r w:rsidR="00B3169F">
        <w:t>2</w:t>
      </w:r>
      <w:r w:rsidR="00656B83" w:rsidRPr="00AE76C0">
        <w:t xml:space="preserve">. </w:t>
      </w:r>
      <w:r w:rsidR="008C5712">
        <w:t>s</w:t>
      </w:r>
      <w:r w:rsidR="00B3169F">
        <w:t>iječ</w:t>
      </w:r>
      <w:r w:rsidR="00BD7783">
        <w:t>anj</w:t>
      </w:r>
      <w:r w:rsidR="00656B83" w:rsidRPr="00AE76C0">
        <w:t xml:space="preserve"> 20</w:t>
      </w:r>
      <w:r w:rsidR="00810854" w:rsidRPr="00AE76C0">
        <w:t>1</w:t>
      </w:r>
      <w:r w:rsidR="00B3169F">
        <w:t>9</w:t>
      </w:r>
      <w:r w:rsidR="00656B83" w:rsidRPr="00AE76C0">
        <w:t xml:space="preserve">. godine u </w:t>
      </w:r>
      <w:r w:rsidR="008C5712">
        <w:t>1</w:t>
      </w:r>
      <w:r w:rsidR="00B3169F">
        <w:t>1</w:t>
      </w:r>
      <w:r w:rsidR="00656B83" w:rsidRPr="00AE76C0">
        <w:t>,</w:t>
      </w:r>
      <w:r w:rsidR="00BD7783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BD7783">
        <w:rPr>
          <w:bCs/>
        </w:rPr>
        <w:t>i</w:t>
      </w:r>
      <w:r>
        <w:rPr>
          <w:bCs/>
        </w:rPr>
        <w:t xml:space="preserve"> upravitelj</w:t>
      </w:r>
      <w:r w:rsidR="00F938A4">
        <w:rPr>
          <w:bCs/>
        </w:rPr>
        <w:t xml:space="preserve"> </w:t>
      </w:r>
    </w:p>
    <w:p w:rsidRDefault="008C5712" w:rsidP="00BD7783" w:rsidR="00F938A4" w:rsidRPr="00B3169F">
      <w:pPr>
        <w:numPr>
          <w:ilvl w:val="1"/>
          <w:numId w:val="29"/>
        </w:numPr>
        <w:jc w:val="both"/>
        <w:rPr>
          <w:bCs/>
        </w:rPr>
      </w:pPr>
      <w:r>
        <w:t>CROATIA BANKA d.d. Zagreb</w:t>
      </w:r>
    </w:p>
    <w:p w:rsidRDefault="00B3169F" w:rsidP="00BD7783" w:rsidR="00B3169F" w:rsidRPr="00BD7783">
      <w:pPr>
        <w:numPr>
          <w:ilvl w:val="1"/>
          <w:numId w:val="29"/>
        </w:numPr>
        <w:jc w:val="both"/>
        <w:rPr>
          <w:bCs/>
        </w:rPr>
      </w:pPr>
      <w:r>
        <w:t>ŽDO GUO Vukovar.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B3169F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B3169F">
        <w:rPr>
          <w:bCs/>
        </w:rPr>
        <w:t>u</w:t>
      </w:r>
      <w:r w:rsidR="006A0C2A">
        <w:rPr>
          <w:bCs/>
        </w:rPr>
        <w:t xml:space="preserve"> na zakazano ročište, nj</w:t>
      </w:r>
      <w:r w:rsidR="00B3169F">
        <w:rPr>
          <w:bCs/>
        </w:rPr>
        <w:t>ih</w:t>
      </w:r>
      <w:r w:rsidR="00BD7783">
        <w:rPr>
          <w:bCs/>
        </w:rPr>
        <w:t>ov</w:t>
      </w:r>
      <w:r w:rsidR="00927CAD">
        <w:rPr>
          <w:bCs/>
        </w:rPr>
        <w:t>e</w:t>
      </w:r>
      <w:r w:rsidR="006A0C2A">
        <w:rPr>
          <w:bCs/>
        </w:rPr>
        <w:t xml:space="preserve"> tražbin</w:t>
      </w:r>
      <w:r w:rsidR="00927CAD">
        <w:rPr>
          <w:bCs/>
        </w:rPr>
        <w:t>e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927CAD">
        <w:rPr>
          <w:bCs/>
        </w:rPr>
        <w:t>gu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  <w:r w:rsidR="00F64834">
        <w:rPr>
          <w:bCs/>
        </w:rPr>
        <w:t>.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34BB4">
        <w:t xml:space="preserve">stečajnim dužnikom </w:t>
      </w:r>
      <w:r w:rsidR="008C5712" w:rsidRPr="008C5712">
        <w:rPr>
          <w:bCs/>
        </w:rPr>
        <w:t>AGRESTIS d.o.o. za poljoprivredu, trgovinu i usluge u stečaju, Stari Mikanovci, Rudina Glavnik 1, MBS: 030041666, OIB: 73683330472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934BB4">
        <w:t>a</w:t>
      </w:r>
      <w:r w:rsidR="00BC2126">
        <w:t xml:space="preserve"> </w:t>
      </w:r>
      <w:r w:rsidR="00934BB4">
        <w:t>je</w:t>
      </w:r>
      <w:r w:rsidR="00BC2126">
        <w:t xml:space="preserve"> predmetn</w:t>
      </w:r>
      <w:r w:rsidR="00934BB4">
        <w:t>a</w:t>
      </w:r>
      <w:r w:rsidR="00BC2126">
        <w:t xml:space="preserve"> nekretnin</w:t>
      </w:r>
      <w:r w:rsidR="00934BB4">
        <w:t>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</w:t>
      </w:r>
      <w:r w:rsidR="00320CF1" w:rsidRPr="00320CF1">
        <w:t>112/12, 25/13, 93/14, 55/16 i 73/17</w:t>
      </w:r>
      <w:r w:rsidRPr="005F03A5">
        <w:t>)</w:t>
      </w:r>
      <w:r>
        <w:t xml:space="preserve"> zakazano je ročište za diobu, na kojem se pozvani vjerovni</w:t>
      </w:r>
      <w:r w:rsidR="00927CAD">
        <w:t>ci</w:t>
      </w:r>
      <w:r w:rsidR="003A33ED">
        <w:t xml:space="preserve"> </w:t>
      </w:r>
      <w:r>
        <w:t>mo</w:t>
      </w:r>
      <w:r w:rsidR="00927CAD">
        <w:t>gu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B3169F" w:rsidRPr="00B3169F">
        <w:t xml:space="preserve">14. prosinca </w:t>
      </w:r>
      <w:r w:rsidR="00934BB4" w:rsidRPr="00934BB4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</w:r>
      <w:r w:rsidR="00927CAD">
        <w:t xml:space="preserve">        S u d a c </w:t>
      </w:r>
      <w:r w:rsidR="002B3CF8" w:rsidRPr="00AE76C0">
        <w:t>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E13660" w:rsidP="00E13660" w:rsidR="00E13660">
      <w:pPr>
        <w:pStyle w:val="Odlomakpopisa"/>
        <w:numPr>
          <w:ilvl w:val="0"/>
          <w:numId w:val="35"/>
        </w:numPr>
        <w:contextualSpacing w:val="false"/>
        <w:jc w:val="both"/>
      </w:pPr>
      <w:r>
        <w:t xml:space="preserve">stečajni upravitelj </w:t>
      </w:r>
      <w:r w:rsidR="00FB74CA">
        <w:t>Ivan Perković</w:t>
      </w:r>
    </w:p>
    <w:p w:rsidRDefault="008C5712" w:rsidP="00E13660" w:rsidR="008C5712">
      <w:pPr>
        <w:numPr>
          <w:ilvl w:val="0"/>
          <w:numId w:val="35"/>
        </w:numPr>
        <w:jc w:val="both"/>
      </w:pPr>
      <w:r>
        <w:t>CROATIA BANKA d.d. Zagreb</w:t>
      </w:r>
      <w:r w:rsidRPr="00FD3EDA">
        <w:t xml:space="preserve"> </w:t>
      </w:r>
      <w:r>
        <w:t xml:space="preserve"> uz </w:t>
      </w:r>
      <w:r w:rsidR="00927CAD">
        <w:t xml:space="preserve">podnesak s </w:t>
      </w:r>
      <w:r>
        <w:t>lista 2</w:t>
      </w:r>
      <w:r w:rsidR="00927CAD">
        <w:t>7</w:t>
      </w:r>
      <w:r>
        <w:t>5-2</w:t>
      </w:r>
      <w:r w:rsidR="00927CAD">
        <w:t>7</w:t>
      </w:r>
      <w:r>
        <w:t>6</w:t>
      </w:r>
    </w:p>
    <w:p w:rsidRDefault="00927CAD" w:rsidP="00E13660" w:rsidR="00927CAD">
      <w:pPr>
        <w:numPr>
          <w:ilvl w:val="0"/>
          <w:numId w:val="35"/>
        </w:numPr>
        <w:jc w:val="both"/>
      </w:pPr>
      <w:r>
        <w:t>ŽDO GUO Vukovar</w:t>
      </w:r>
    </w:p>
    <w:p w:rsidRDefault="00FD3EDA" w:rsidP="00E13660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C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EC3C4E" w:rsidP="00BD5B55" w:rsidR="00EE2A24">
    <w:pPr>
      <w:ind w:firstLine="708" w:left="4956"/>
      <w:jc w:val="center"/>
      <w:rPr>
        <w:b/>
        <w:bCs/>
      </w:rPr>
    </w:pPr>
    <w:r>
      <w:t>Poslovni broj: 14 St-1805/16-92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4"/>
  </w:num>
  <w:num w:numId="3">
    <w:abstractNumId w:val="41"/>
  </w:num>
  <w:num w:numId="4">
    <w:abstractNumId w:val="19"/>
  </w:num>
  <w:num w:numId="5">
    <w:abstractNumId w:val="37"/>
  </w:num>
  <w:num w:numId="6">
    <w:abstractNumId w:val="26"/>
  </w:num>
  <w:num w:numId="7">
    <w:abstractNumId w:val="17"/>
  </w:num>
  <w:num w:numId="8">
    <w:abstractNumId w:val="35"/>
  </w:num>
  <w:num w:numId="9">
    <w:abstractNumId w:val="15"/>
  </w:num>
  <w:num w:numId="10">
    <w:abstractNumId w:val="18"/>
  </w:num>
  <w:num w:numId="11">
    <w:abstractNumId w:val="12"/>
  </w:num>
  <w:num w:numId="12">
    <w:abstractNumId w:val="21"/>
  </w:num>
  <w:num w:numId="13">
    <w:abstractNumId w:val="2"/>
  </w:num>
  <w:num w:numId="14">
    <w:abstractNumId w:val="10"/>
  </w:num>
  <w:num w:numId="15">
    <w:abstractNumId w:val="34"/>
  </w:num>
  <w:num w:numId="16">
    <w:abstractNumId w:val="29"/>
  </w:num>
  <w:num w:numId="17">
    <w:abstractNumId w:val="7"/>
  </w:num>
  <w:num w:numId="18">
    <w:abstractNumId w:val="27"/>
  </w:num>
  <w:num w:numId="19">
    <w:abstractNumId w:val="5"/>
  </w:num>
  <w:num w:numId="20">
    <w:abstractNumId w:val="23"/>
  </w:num>
  <w:num w:numId="21">
    <w:abstractNumId w:val="31"/>
  </w:num>
  <w:num w:numId="22">
    <w:abstractNumId w:val="43"/>
  </w:num>
  <w:num w:numId="23">
    <w:abstractNumId w:val="36"/>
  </w:num>
  <w:num w:numId="24">
    <w:abstractNumId w:val="4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8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40"/>
  </w:num>
  <w:num w:numId="42">
    <w:abstractNumId w:val="38"/>
  </w:num>
  <w:num w:numId="43">
    <w:abstractNumId w:val="11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54EF"/>
    <w:rsid w:val="002E654A"/>
    <w:rsid w:val="002E6823"/>
    <w:rsid w:val="002F6109"/>
    <w:rsid w:val="00303F56"/>
    <w:rsid w:val="00320CF1"/>
    <w:rsid w:val="00326063"/>
    <w:rsid w:val="003319BB"/>
    <w:rsid w:val="003839D0"/>
    <w:rsid w:val="003A33ED"/>
    <w:rsid w:val="003A3DE3"/>
    <w:rsid w:val="003C1987"/>
    <w:rsid w:val="003D39A8"/>
    <w:rsid w:val="003E6543"/>
    <w:rsid w:val="00426AD2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66C0A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C5712"/>
    <w:rsid w:val="008D651C"/>
    <w:rsid w:val="008E703F"/>
    <w:rsid w:val="008F5CC9"/>
    <w:rsid w:val="00921E71"/>
    <w:rsid w:val="00927CAD"/>
    <w:rsid w:val="00934BB4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3169F"/>
    <w:rsid w:val="00B408EF"/>
    <w:rsid w:val="00B81885"/>
    <w:rsid w:val="00B8550A"/>
    <w:rsid w:val="00B96CB7"/>
    <w:rsid w:val="00BC2126"/>
    <w:rsid w:val="00BD5B55"/>
    <w:rsid w:val="00BD7783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019BD"/>
    <w:rsid w:val="00E13660"/>
    <w:rsid w:val="00E17DEB"/>
    <w:rsid w:val="00E24285"/>
    <w:rsid w:val="00E50025"/>
    <w:rsid w:val="00E550D7"/>
    <w:rsid w:val="00E73F91"/>
    <w:rsid w:val="00E93865"/>
    <w:rsid w:val="00E96471"/>
    <w:rsid w:val="00EA3785"/>
    <w:rsid w:val="00EB65E2"/>
    <w:rsid w:val="00EC18DA"/>
    <w:rsid w:val="00EC3C4E"/>
    <w:rsid w:val="00EE2A24"/>
    <w:rsid w:val="00EF61D1"/>
    <w:rsid w:val="00F31233"/>
    <w:rsid w:val="00F54578"/>
    <w:rsid w:val="00F55B68"/>
    <w:rsid w:val="00F64834"/>
    <w:rsid w:val="00F66223"/>
    <w:rsid w:val="00F73875"/>
    <w:rsid w:val="00F81EA1"/>
    <w:rsid w:val="00F938A4"/>
    <w:rsid w:val="00FA476A"/>
    <w:rsid w:val="00FB74C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Naslov2Char" w:type="character">
    <w:name w:val="Naslov 2 Char"/>
    <w:link w:val="Naslov2"/>
    <w:rsid w:val="00EC3C4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66C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6C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C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C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Naslov2Char" w:type="character">
    <w:name w:val="Naslov 2 Char"/>
    <w:link w:val="Naslov2"/>
    <w:rsid w:val="00EC3C4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66C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6C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C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C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  <item>Ivan Perković</item>
      <item>CROATIA BANKA, dioničko društvo</item>
    </izvorni_sadrzaj>
    <derivirana_varijabla naziv="DomainObject.Predmet.OstaliListFormated_1">
      <item>ŽDO GUO Vukovar</item>
      <item>Zvonimir Jelić</item>
      <item>Ivan Perković</item>
      <item>CROATIA BANKA, dioničko društvo</item>
    </derivirana_varijabla>
  </DomainObject.Predmet.OstaliListFormated>
  <DomainObject.Predmet.OstaliListFormatedOIB>
    <izvorni_sadrzaj>
      <item>ŽDO GUO Vukovar</item>
      <item>Zvonimir Jelić, OIB 55766647637</item>
      <item>Ivan Perković, OIB 81615580056</item>
      <item>CROATIA BANKA, dioničko društvo, OIB 32247795989</item>
    </izvorni_sadrzaj>
    <derivirana_varijabla naziv="DomainObject.Predmet.OstaliListFormatedOIB_1">
      <item>ŽDO GUO Vukovar</item>
      <item>Zvonimir Jelić, OIB 55766647637</item>
      <item>Ivan Perković, OIB 81615580056</item>
      <item>CROATIA BANKA, dioničko društvo, OIB 32247795989</item>
    </derivirana_varijabla>
  </DomainObject.Predmet.OstaliListFormatedOIB>
  <DomainObject.Predmet.OstaliListFormatedWithAdress>
    <izvorni_sadrzaj>
      <item>ŽDO GUO Vukovar</item>
      <item>Zvonimir Jelić, Matije Gupca 77, 32284 Stari Mikanovci</item>
      <item>Ivan Perković, K. Branimira 9, 31220 Josipovac</item>
      <item>CROATIA BANKA, dioničko društvo, Roberta Frangeša Mihanovića 9, 10000 Zagreb</item>
    </izvorni_sadrzaj>
    <derivirana_varijabla naziv="DomainObject.Predmet.OstaliListFormatedWithAdress_1">
      <item>ŽDO GUO Vukovar</item>
      <item>Zvonimir Jelić, Matije Gupca 77, 32284 Stari Mikanovci</item>
      <item>Ivan Perković, K. Branimira 9, 31220 Josipovac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  <item>Ivan Perković, OIB 81615580056, K. Branimira 9, 31220 Josipovac</item>
      <item>CROATIA BANKA, dioničko društvo, OIB 32247795989, Roberta Frangeša Mihanovića 9, 10000 Zagreb</item>
    </izvorni_sadrzaj>
    <derivirana_varijabla naziv="DomainObject.Predmet.OstaliListFormatedWithAdressOIB_1">
      <item>ŽDO GUO Vukovar</item>
      <item>Zvonimir Jelić, OIB 55766647637, Matije Gupca 77, 32284 Stari Mikanovci</item>
      <item>Ivan Perković, OIB 81615580056, K. Branimira 9, 31220 Josipovac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ŽDO GUO Vukovar</item>
      <item>Zvonimir Jelić</item>
      <item>Ivan Perković</item>
      <item>CROATIA BANKA, dioničko društvo</item>
    </izvorni_sadrzaj>
    <derivirana_varijabla naziv="DomainObject.Predmet.OstaliListNazivFormated_1">
      <item>ŽDO GUO Vukovar</item>
      <item>Zvonimir Jelić</item>
      <item>Ivan Perković</item>
      <item>CROATIA BANKA, dioničko društvo</item>
    </derivirana_varijabla>
  </DomainObject.Predmet.OstaliListNazivFormated>
  <DomainObject.Predmet.OstaliListNazivFormatedOIB>
    <izvorni_sadrzaj>
      <item>ŽDO GUO Vukovar</item>
      <item>Zvonimir Jelić, OIB 55766647637</item>
      <item>Ivan Perković, OIB 81615580056</item>
      <item>CROATIA BANKA, dioničko društvo, OIB 32247795989</item>
    </izvorni_sadrzaj>
    <derivirana_varijabla naziv="DomainObject.Predmet.OstaliListNazivFormatedOIB_1">
      <item>ŽDO GUO Vukovar</item>
      <item>Zvonimir Jelić, OIB 55766647637</item>
      <item>Ivan Perković, OIB 81615580056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  <item>Ivan Perković</item>
      <item>CROATIA BANKA, dioničko društvo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  <item>Ivan Perković</item>
      <item>CROATIA BANKA, dioničko društvo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  <item>CROATIA BANKA, dioničko društvo, OIB 32247795989, Roberta Frangeša Mihanovića 9,10000 Zagreb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  <item>, OIB 81615580056</item>
      <item>, OIB 32247795989</item>
    </izvorni_sadrzaj>
    <derivirana_varijabla naziv="DomainObject.Predmet.SudioniciListNazivOIB_1">
      <item>, OIB 85821130368</item>
      <item>, OIB 73683330472</item>
      <item>, OIB null</item>
      <item>, OIB 55766647637</item>
      <item>, OIB 81615580056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St-1805/2016-87</izvorni_sadrzaj>
    <derivirana_varijabla naziv="DomainObject.PredzadnjaOdlukaIzPredmeta.Oznaka_1">St-1805/2016-87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B37B6-EDA4-45C6-954C-CC577DCE5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390</properties:Words>
  <properties:Characters>1998</properties:Characters>
  <properties:Lines>75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2018-12-14T07:42:00Z</dcterms:created>
  <dc:creator>banka</dc:creator>
  <cp:lastModifiedBy>Elizabeta Đeke</cp:lastModifiedBy>
  <cp:lastPrinted>2018-12-14T07:45:00Z</cp:lastPrinted>
  <dcterms:modified xmlns:xsi="http://www.w3.org/2001/XMLSchema-instance" xsi:type="dcterms:W3CDTF">2018-12-14T08:01:00Z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14.12.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